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2ad5" w14:paraId="2482ad5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5868BA">
        <w:t>765/15-5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5868BA" w:rsidRPr="001111FC">
        <w:t>KRNJAŠ j.d.o.o., Vinkovci, Ivana Vučića 14, OIB: 16061455948, MBS: 030130546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5868BA">
        <w:t xml:space="preserve">17. siječnja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868BA" w:rsidRPr="001111FC">
        <w:t>KRNJAŠ j.d.o.o., Vinkovci, Ivana Vučića 14, OIB: 16061455948, MBS: 030130546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B0D72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B0D72">
        <w:rPr>
          <w:b/>
        </w:rPr>
        <w:t>2</w:t>
      </w:r>
      <w:r w:rsidR="005868BA">
        <w:rPr>
          <w:b/>
        </w:rPr>
        <w:t>3. veljače 2017. u 10:45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5868BA">
        <w:t>Ivana Krstić, Osijek, Županijska 2, OIB: 47574637103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5868BA">
        <w:t>30. ožujka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5868BA" w:rsidRPr="001111FC">
        <w:t>KRNJAŠ j.d.o.o., Vinkovci, Ivana Vučića 14, OIB: 16061455948, MBS: 030130546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5868BA">
        <w:t>765/15-5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5868BA">
        <w:t>25.03.2016.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5868BA">
        <w:t>5.320,37</w:t>
      </w:r>
      <w:r>
        <w:t xml:space="preserve"> kn u koji iznos je uračunata kamata i naknada FINE za provedbu ovrhe na novčanim sredstvima te da dužnik ima </w:t>
      </w:r>
      <w:r w:rsidR="005868BA">
        <w:t>2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868BA">
        <w:t xml:space="preserve">Ivana Krstić, Osijek, Županijska 2, OIB: 47574637103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5868BA">
        <w:t>17. siječnja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5F4420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R.23/2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D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1D66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1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D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D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D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D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1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D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D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D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D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KRNJAŠ j.d.o.o. za trgovinu i usluge</izvorni_sadrzaj>
    <derivirana_varijabla naziv="DomainObject.Predmet.ProtustrankaFormated_1">  KRNJAŠ j.d.o.o. za trgovinu i usluge</derivirana_varijabla>
  </DomainObject.Predmet.ProtustrankaFormated>
  <DomainObject.Predmet.ProtustrankaFormatedOIB>
    <izvorni_sadrzaj>  KRNJAŠ j.d.o.o. za trgovinu i usluge, OIB 16061455948</izvorni_sadrzaj>
    <derivirana_varijabla naziv="DomainObject.Predmet.ProtustrankaFormatedOIB_1">  KRNJAŠ j.d.o.o. za trgovinu i usluge, OIB 16061455948</derivirana_varijabla>
  </DomainObject.Predmet.ProtustrankaFormatedOIB>
  <DomainObject.Predmet.ProtustrankaFormatedWithAdress>
    <izvorni_sadrzaj> KRNJAŠ j.d.o.o. za trgovinu i usluge, Ivana Vučića 14 , 32100 Vinkovci</izvorni_sadrzaj>
    <derivirana_varijabla naziv="DomainObject.Predmet.ProtustrankaFormatedWithAdress_1"> KRNJAŠ j.d.o.o. za trgovinu i usluge, Ivana Vučića 14 , 32100 Vinkovci</derivirana_varijabla>
  </DomainObject.Predmet.ProtustrankaFormatedWithAdress>
  <DomainObject.Predmet.ProtustrankaFormatedWithAdressOIB>
    <izvorni_sadrzaj> KRNJAŠ j.d.o.o. za trgovinu i usluge, OIB 16061455948, Ivana Vučića 14 , 32100 Vinkovci</izvorni_sadrzaj>
    <derivirana_varijabla naziv="DomainObject.Predmet.ProtustrankaFormatedWithAdressOIB_1"> KRNJAŠ j.d.o.o. za trgovinu i usluge, OIB 16061455948, Ivana Vučića 14 , 32100 Vinkovci</derivirana_varijabla>
  </DomainObject.Predmet.ProtustrankaFormatedWithAdressOIB>
  <DomainObject.Predmet.ProtustrankaWithAdress>
    <izvorni_sadrzaj>KRNJAŠ j.d.o.o. za trgovinu i usluge Ivana Vučića 14 , 32100 Vinkovci</izvorni_sadrzaj>
    <derivirana_varijabla naziv="DomainObject.Predmet.ProtustrankaWithAdress_1">KRNJAŠ j.d.o.o. za trgovinu i usluge Ivana Vučića 14 , 32100 Vinkovci</derivirana_varijabla>
  </DomainObject.Predmet.ProtustrankaWithAdress>
  <DomainObject.Predmet.ProtustrankaWithAdressOIB>
    <izvorni_sadrzaj>KRNJAŠ j.d.o.o. za trgovinu i usluge, OIB 16061455948, Ivana Vučića 14 , 32100 Vinkovci</izvorni_sadrzaj>
    <derivirana_varijabla naziv="DomainObject.Predmet.ProtustrankaWithAdressOIB_1">KRNJAŠ j.d.o.o. za trgovinu i usluge, OIB 16061455948, Ivana Vučića 14 , 32100 Vinkovci</derivirana_varijabla>
  </DomainObject.Predmet.ProtustrankaWithAdressOIB>
  <DomainObject.Predmet.ProtustrankaNazivFormated>
    <izvorni_sadrzaj>KRNJAŠ j.d.o.o. za trgovinu i usluge</izvorni_sadrzaj>
    <derivirana_varijabla naziv="DomainObject.Predmet.ProtustrankaNazivFormated_1">KRNJAŠ j.d.o.o. za trgovinu i usluge</derivirana_varijabla>
  </DomainObject.Predmet.ProtustrankaNazivFormated>
  <DomainObject.Predmet.ProtustrankaNazivFormatedOIB>
    <izvorni_sadrzaj>KRNJAŠ j.d.o.o. za trgovinu i usluge, OIB 16061455948</izvorni_sadrzaj>
    <derivirana_varijabla naziv="DomainObject.Predmet.ProtustrankaNazivFormatedOIB_1">KRNJAŠ j.d.o.o. za trgovinu i usluge, OIB 16061455948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j.d.o.o. za trgovinu i usluge</item>
    </izvorni_sadrzaj>
    <derivirana_varijabla naziv="DomainObject.Predmet.ProtuStrankaListFormated_1">
      <item>KRNJAŠ j.d.o.o. za trgovinu i usluge</item>
    </derivirana_varijabla>
  </DomainObject.Predmet.ProtuStrankaListFormated>
  <DomainObject.Predmet.ProtuStrankaListFormatedOIB>
    <izvorni_sadrzaj>
      <item>KRNJAŠ j.d.o.o. za trgovinu i usluge, OIB 16061455948</item>
    </izvorni_sadrzaj>
    <derivirana_varijabla naziv="DomainObject.Predmet.ProtuStrankaListFormatedOIB_1">
      <item>KRNJAŠ j.d.o.o. za trgovinu i usluge, OIB 16061455948</item>
    </derivirana_varijabla>
  </DomainObject.Predmet.ProtuStrankaListFormatedOIB>
  <DomainObject.Predmet.ProtuStrankaListFormatedWithAdress>
    <izvorni_sadrzaj>
      <item>KRNJAŠ j.d.o.o. za trgovinu i usluge, Ivana Vučića 14 , 32100 Vinkovci</item>
    </izvorni_sadrzaj>
    <derivirana_varijabla naziv="DomainObject.Predmet.ProtuStrankaListFormatedWithAdress_1">
      <item>KRNJAŠ j.d.o.o. za trgovinu i usluge, Ivana Vučića 14 , 32100 Vinkovci</item>
    </derivirana_varijabla>
  </DomainObject.Predmet.ProtuStrankaListFormatedWithAdress>
  <DomainObject.Predmet.ProtuStrankaListFormatedWithAdressOIB>
    <izvorni_sadrzaj>
      <item>KRNJAŠ j.d.o.o. za trgovinu i usluge, OIB 16061455948, Ivana Vučića 14 , 32100 Vinkovci</item>
    </izvorni_sadrzaj>
    <derivirana_varijabla naziv="DomainObject.Predmet.ProtuStrankaListFormatedWithAdressOIB_1">
      <item>KRNJAŠ j.d.o.o. za trgovinu i usluge, OIB 16061455948, Ivana Vučića 14 , 32100 Vinkovci</item>
    </derivirana_varijabla>
  </DomainObject.Predmet.ProtuStrankaListFormatedWithAdressOIB>
  <DomainObject.Predmet.ProtuStrankaListNazivFormated>
    <izvorni_sadrzaj>
      <item>KRNJAŠ j.d.o.o. za trgovinu i usluge</item>
    </izvorni_sadrzaj>
    <derivirana_varijabla naziv="DomainObject.Predmet.ProtuStrankaListNazivFormated_1">
      <item>KRNJAŠ j.d.o.o. za trgovinu i usluge</item>
    </derivirana_varijabla>
  </DomainObject.Predmet.ProtuStrankaListNazivFormated>
  <DomainObject.Predmet.ProtuStrankaListNazivFormatedOIB>
    <izvorni_sadrzaj>
      <item>KRNJAŠ j.d.o.o. za trgovinu i usluge, OIB 16061455948</item>
    </izvorni_sadrzaj>
    <derivirana_varijabla naziv="DomainObject.Predmet.ProtuStrankaListNazivFormatedOIB_1">
      <item>KRNJAŠ j.d.o.o. za trgovinu i usluge, OIB 16061455948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j.d.o.o. za trgovinu i usluge</izvorni_sadrzaj>
    <derivirana_varijabla naziv="DomainObject.Predmet.ProtustrankaIDrugi_1">KRNJAŠ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j.d.o.o. za trgovinu i usluge, OIB 16061455948, Ivana Vučića 14 , 32100 Vinkovci</izvorni_sadrzaj>
    <derivirana_varijabla naziv="DomainObject.Predmet.ProtustrankaIDrugiAdressOIB_1">KRNJAŠ j.d.o.o. za trgovinu i usluge, OIB 16061455948, Ivana Vučića 14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j.d.o.o. za trgovinu i usluge</item>
    </izvorni_sadrzaj>
    <derivirana_varijabla naziv="DomainObject.Predmet.SudioniciListNaziv_1">
      <item>FINA RC OSIJEK</item>
      <item>KRNJAŠ j.d.o.o. za trgovinu i usluge</item>
    </derivirana_varijabla>
  </DomainObject.Predmet.SudioniciListNaziv>
  <DomainObject.Predmet.SudioniciListAdressOIB>
    <izvorni_sadrzaj>
      <item>FINA RC OSIJEK, OIB 85821130368</item>
      <item>KRNJAŠ j.d.o.o. za trgovinu i usluge, OIB 16061455948, Ivana Vučića 14 ,32100 Vinkovci</item>
    </izvorni_sadrzaj>
    <derivirana_varijabla naziv="DomainObject.Predmet.SudioniciListAdressOIB_1">
      <item>FINA RC OSIJEK, OIB 85821130368</item>
      <item>KRNJAŠ j.d.o.o. za trgovinu i usluge, OIB 16061455948, Ivana Vučića 14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16061455948</item>
    </izvorni_sadrzaj>
    <derivirana_varijabla naziv="DomainObject.Predmet.SudioniciListNazivOIB_1">
      <item>, OIB 85821130368</item>
      <item>, OIB 16061455948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4E73A-D5AD-4D24-93B3-50BFD7617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2461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2017-01-17T08:25:00Z</dcterms:created>
  <dc:creator>hermanj</dc:creator>
  <cp:lastModifiedBy>Žana Bem</cp:lastModifiedBy>
  <cp:lastPrinted>2016-09-28T10:13:00Z</cp:lastPrinted>
  <dcterms:modified xmlns:xsi="http://www.w3.org/2001/XMLSchema-instance" xsi:type="dcterms:W3CDTF">2017-01-17T08:29:00Z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