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d7a0" w14:paraId="c0fd7a0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507326">
        <w:rPr>
          <w:lang w:eastAsia="en-US"/>
        </w:rPr>
        <w:t>6</w:t>
      </w:r>
      <w:r w:rsidR="00277919">
        <w:rPr>
          <w:lang w:eastAsia="en-US"/>
        </w:rPr>
        <w:t>633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2D51CF" w:rsidRPr="002D51CF">
        <w:t xml:space="preserve">vjerovnika Republika Hrvatska, Ministarstvo financija, Porezna uprava, zastupana po </w:t>
      </w:r>
      <w:proofErr w:type="spellStart"/>
      <w:r w:rsidR="002D51CF" w:rsidRPr="002D51CF">
        <w:t>ŽDO</w:t>
      </w:r>
      <w:proofErr w:type="spellEnd"/>
      <w:r w:rsidR="002D51CF" w:rsidRPr="002D51CF">
        <w:t xml:space="preserve"> Zagreb, za pokretanje stečajnog postupka nad dužnikom </w:t>
      </w:r>
      <w:proofErr w:type="spellStart"/>
      <w:r w:rsidR="002D51CF" w:rsidRPr="002D51CF">
        <w:t>ZAGREB</w:t>
      </w:r>
      <w:proofErr w:type="spellEnd"/>
      <w:r w:rsidR="002D51CF" w:rsidRPr="002D51CF">
        <w:t xml:space="preserve">-AUTOMATI d.o.o., </w:t>
      </w:r>
      <w:proofErr w:type="spellStart"/>
      <w:r w:rsidR="002D51CF" w:rsidRPr="002D51CF">
        <w:t>OIB</w:t>
      </w:r>
      <w:proofErr w:type="spellEnd"/>
      <w:r w:rsidR="002D51CF" w:rsidRPr="002D51CF">
        <w:t xml:space="preserve">: 26080791619, Zagreb, </w:t>
      </w:r>
      <w:proofErr w:type="spellStart"/>
      <w:r w:rsidR="002D51CF" w:rsidRPr="002D51CF">
        <w:t>Siverićka</w:t>
      </w:r>
      <w:proofErr w:type="spellEnd"/>
      <w:r w:rsidR="002D51CF" w:rsidRPr="002D51CF">
        <w:t xml:space="preserve"> 9</w:t>
      </w:r>
      <w:r w:rsidR="00C6000B" w:rsidRPr="00462B12">
        <w:t xml:space="preserve">, </w:t>
      </w:r>
      <w:r w:rsidR="002D51CF">
        <w:t>26</w:t>
      </w:r>
      <w:r w:rsidR="00283691" w:rsidRPr="00462B12">
        <w:t>.</w:t>
      </w:r>
      <w:r w:rsidR="00224DA6" w:rsidRPr="00462B12">
        <w:t xml:space="preserve"> </w:t>
      </w:r>
      <w:r w:rsidR="002D51CF">
        <w:t>siječnja</w:t>
      </w:r>
      <w:r w:rsidR="00D667B9" w:rsidRPr="00462B12">
        <w:t xml:space="preserve"> 20</w:t>
      </w:r>
      <w:r w:rsidR="00E7150A" w:rsidRPr="00462B12">
        <w:t>1</w:t>
      </w:r>
      <w:r w:rsidR="002D51CF">
        <w:t>8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proofErr w:type="spellStart"/>
      <w:r w:rsidR="002D51CF" w:rsidRPr="002D51CF">
        <w:t>ZAGREB</w:t>
      </w:r>
      <w:proofErr w:type="spellEnd"/>
      <w:r w:rsidR="002D51CF" w:rsidRPr="002D51CF">
        <w:t xml:space="preserve">-AUTOMATI d.o.o., </w:t>
      </w:r>
      <w:proofErr w:type="spellStart"/>
      <w:r w:rsidR="002D51CF" w:rsidRPr="002D51CF">
        <w:t>OIB</w:t>
      </w:r>
      <w:proofErr w:type="spellEnd"/>
      <w:r w:rsidR="002D51CF" w:rsidRPr="002D51CF">
        <w:t xml:space="preserve">: 26080791619, Zagreb, </w:t>
      </w:r>
      <w:proofErr w:type="spellStart"/>
      <w:r w:rsidR="002D51CF" w:rsidRPr="002D51CF">
        <w:t>Siverićka</w:t>
      </w:r>
      <w:proofErr w:type="spellEnd"/>
      <w:r w:rsidR="002D51CF" w:rsidRPr="002D51CF">
        <w:t xml:space="preserve"> 9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2D51CF" w:rsidP="00507A29" w:rsidR="002D51CF">
      <w:pPr>
        <w:ind w:firstLine="708"/>
        <w:jc w:val="both"/>
      </w:pPr>
    </w:p>
    <w:p w:rsidRDefault="002D51CF" w:rsidP="00507A29" w:rsidR="00C95F44">
      <w:pPr>
        <w:ind w:firstLine="708"/>
        <w:jc w:val="both"/>
      </w:pPr>
      <w:r>
        <w:t xml:space="preserve">Na ročištu radi rasprave o uvjetima za otvaranje stečajnog postupka nad dužnikom održanom 25. siječnja 2018. </w:t>
      </w:r>
      <w:r w:rsidR="00A162CB">
        <w:t xml:space="preserve">zastupnik po zakonu dužnika je u spis predmeta predao </w:t>
      </w:r>
      <w:r w:rsidR="00507326">
        <w:t xml:space="preserve">Uvidom u dokumentaciju koju je dužnik </w:t>
      </w:r>
      <w:proofErr w:type="spellStart"/>
      <w:r w:rsidR="00507326">
        <w:t>priležio</w:t>
      </w:r>
      <w:proofErr w:type="spellEnd"/>
      <w:r w:rsidR="00507326">
        <w:t xml:space="preserve"> spisu predmeta 11. ožujka 2016., odnosno Očevidnik o redoslijedu plaćanja FINA za dužnika od </w:t>
      </w:r>
      <w:r w:rsidR="00A162CB">
        <w:t>22</w:t>
      </w:r>
      <w:r w:rsidR="00507326">
        <w:t xml:space="preserve">. </w:t>
      </w:r>
      <w:proofErr w:type="spellStart"/>
      <w:r w:rsidR="00A162CB">
        <w:t>sijčnja</w:t>
      </w:r>
      <w:proofErr w:type="spellEnd"/>
      <w:r w:rsidR="00507326">
        <w:t xml:space="preserve"> 201</w:t>
      </w:r>
      <w:r w:rsidR="00A162CB">
        <w:t>8</w:t>
      </w:r>
      <w:r w:rsidR="00507326">
        <w:t xml:space="preserve">, utvrđeno </w:t>
      </w:r>
      <w:r w:rsidR="00C95F44">
        <w:t xml:space="preserve">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2D51CF">
        <w:t>26</w:t>
      </w:r>
      <w:r w:rsidR="00AD18BE" w:rsidRPr="001A23D7">
        <w:t xml:space="preserve">. </w:t>
      </w:r>
      <w:r w:rsidR="002D51CF">
        <w:t>siječnja</w:t>
      </w:r>
      <w:r w:rsidR="00AD18BE" w:rsidRPr="001A23D7">
        <w:t xml:space="preserve"> </w:t>
      </w:r>
      <w:r w:rsidR="001341CA" w:rsidRPr="001A23D7">
        <w:t>201</w:t>
      </w:r>
      <w:r w:rsidR="002D51CF">
        <w:t>8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E61DFD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D51CF" w:rsidP="002D51CF" w:rsidR="002D51CF">
      <w:pPr>
        <w:ind w:left="720"/>
      </w:pPr>
    </w:p>
    <w:p w:rsidRDefault="00E61DFD" w:rsidR="00E61DFD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E61DFD" w:rsidR="00E61DFD" w:rsidRPr="000504A6">
      <w:r>
        <w:tab/>
        <w:t xml:space="preserve">      </w:t>
      </w:r>
      <w:r w:rsidRPr="000E6531">
        <w:t>Ivana Stampf</w:t>
      </w:r>
    </w:p>
    <w:p w:rsidRDefault="00E61DFD" w:rsidP="002D51CF" w:rsidR="00E61DFD" w:rsidRPr="001A23D7">
      <w:pPr>
        <w:ind w:left="720"/>
      </w:pPr>
    </w:p>
    <w:sectPr w:rsidSect="00F224E7" w:rsidR="00E61DFD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1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507326">
      <w:rPr>
        <w:sz w:val="22"/>
        <w:szCs w:val="22"/>
      </w:rPr>
      <w:t>6</w:t>
    </w:r>
    <w:r w:rsidR="002D51CF">
      <w:rPr>
        <w:sz w:val="22"/>
        <w:szCs w:val="22"/>
      </w:rPr>
      <w:t>633</w:t>
    </w:r>
    <w:r w:rsidR="002069CA" w:rsidRPr="003748ED">
      <w:t>/1</w:t>
    </w:r>
    <w:r w:rsidR="00507326">
      <w:t>6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A66A6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77919"/>
    <w:rsid w:val="00282D6F"/>
    <w:rsid w:val="00283691"/>
    <w:rsid w:val="00286877"/>
    <w:rsid w:val="002C4F56"/>
    <w:rsid w:val="002C6A60"/>
    <w:rsid w:val="002D51CF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326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4E6A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162CB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61DF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D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D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D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D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D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D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D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D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6633</izvorni_sadrzaj>
    <derivirana_varijabla naziv="DomainObject.Predmet.Broj_1">6633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St-6633/2016</izvorni_sadrzaj>
    <derivirana_varijabla naziv="DomainObject.Predmet.OznakaBroj_1">St-6633/2016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ZAGREB-AUTOMATI d.o.o. zastupanog po punomoćniku ŽELJKO ĆOSIĆ</izvorni_sadrzaj>
    <derivirana_varijabla naziv="DomainObject.Predmet.ProtustrankaFormated_1">  ZAGREB-AUTOMATI d.o.o. zastupanog po punomoćniku ŽELJKO ĆOSIĆ</derivirana_varijabla>
  </DomainObject.Predmet.ProtustrankaFormated>
  <DomainObject.Predmet.ProtustrankaFormatedOIB>
    <izvorni_sadrzaj>  ZAGREB-AUTOMATI d.o.o., OIB 26080791619 zastupanog po punomoćniku ŽELJKO ĆOSIĆ</izvorni_sadrzaj>
    <derivirana_varijabla naziv="DomainObject.Predmet.ProtustrankaFormatedOIB_1">  ZAGREB-AUTOMATI d.o.o., OIB 26080791619 zastupanog po punomoćniku ŽELJKO ĆOSIĆ</derivirana_varijabla>
  </DomainObject.Predmet.ProtustrankaFormatedOIB>
  <DomainObject.Predmet.ProtustrankaFormatedWithAdress>
    <izvorni_sadrzaj> ZAGREB-AUTOMATI d.o.o., Siverićka 9, 10000 Zagreb zastupanog po punomoćniku ŽELJKO ĆOSIĆ</izvorni_sadrzaj>
    <derivirana_varijabla naziv="DomainObject.Predmet.ProtustrankaFormatedWithAdress_1"> ZAGREB-AUTOMATI d.o.o., Siverićka 9, 10000 Zagreb zastupanog po punomoćniku ŽELJKO ĆOSIĆ</derivirana_varijabla>
  </DomainObject.Predmet.ProtustrankaFormatedWithAdress>
  <DomainObject.Predmet.ProtustrankaFormatedWithAdressOIB>
    <izvorni_sadrzaj> ZAGREB-AUTOMATI d.o.o., OIB 26080791619, Siverićka 9, 10000 Zagreb zastupanog po punomoćniku ŽELJKO ĆOSIĆ</izvorni_sadrzaj>
    <derivirana_varijabla naziv="DomainObject.Predmet.ProtustrankaFormatedWithAdressOIB_1"> ZAGREB-AUTOMATI d.o.o., OIB 26080791619, Siverićka 9, 10000 Zagreb zastupanog po punomoćniku ŽELJKO ĆOSIĆ</derivirana_varijabla>
  </DomainObject.Predmet.ProtustrankaFormatedWithAdressOIB>
  <DomainObject.Predmet.ProtustrankaWithAdress>
    <izvorni_sadrzaj>ZAGREB-AUTOMATI d.o.o. Siverićka 9, 10000 Zagreb</izvorni_sadrzaj>
    <derivirana_varijabla naziv="DomainObject.Predmet.ProtustrankaWithAdress_1">ZAGREB-AUTOMATI d.o.o. Siverićka 9, 10000 Zagreb</derivirana_varijabla>
  </DomainObject.Predmet.ProtustrankaWithAdress>
  <DomainObject.Predmet.ProtustrankaWithAdressOIB>
    <izvorni_sadrzaj>ZAGREB-AUTOMATI d.o.o., OIB 26080791619, Siverićka 9, 10000 Zagreb</izvorni_sadrzaj>
    <derivirana_varijabla naziv="DomainObject.Predmet.ProtustrankaWithAdressOIB_1">ZAGREB-AUTOMATI d.o.o., OIB 26080791619, Siverićka 9, 10000 Zagreb</derivirana_varijabla>
  </DomainObject.Predmet.ProtustrankaWithAdressOIB>
  <DomainObject.Predmet.ProtustrankaNazivFormated>
    <izvorni_sadrzaj>ZAGREB-AUTOMATI d.o.o.</izvorni_sadrzaj>
    <derivirana_varijabla naziv="DomainObject.Predmet.ProtustrankaNazivFormated_1">ZAGREB-AUTOMATI d.o.o.</derivirana_varijabla>
  </DomainObject.Predmet.ProtustrankaNazivFormated>
  <DomainObject.Predmet.ProtustrankaNazivFormatedOIB>
    <izvorni_sadrzaj>ZAGREB-AUTOMATI d.o.o., OIB 26080791619</izvorni_sadrzaj>
    <derivirana_varijabla naziv="DomainObject.Predmet.ProtustrankaNazivFormatedOIB_1">ZAGREB-AUTOMATI d.o.o., OIB 26080791619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ZAGREB-AUTOMATI d.o.o. zastupanog po punomoćniku ŽELJKO ĆOSIĆ</item>
    </izvorni_sadrzaj>
    <derivirana_varijabla naziv="DomainObject.Predmet.ProtuStrankaListFormated_1">
      <item>ZAGREB-AUTOMATI d.o.o. zastupanog po punomoćniku ŽELJKO ĆOSIĆ</item>
    </derivirana_varijabla>
  </DomainObject.Predmet.ProtuStrankaListFormated>
  <DomainObject.Predmet.ProtuStrankaListFormatedOIB>
    <izvorni_sadrzaj>
      <item>ZAGREB-AUTOMATI d.o.o., OIB 26080791619 zastupanog po punomoćniku ŽELJKO ĆOSIĆ</item>
    </izvorni_sadrzaj>
    <derivirana_varijabla naziv="DomainObject.Predmet.ProtuStrankaListFormatedOIB_1">
      <item>ZAGREB-AUTOMATI d.o.o., OIB 26080791619 zastupanog po punomoćniku ŽELJKO ĆOSIĆ</item>
    </derivirana_varijabla>
  </DomainObject.Predmet.ProtuStrankaListFormatedOIB>
  <DomainObject.Predmet.ProtuStrankaListFormatedWithAdress>
    <izvorni_sadrzaj>
      <item>ZAGREB-AUTOMATI d.o.o., Siverićka 9, 10000 Zagreb zastupanog po punomoćniku ŽELJKO ĆOSIĆ</item>
    </izvorni_sadrzaj>
    <derivirana_varijabla naziv="DomainObject.Predmet.ProtuStrankaListFormatedWithAdress_1">
      <item>ZAGREB-AUTOMATI d.o.o., Siverićka 9, 10000 Zagreb zastupanog po punomoćniku ŽELJKO ĆOSIĆ</item>
    </derivirana_varijabla>
  </DomainObject.Predmet.ProtuStrankaListFormatedWithAdress>
  <DomainObject.Predmet.ProtuStrankaListFormatedWithAdressOIB>
    <izvorni_sadrzaj>
      <item>ZAGREB-AUTOMATI d.o.o., OIB 26080791619, Siverićka 9, 10000 Zagreb zastupanog po punomoćniku ŽELJKO ĆOSIĆ</item>
    </izvorni_sadrzaj>
    <derivirana_varijabla naziv="DomainObject.Predmet.ProtuStrankaListFormatedWithAdressOIB_1">
      <item>ZAGREB-AUTOMATI d.o.o., OIB 26080791619, Siverićka 9, 10000 Zagreb zastupanog po punomoćniku ŽELJKO ĆOSIĆ</item>
    </derivirana_varijabla>
  </DomainObject.Predmet.ProtuStrankaListFormatedWithAdressOIB>
  <DomainObject.Predmet.ProtuStrankaListNazivFormated>
    <izvorni_sadrzaj>
      <item>ZAGREB-AUTOMATI d.o.o.</item>
    </izvorni_sadrzaj>
    <derivirana_varijabla naziv="DomainObject.Predmet.ProtuStrankaListNazivFormated_1">
      <item>ZAGREB-AUTOMATI d.o.o.</item>
    </derivirana_varijabla>
  </DomainObject.Predmet.ProtuStrankaListNazivFormated>
  <DomainObject.Predmet.ProtuStrankaListNazivFormatedOIB>
    <izvorni_sadrzaj>
      <item>ZAGREB-AUTOMATI d.o.o., OIB 26080791619</item>
    </izvorni_sadrzaj>
    <derivirana_varijabla naziv="DomainObject.Predmet.ProtuStrankaListNazivFormatedOIB_1">
      <item>ZAGREB-AUTOMATI d.o.o., OIB 26080791619</item>
    </derivirana_varijabla>
  </DomainObject.Predmet.ProtuStrankaListNazivFormatedOIB>
  <DomainObject.Predmet.OstaliListFormated>
    <izvorni_sadrzaj>
      <item>ŽELJKO ĆOSIĆ punomoćnik sudionika u postupku ZAGREB-AUTOMATI d.o.o.</item>
      <item>ŽDO u Zagrebu punomoćnik sudionika u postupku RH MF Porezna uprava Zagreb</item>
    </izvorni_sadrzaj>
    <derivirana_varijabla naziv="DomainObject.Predmet.OstaliListFormated_1">
      <item>ŽELJKO ĆOSIĆ punomoćnik sudionika u postupku ZAGREB-AUTOMATI d.o.o.</item>
      <item>ŽDO u Zagrebu punomoćnik sudionika u postupku RH MF Porezna uprava Zagreb</item>
    </derivirana_varijabla>
  </DomainObject.Predmet.OstaliListFormated>
  <DomainObject.Predmet.OstaliListFormatedOIB>
    <izvorni_sadrzaj>
      <item>ŽELJKO ĆOSIĆ, OIB 87318565141 punomoćnik sudionika u postupku ZAGREB-AUTOMATI d.o.o.</item>
      <item>ŽDO u Zagrebu, OIB 16488001145 punomoćnik sudionika u postupku RH MF Porezna uprava Zagreb</item>
    </izvorni_sadrzaj>
    <derivirana_varijabla naziv="DomainObject.Predmet.OstaliListFormatedOIB_1">
      <item>ŽELJKO ĆOSIĆ, OIB 87318565141 punomoćnik sudionika u postupku ZAGREB-AUTOMATI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ŽELJKO ĆOSIĆ, Siverićka 9, 10000 Zagreb punomoćnik sudionika u postupku ZAGREB-AUTOMATI d.o.o.</item>
      <item>ŽDO u Zagrebu, Savska cesta 41, 10000 Zagreb punomoćnik sudionika u postupku RH MF Porezna uprava Zagreb</item>
    </izvorni_sadrzaj>
    <derivirana_varijabla naziv="DomainObject.Predmet.OstaliListFormatedWithAdress_1">
      <item>ŽELJKO ĆOSIĆ, Siverićka 9, 10000 Zagreb punomoćnik sudionika u postupku ZAGREB-AUTOMATI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ŽELJKO ĆOSIĆ, OIB 87318565141, Siverićka 9, 10000 Zagreb punomoćnik sudionika u postupku ZAGREB-AUTOMATI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ŽELJKO ĆOSIĆ, OIB 87318565141, Siverićka 9, 10000 Zagreb punomoćnik sudionika u postupku ZAGREB-AUTOMATI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ŽELJKO ĆOSIĆ</item>
      <item>ŽDO u Zagrebu</item>
    </izvorni_sadrzaj>
    <derivirana_varijabla naziv="DomainObject.Predmet.OstaliListNazivFormated_1">
      <item>ŽELJKO ĆOSIĆ</item>
      <item>ŽDO u Zagrebu</item>
    </derivirana_varijabla>
  </DomainObject.Predmet.OstaliListNazivFormated>
  <DomainObject.Predmet.OstaliListNazivFormatedOIB>
    <izvorni_sadrzaj>
      <item>ŽELJKO ĆOSIĆ, OIB 87318565141</item>
      <item>ŽDO u Zagrebu, OIB 16488001145</item>
    </izvorni_sadrzaj>
    <derivirana_varijabla naziv="DomainObject.Predmet.OstaliListNazivFormatedOIB_1">
      <item>ŽELJKO ĆOSIĆ, OIB 87318565141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ZAGREB-AUTOMATI d.o.o.</izvorni_sadrzaj>
    <derivirana_varijabla naziv="DomainObject.Predmet.ProtustrankaIDrugi_1">ZAGREB-AUTOMATI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ZAGREB-AUTOMATI d.o.o., OIB 26080791619, Siverićka 9, 10000 Zagreb</izvorni_sadrzaj>
    <derivirana_varijabla naziv="DomainObject.Predmet.ProtustrankaIDrugiAdressOIB_1">ZAGREB-AUTOMATI d.o.o., OIB 26080791619, Siverićka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ZAGREB-AUTOMATI d.o.o.</item>
      <item>FINA Regionalni centar Zagreb</item>
      <item>ŽELJKO ĆOSIĆ</item>
      <item>RH MF Porezna uprava Zagreb</item>
      <item>ŽDO u Zagrebu</item>
    </izvorni_sadrzaj>
    <derivirana_varijabla naziv="DomainObject.Predmet.SudioniciListNaziv_1">
      <item>ZAGREB-AUTOMATI d.o.o.</item>
      <item>FINA Regionalni centar Zagreb</item>
      <item>ŽELJKO ĆOSIĆ</item>
      <item>RH MF Porezna uprava Zagreb</item>
      <item>ŽDO u Zagrebu</item>
    </derivirana_varijabla>
  </DomainObject.Predmet.SudioniciListNaziv>
  <DomainObject.Predmet.SudioniciListAdressOIB>
    <izvorni_sadrzaj>
      <item>ZAGREB-AUTOMATI d.o.o., OIB 26080791619, Siverićka 9,10000 Zagreb</item>
      <item>FINA Regionalni centar Zagreb, OIB 85821130368, Trg svibanjskih žrtava 1995. 1,10000 Zagreb</item>
      <item>ŽELJKO ĆOSIĆ, OIB 87318565141, Siverićka 9,10000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ZAGREB-AUTOMATI d.o.o., OIB 26080791619, Siverićka 9,10000 Zagreb</item>
      <item>FINA Regionalni centar Zagreb, OIB 85821130368, Trg svibanjskih žrtava 1995. 1,10000 Zagreb</item>
      <item>ŽELJKO ĆOSIĆ, OIB 87318565141, Siverićka 9,10000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26080791619</item>
      <item>, OIB 85821130368</item>
      <item>, OIB 87318565141</item>
      <item>, OIB 18683136487</item>
      <item>, OIB 16488001145</item>
    </izvorni_sadrzaj>
    <derivirana_varijabla naziv="DomainObject.Predmet.SudioniciListNazivOIB_1">
      <item>, OIB 26080791619</item>
      <item>, OIB 85821130368</item>
      <item>, OIB 87318565141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77510-4FC4-4614-ABD4-0210CFA0C4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254</properties:Words>
  <properties:Characters>1289</properties:Characters>
  <properties:Lines>45</properties:Lines>
  <properties:Paragraphs>18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2018-01-25T10:28:00Z</dcterms:created>
  <dc:creator>Jelena</dc:creator>
  <cp:lastModifiedBy>Ivana Stampf</cp:lastModifiedBy>
  <cp:lastPrinted>2010-12-20T11:38:00Z</cp:lastPrinted>
  <dcterms:modified xmlns:xsi="http://www.w3.org/2001/XMLSchema-instance" xsi:type="dcterms:W3CDTF">2018-01-26T09:09:00Z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