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8faf" w14:paraId="b4e8faf" w:rsidRDefault="009558BD" w:rsidP="009558BD" w:rsidR="009558BD" w:rsidRPr="009A62F6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ab/>
      </w:r>
      <w:r w:rsidRPr="009A62F6">
        <w:rPr>
          <w:rFonts w:cs="Arial" w:hAnsi="Comic Sans MS" w:ascii="Comic Sans MS"/>
          <w:iCs/>
          <w:szCs w:val="28"/>
        </w:rPr>
        <w:t xml:space="preserve">OBRT “STOLARIJA ŽUGEC” u stečaju  </w:t>
      </w:r>
    </w:p>
    <w:p w:rsidRDefault="009558BD" w:rsidP="009558BD" w:rsidR="009558BD" w:rsidRPr="009A62F6">
      <w:pPr>
        <w:pStyle w:val="Naslov2"/>
        <w:rPr>
          <w:rFonts w:cs="Arial" w:hAnsi="Comic Sans MS" w:ascii="Comic Sans MS"/>
          <w:iCs/>
          <w:szCs w:val="28"/>
        </w:rPr>
      </w:pPr>
      <w:r w:rsidRPr="009A62F6">
        <w:rPr>
          <w:rFonts w:cs="Arial" w:hAnsi="Comic Sans MS" w:ascii="Comic Sans MS"/>
          <w:iCs/>
          <w:szCs w:val="28"/>
        </w:rPr>
        <w:t xml:space="preserve">LJUBEŠČICA, Kalnička 36 </w:t>
      </w:r>
    </w:p>
    <w:p w:rsidRDefault="009558BD" w:rsidP="009558BD" w:rsidR="009558BD" w:rsidRPr="009A62F6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</w:rPr>
      </w:pPr>
      <w:r w:rsidRPr="009A62F6">
        <w:rPr>
          <w:rFonts w:cs="Arial" w:hAnsi="Arial Narrow" w:ascii="Arial Narrow"/>
          <w:b/>
        </w:rPr>
        <w:t>OIB:29970682306</w:t>
      </w:r>
    </w:p>
    <w:p w:rsidRDefault="009558BD" w:rsidP="009558BD" w:rsidR="009558BD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0"/>
          <w:szCs w:val="20"/>
        </w:rPr>
      </w:pPr>
      <w:r>
        <w:rPr>
          <w:rFonts w:hAnsi="Arial Narrow" w:ascii="Arial Narrow"/>
          <w:b/>
          <w:bCs/>
        </w:rPr>
        <w:t>HR59 2390 0011 1009 3532 6</w:t>
      </w:r>
    </w:p>
    <w:p w:rsidRDefault="00475700" w:rsidP="00475700" w:rsidR="00475700" w:rsidRPr="009558BD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" w:ascii="Arial"/>
          <w:sz w:val="16"/>
          <w:szCs w:val="16"/>
          <w:u w:val="single"/>
        </w:rPr>
      </w:pPr>
    </w:p>
    <w:p w:rsidRDefault="00475700" w:rsidP="00475700" w:rsidR="00475700" w:rsidRPr="00186D4B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2"/>
          <w:szCs w:val="22"/>
        </w:rPr>
      </w:pPr>
      <w:r w:rsidRPr="00186D4B">
        <w:rPr>
          <w:rFonts w:hAnsi="Arial Narrow" w:ascii="Arial Narrow"/>
          <w:b/>
          <w:bCs/>
          <w:sz w:val="22"/>
          <w:szCs w:val="22"/>
        </w:rPr>
        <w:t xml:space="preserve">Stečajni upravitelj:  Lidia Belamarić, 42000 Varaždin, Kratka 2, tel:  042  214-104,  fax: 042  201-105 </w:t>
      </w:r>
    </w:p>
    <w:p w:rsidRDefault="00475700" w:rsidP="00475700" w:rsidR="00475700" w:rsidRPr="00186D4B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2"/>
          <w:szCs w:val="22"/>
        </w:rPr>
      </w:pPr>
      <w:r w:rsidRPr="00186D4B">
        <w:rPr>
          <w:rFonts w:hAnsi="Arial Narrow" w:ascii="Arial Narrow"/>
          <w:b/>
          <w:bCs/>
          <w:sz w:val="22"/>
          <w:szCs w:val="22"/>
        </w:rPr>
        <w:t xml:space="preserve">e-mail: </w:t>
      </w:r>
      <w:hyperlink r:id="rId10" w:history="true">
        <w:r w:rsidRPr="00186D4B">
          <w:rPr>
            <w:rStyle w:val="Hiperveza"/>
            <w:rFonts w:hAnsi="Arial Narrow" w:ascii="Arial Narrow"/>
            <w:b/>
            <w:bCs/>
            <w:sz w:val="22"/>
            <w:szCs w:val="22"/>
          </w:rPr>
          <w:t>lidia.belamaric@vz.t-com.hr</w:t>
        </w:r>
      </w:hyperlink>
    </w:p>
    <w:p w:rsidRDefault="00A56B89" w:rsidP="00630EA0" w:rsidR="00A56B89">
      <w:pPr>
        <w:jc w:val="center"/>
        <w:rPr>
          <w:rFonts w:hAnsi="Arial Narrow" w:ascii="Arial Narrow"/>
          <w:b/>
        </w:rPr>
      </w:pPr>
    </w:p>
    <w:p w:rsidRDefault="00FF1642" w:rsidR="00FF1642">
      <w:pPr>
        <w:rPr>
          <w:rFonts w:hAnsi="Arial Narrow" w:ascii="Arial Narrow"/>
          <w:b/>
        </w:rPr>
      </w:pPr>
    </w:p>
    <w:p w:rsidRDefault="00E225D9" w:rsidR="00E225D9">
      <w:pPr>
        <w:rPr>
          <w:rFonts w:hAnsi="Arial Narrow" w:ascii="Arial Narrow"/>
          <w:b/>
        </w:rPr>
      </w:pPr>
    </w:p>
    <w:p w:rsidRDefault="00E225D9" w:rsidR="00E225D9">
      <w:pPr>
        <w:rPr>
          <w:rFonts w:hAnsi="Arial Narrow" w:ascii="Arial Narrow"/>
          <w:b/>
        </w:rPr>
      </w:pPr>
    </w:p>
    <w:p w:rsidRDefault="001B63B0" w:rsidP="00E225D9" w:rsidR="001B63B0" w:rsidRPr="00475700">
      <w:pPr>
        <w:ind w:firstLine="708" w:left="3540"/>
        <w:rPr>
          <w:rFonts w:hAnsi="Arial Narrow" w:ascii="Arial Narrow"/>
          <w:b/>
          <w:sz w:val="28"/>
          <w:szCs w:val="28"/>
        </w:rPr>
      </w:pPr>
      <w:r w:rsidRPr="00475700">
        <w:rPr>
          <w:rFonts w:hAnsi="Arial Narrow" w:ascii="Arial Narrow"/>
          <w:b/>
          <w:sz w:val="28"/>
          <w:szCs w:val="28"/>
        </w:rPr>
        <w:t>Trgovački sud u Varaždinu</w:t>
      </w:r>
    </w:p>
    <w:p w:rsidRDefault="00CF7AB9" w:rsidP="00042F50" w:rsidR="001B63B0" w:rsidRPr="00475700">
      <w:pPr>
        <w:ind w:firstLine="708" w:left="3540"/>
        <w:rPr>
          <w:rFonts w:hAnsi="Arial Narrow" w:ascii="Arial Narrow"/>
          <w:b/>
          <w:sz w:val="28"/>
          <w:szCs w:val="28"/>
        </w:rPr>
      </w:pPr>
      <w:r w:rsidRPr="00475700">
        <w:rPr>
          <w:rFonts w:hAnsi="Arial Narrow" w:ascii="Arial Narrow"/>
          <w:b/>
          <w:sz w:val="28"/>
          <w:szCs w:val="28"/>
        </w:rPr>
        <w:t>Na broj: St-</w:t>
      </w:r>
      <w:r w:rsidR="009558BD">
        <w:rPr>
          <w:rFonts w:hAnsi="Arial Narrow" w:ascii="Arial Narrow"/>
          <w:b/>
          <w:sz w:val="28"/>
          <w:szCs w:val="28"/>
        </w:rPr>
        <w:t>114/14</w:t>
      </w:r>
    </w:p>
    <w:p w:rsidRDefault="005B5D52" w:rsidR="005B5D52">
      <w:pPr>
        <w:rPr>
          <w:rFonts w:hAnsi="Arial Narrow" w:ascii="Arial Narrow"/>
          <w:b/>
        </w:rPr>
      </w:pPr>
    </w:p>
    <w:p w:rsidRDefault="00190858" w:rsidR="00190858">
      <w:pPr>
        <w:rPr>
          <w:rFonts w:hAnsi="Arial Narrow" w:ascii="Arial Narrow"/>
          <w:b/>
        </w:rPr>
      </w:pPr>
    </w:p>
    <w:p w:rsidRDefault="00190858" w:rsidR="00190858">
      <w:pPr>
        <w:rPr>
          <w:rFonts w:hAnsi="Arial Narrow" w:ascii="Arial Narrow"/>
          <w:b/>
        </w:rPr>
      </w:pPr>
    </w:p>
    <w:p w:rsidRDefault="001A6DF3" w:rsidP="001A6DF3" w:rsidR="001A6DF3" w:rsidRPr="009D634D">
      <w:pPr>
        <w:jc w:val="center"/>
        <w:rPr>
          <w:rFonts w:hAnsi="Arial Narrow" w:ascii="Arial Narrow"/>
          <w:b/>
          <w:sz w:val="28"/>
          <w:szCs w:val="28"/>
        </w:rPr>
      </w:pPr>
      <w:r w:rsidRPr="009D634D">
        <w:rPr>
          <w:rFonts w:hAnsi="Arial Narrow" w:ascii="Arial Narrow"/>
          <w:b/>
          <w:sz w:val="28"/>
          <w:szCs w:val="28"/>
        </w:rPr>
        <w:t>IZVJEŠĆE STEČAJNOG UPRAVITELJA O TIJEKU STEČAJNOG POSTUPKA</w:t>
      </w:r>
    </w:p>
    <w:p w:rsidRDefault="001A6DF3" w:rsidP="001A6DF3" w:rsidR="001A6DF3" w:rsidRPr="009D634D">
      <w:pPr>
        <w:jc w:val="center"/>
        <w:rPr>
          <w:rFonts w:hAnsi="Arial Narrow" w:ascii="Arial Narrow"/>
          <w:b/>
          <w:sz w:val="28"/>
          <w:szCs w:val="28"/>
        </w:rPr>
      </w:pPr>
      <w:r w:rsidRPr="009D634D">
        <w:rPr>
          <w:rFonts w:hAnsi="Arial Narrow" w:ascii="Arial Narrow"/>
          <w:b/>
          <w:sz w:val="28"/>
          <w:szCs w:val="28"/>
        </w:rPr>
        <w:t>I STANJU STEČAJNE MASE</w:t>
      </w:r>
    </w:p>
    <w:p w:rsidRDefault="001A6DF3" w:rsidP="001A6DF3" w:rsidR="001A6DF3">
      <w:pPr>
        <w:jc w:val="center"/>
        <w:rPr>
          <w:rFonts w:hAnsi="Arial Narrow" w:ascii="Arial Narrow"/>
          <w:b/>
        </w:rPr>
      </w:pPr>
    </w:p>
    <w:p w:rsidRDefault="001A6DF3" w:rsidP="001A6DF3" w:rsidR="001A6DF3">
      <w:pPr>
        <w:spacing w:lineRule="auto" w:line="288"/>
        <w:rPr>
          <w:rFonts w:hAnsi="Arial Narrow" w:ascii="Arial Narrow"/>
          <w:b/>
        </w:rPr>
      </w:pPr>
    </w:p>
    <w:p w:rsidRDefault="001A6DF3" w:rsidP="001A6DF3" w:rsidR="001A6DF3">
      <w:pPr>
        <w:spacing w:lineRule="auto" w:line="288"/>
        <w:rPr>
          <w:rFonts w:hAnsi="Arial Narrow" w:ascii="Arial Narrow"/>
          <w:b/>
        </w:rPr>
      </w:pPr>
    </w:p>
    <w:p w:rsidRDefault="001A6DF3" w:rsidP="001A6DF3" w:rsidR="001A6DF3" w:rsidRPr="00DC4CD7">
      <w:pPr>
        <w:numPr>
          <w:ilvl w:val="0"/>
          <w:numId w:val="22"/>
        </w:numPr>
        <w:spacing w:lineRule="auto" w:line="288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 xml:space="preserve">TIJEK STEČAJNOG POSTUPKA U RAZDOBLJU </w:t>
      </w:r>
    </w:p>
    <w:p w:rsidRDefault="001A6DF3" w:rsidP="001A6DF3" w:rsidR="001A6DF3" w:rsidRPr="00DC4CD7">
      <w:pPr>
        <w:spacing w:lineRule="auto" w:line="288"/>
        <w:ind w:firstLine="348" w:left="360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>OD</w:t>
      </w:r>
      <w:r w:rsidR="00C33C2A">
        <w:rPr>
          <w:rFonts w:hAnsi="Arial Narrow" w:ascii="Arial Narrow"/>
          <w:b/>
          <w:sz w:val="28"/>
          <w:szCs w:val="28"/>
        </w:rPr>
        <w:t xml:space="preserve"> 01</w:t>
      </w:r>
      <w:r w:rsidR="000F7993">
        <w:rPr>
          <w:rFonts w:hAnsi="Arial Narrow" w:ascii="Arial Narrow"/>
          <w:b/>
          <w:sz w:val="28"/>
          <w:szCs w:val="28"/>
        </w:rPr>
        <w:t>.1</w:t>
      </w:r>
      <w:r w:rsidR="00C33C2A">
        <w:rPr>
          <w:rFonts w:hAnsi="Arial Narrow" w:ascii="Arial Narrow"/>
          <w:b/>
          <w:sz w:val="28"/>
          <w:szCs w:val="28"/>
        </w:rPr>
        <w:t>1</w:t>
      </w:r>
      <w:r w:rsidR="0003478B">
        <w:rPr>
          <w:rFonts w:hAnsi="Arial Narrow" w:ascii="Arial Narrow"/>
          <w:b/>
          <w:sz w:val="28"/>
          <w:szCs w:val="28"/>
        </w:rPr>
        <w:t>.2017</w:t>
      </w:r>
      <w:r w:rsidR="00C33C2A">
        <w:rPr>
          <w:rFonts w:hAnsi="Arial Narrow" w:ascii="Arial Narrow"/>
          <w:b/>
          <w:sz w:val="28"/>
          <w:szCs w:val="28"/>
        </w:rPr>
        <w:t>. GODINE DO 31.01.2018</w:t>
      </w:r>
      <w:r w:rsidRPr="00DC4CD7">
        <w:rPr>
          <w:rFonts w:hAnsi="Arial Narrow" w:ascii="Arial Narrow"/>
          <w:b/>
          <w:sz w:val="28"/>
          <w:szCs w:val="28"/>
        </w:rPr>
        <w:t xml:space="preserve">. GODINE </w:t>
      </w:r>
    </w:p>
    <w:p w:rsidRDefault="002808C6" w:rsidR="002808C6">
      <w:pPr>
        <w:rPr>
          <w:rFonts w:hAnsi="Arial Narrow" w:ascii="Arial Narrow"/>
          <w:b/>
        </w:rPr>
      </w:pPr>
    </w:p>
    <w:p w:rsidRDefault="002D0E21" w:rsidP="00656796" w:rsidR="00656796">
      <w:pPr>
        <w:ind w:firstLine="709"/>
        <w:jc w:val="both"/>
        <w:rPr>
          <w:rFonts w:hAnsi="Arial Narrow" w:ascii="Arial Narrow"/>
        </w:rPr>
      </w:pPr>
      <w:r>
        <w:rPr>
          <w:rFonts w:hAnsi="Arial Narrow" w:ascii="Arial Narrow"/>
        </w:rPr>
        <w:t xml:space="preserve">Trgovački sud </w:t>
      </w:r>
      <w:r w:rsidR="00CE7336">
        <w:rPr>
          <w:rFonts w:hAnsi="Arial Narrow" w:ascii="Arial Narrow"/>
        </w:rPr>
        <w:t xml:space="preserve">u Varaždinu </w:t>
      </w:r>
      <w:r w:rsidR="00BB0F8D">
        <w:rPr>
          <w:rFonts w:hAnsi="Arial Narrow" w:ascii="Arial Narrow"/>
        </w:rPr>
        <w:t xml:space="preserve">rješenjem broj St-114/14, od 02. </w:t>
      </w:r>
      <w:r w:rsidR="00CE7336">
        <w:rPr>
          <w:rFonts w:hAnsi="Arial Narrow" w:ascii="Arial Narrow"/>
        </w:rPr>
        <w:t xml:space="preserve">listopada </w:t>
      </w:r>
      <w:r>
        <w:rPr>
          <w:rFonts w:hAnsi="Arial Narrow" w:ascii="Arial Narrow"/>
        </w:rPr>
        <w:t>2015. godi</w:t>
      </w:r>
      <w:r w:rsidR="00656796">
        <w:rPr>
          <w:rFonts w:hAnsi="Arial Narrow" w:ascii="Arial Narrow"/>
        </w:rPr>
        <w:t xml:space="preserve">ne, otvara stečajni postupak </w:t>
      </w:r>
      <w:r w:rsidR="00656796" w:rsidRPr="00042F50">
        <w:rPr>
          <w:rFonts w:hAnsi="Arial Narrow" w:ascii="Arial Narrow"/>
        </w:rPr>
        <w:t xml:space="preserve">nad </w:t>
      </w:r>
      <w:r w:rsidR="00656796">
        <w:rPr>
          <w:rFonts w:hAnsi="Arial Narrow" w:ascii="Arial Narrow"/>
        </w:rPr>
        <w:t>dužnikom DRAŽENOM ŽUGEC, vlasnikom obrta „Stolarija Žugec“ iz Ljubešćice, Kalnička 36, OIB:29970682306.</w:t>
      </w:r>
    </w:p>
    <w:p w:rsidRDefault="003119F3" w:rsidP="00DC4CD7" w:rsidR="002D0E21">
      <w:pPr>
        <w:ind w:firstLine="708"/>
        <w:jc w:val="both"/>
        <w:rPr>
          <w:rFonts w:hAnsi="Arial Narrow" w:ascii="Arial Narrow"/>
        </w:rPr>
      </w:pPr>
      <w:r>
        <w:rPr>
          <w:rFonts w:hAnsi="Arial Narrow" w:ascii="Arial Narrow"/>
        </w:rPr>
        <w:t xml:space="preserve">Ispitno i izvještajno ročište održano je </w:t>
      </w:r>
      <w:r w:rsidR="009D7212">
        <w:rPr>
          <w:rFonts w:hAnsi="Arial Narrow" w:ascii="Arial Narrow"/>
        </w:rPr>
        <w:t>20. siječnja 2016</w:t>
      </w:r>
      <w:r w:rsidR="002D0E21">
        <w:rPr>
          <w:rFonts w:hAnsi="Arial Narrow" w:ascii="Arial Narrow"/>
        </w:rPr>
        <w:t>. godine</w:t>
      </w:r>
      <w:r w:rsidR="00DC4CD7">
        <w:rPr>
          <w:rFonts w:hAnsi="Arial Narrow" w:ascii="Arial Narrow"/>
        </w:rPr>
        <w:t xml:space="preserve">. </w:t>
      </w:r>
      <w:r w:rsidR="002D0E21">
        <w:rPr>
          <w:rFonts w:hAnsi="Arial Narrow" w:ascii="Arial Narrow"/>
        </w:rPr>
        <w:t>Utvrđene su i priznate tražbine prvog višeg isplatnog reda u iznos</w:t>
      </w:r>
      <w:r>
        <w:rPr>
          <w:rFonts w:hAnsi="Arial Narrow" w:ascii="Arial Narrow"/>
        </w:rPr>
        <w:t>u od 56.772,97</w:t>
      </w:r>
      <w:r w:rsidR="002D0E21">
        <w:rPr>
          <w:rFonts w:hAnsi="Arial Narrow" w:ascii="Arial Narrow"/>
        </w:rPr>
        <w:t xml:space="preserve"> kn, te tražbine drugog višeg isplatn</w:t>
      </w:r>
      <w:r>
        <w:rPr>
          <w:rFonts w:hAnsi="Arial Narrow" w:ascii="Arial Narrow"/>
        </w:rPr>
        <w:t>og reda u iznosu od 368.992,24</w:t>
      </w:r>
      <w:r w:rsidR="0054237C">
        <w:rPr>
          <w:rFonts w:hAnsi="Arial Narrow" w:ascii="Arial Narrow"/>
        </w:rPr>
        <w:t xml:space="preserve"> kn. </w:t>
      </w:r>
      <w:r w:rsidR="002D0E21">
        <w:rPr>
          <w:rFonts w:hAnsi="Arial Narrow" w:ascii="Arial Narrow"/>
        </w:rPr>
        <w:t>Utvrđeno je također</w:t>
      </w:r>
      <w:r w:rsidR="0054237C">
        <w:rPr>
          <w:rFonts w:hAnsi="Arial Narrow" w:ascii="Arial Narrow"/>
        </w:rPr>
        <w:t xml:space="preserve"> da s</w:t>
      </w:r>
      <w:r>
        <w:rPr>
          <w:rFonts w:hAnsi="Arial Narrow" w:ascii="Arial Narrow"/>
        </w:rPr>
        <w:t>tečajni dužnik Dražen Žugec ži</w:t>
      </w:r>
      <w:r w:rsidR="0054237C">
        <w:rPr>
          <w:rFonts w:hAnsi="Arial Narrow" w:ascii="Arial Narrow"/>
        </w:rPr>
        <w:t xml:space="preserve">vi u inozemstvu, te ne obavlja više nikakvu djelatnost vezanu za stolarski obrt. </w:t>
      </w:r>
    </w:p>
    <w:p w:rsidRDefault="002808C6" w:rsidR="002808C6">
      <w:pPr>
        <w:rPr>
          <w:rFonts w:hAnsi="Arial Narrow" w:ascii="Arial Narrow"/>
          <w:b/>
        </w:rPr>
      </w:pPr>
    </w:p>
    <w:p w:rsidRDefault="00EB2C49" w:rsidP="004629AA" w:rsidR="00EB2C49" w:rsidRPr="00042F50">
      <w:pPr>
        <w:rPr>
          <w:rFonts w:hAnsi="Arial Narrow" w:ascii="Arial Narrow"/>
          <w:b/>
        </w:rPr>
      </w:pPr>
    </w:p>
    <w:p w:rsidRDefault="004629AA" w:rsidP="004629AA" w:rsidR="004629AA" w:rsidRPr="00DC4CD7">
      <w:pPr>
        <w:numPr>
          <w:ilvl w:val="0"/>
          <w:numId w:val="22"/>
        </w:numPr>
        <w:jc w:val="both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 xml:space="preserve">STANJE STEČAJNE MASE </w:t>
      </w:r>
    </w:p>
    <w:p w:rsidRDefault="004629AA" w:rsidP="004629AA" w:rsidR="004629AA">
      <w:pPr>
        <w:jc w:val="both"/>
        <w:rPr>
          <w:rFonts w:hAnsi="Arial Narrow" w:ascii="Arial Narrow"/>
        </w:rPr>
      </w:pPr>
    </w:p>
    <w:p w:rsidRDefault="00DC4CD7" w:rsidP="00717763" w:rsidR="00717763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Imovina </w:t>
      </w:r>
      <w:r w:rsidR="00887FC7">
        <w:rPr>
          <w:rFonts w:cs="Arial" w:hAnsi="Arial Narrow" w:ascii="Arial Narrow"/>
        </w:rPr>
        <w:t>obrta „Stolarija</w:t>
      </w:r>
      <w:r>
        <w:rPr>
          <w:rFonts w:cs="Arial" w:hAnsi="Arial Narrow" w:ascii="Arial Narrow"/>
        </w:rPr>
        <w:t xml:space="preserve"> Žugec“ prodana je </w:t>
      </w:r>
      <w:r w:rsidR="00717763">
        <w:rPr>
          <w:rFonts w:cs="Arial" w:hAnsi="Arial Narrow" w:ascii="Arial Narrow"/>
        </w:rPr>
        <w:t>za iznos od 10.</w:t>
      </w:r>
      <w:r w:rsidR="00887FC7">
        <w:rPr>
          <w:rFonts w:cs="Arial" w:hAnsi="Arial Narrow" w:ascii="Arial Narrow"/>
        </w:rPr>
        <w:t xml:space="preserve">000,00 kn, </w:t>
      </w:r>
      <w:r w:rsidR="00717763">
        <w:rPr>
          <w:rFonts w:cs="Arial" w:hAnsi="Arial Narrow" w:ascii="Arial Narrow"/>
        </w:rPr>
        <w:t xml:space="preserve">i to kupcu </w:t>
      </w:r>
      <w:r w:rsidR="00D27ADC">
        <w:rPr>
          <w:rFonts w:cs="Arial" w:hAnsi="Arial Narrow" w:ascii="Arial Narrow"/>
        </w:rPr>
        <w:t xml:space="preserve">Mladenu Žugecu, koji je do danas podmirio dio dugovanja od 8.000,00 kuna. </w:t>
      </w:r>
    </w:p>
    <w:p w:rsidRDefault="00D27ADC" w:rsidP="00D27ADC" w:rsidR="00D27ADC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Pokretne imovine nema. N</w:t>
      </w:r>
      <w:r w:rsidR="00887FC7">
        <w:rPr>
          <w:rFonts w:cs="Arial" w:hAnsi="Arial Narrow" w:ascii="Arial Narrow"/>
        </w:rPr>
        <w:t>ekretnine stečajnog dužnika opterećene su razluč</w:t>
      </w:r>
      <w:r>
        <w:rPr>
          <w:rFonts w:cs="Arial" w:hAnsi="Arial Narrow" w:ascii="Arial Narrow"/>
        </w:rPr>
        <w:t xml:space="preserve">nim pravima. s time da se nad nekretninom upisanom u Zemljišnim knjigama Općinskog suda u Varaždinu, zk.ul.br. 1714, k.o. Ljubešćica, na prijedlog založnog vjerovnika </w:t>
      </w:r>
      <w:r w:rsidR="004F6478">
        <w:rPr>
          <w:rFonts w:cs="Arial" w:hAnsi="Arial Narrow" w:ascii="Arial Narrow"/>
        </w:rPr>
        <w:t>Raiffeisen</w:t>
      </w:r>
      <w:r>
        <w:rPr>
          <w:rFonts w:cs="Arial" w:hAnsi="Arial Narrow" w:ascii="Arial Narrow"/>
        </w:rPr>
        <w:t xml:space="preserve">bank Austria d.d. vodi ovrši postupak pod brojem Ovr-1885/14, te je 22.10.2015. godine donijeto Rješenje o ovrsi. Navedena nekretnina nije procijenjena, s obzirom da će ista biti procijenjena u ovršnim postupku i iz nje će se namirivati razlučni vjerovnik </w:t>
      </w:r>
      <w:r w:rsidR="004F6478">
        <w:rPr>
          <w:rFonts w:cs="Arial" w:hAnsi="Arial Narrow" w:ascii="Arial Narrow"/>
        </w:rPr>
        <w:t>Raiffeisen</w:t>
      </w:r>
      <w:r>
        <w:rPr>
          <w:rFonts w:cs="Arial" w:hAnsi="Arial Narrow" w:ascii="Arial Narrow"/>
        </w:rPr>
        <w:t>bank Austria d.d</w:t>
      </w:r>
    </w:p>
    <w:p w:rsidRDefault="00D27ADC" w:rsidP="00543BD6" w:rsidR="00D27ADC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Ostale nekretnine su procijenjene po ovlštenom stalnom sudskom vještaku za procjenu nekretnina Darku Gečeku</w:t>
      </w:r>
      <w:r w:rsidR="007079EC">
        <w:rPr>
          <w:rFonts w:cs="Arial" w:hAnsi="Arial Narrow" w:ascii="Arial Narrow"/>
        </w:rPr>
        <w:t xml:space="preserve">, i to: </w:t>
      </w:r>
    </w:p>
    <w:p w:rsidRDefault="00841C15" w:rsidP="00841C15" w:rsidR="00841C15" w:rsidRPr="00841C15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-</w:t>
      </w:r>
      <w:r>
        <w:rPr>
          <w:rFonts w:cs="Arial" w:hAnsi="Arial Narrow" w:ascii="Arial Narrow"/>
        </w:rPr>
        <w:tab/>
        <w:t xml:space="preserve">Nekretnina upisana u zk.ul.br. 3241, k.o. Ljubešćica, čkbr.378, kuća i dvorište u mjesnoj rudini, od 488 m2, vlasništvo Žugec Dražena u 1/1 , procijenjena je na </w:t>
      </w:r>
      <w:r w:rsidRPr="007079EC">
        <w:rPr>
          <w:rFonts w:cs="Arial" w:hAnsi="Arial Narrow" w:ascii="Arial Narrow"/>
          <w:b/>
        </w:rPr>
        <w:t>145.392,32 kune.</w:t>
      </w:r>
      <w:r>
        <w:rPr>
          <w:rFonts w:cs="Arial" w:hAnsi="Arial Narrow" w:ascii="Arial Narrow"/>
        </w:rPr>
        <w:t xml:space="preserve"> </w:t>
      </w:r>
    </w:p>
    <w:p w:rsidRDefault="002562E8" w:rsidP="007232CC" w:rsidR="0054237C" w:rsidRPr="007079EC">
      <w:pPr>
        <w:jc w:val="both"/>
        <w:rPr>
          <w:rFonts w:cs="Arial" w:hAnsi="Arial Narrow" w:ascii="Arial Narrow"/>
          <w:b/>
        </w:rPr>
      </w:pPr>
      <w:r>
        <w:rPr>
          <w:rFonts w:cs="Arial" w:hAnsi="Arial Narrow" w:ascii="Arial Narrow"/>
        </w:rPr>
        <w:t>-</w:t>
      </w:r>
      <w:r>
        <w:rPr>
          <w:rFonts w:cs="Arial" w:hAnsi="Arial Narrow" w:ascii="Arial Narrow"/>
        </w:rPr>
        <w:tab/>
        <w:t>Nekretnina upisana u zk.ul.br. 3407, k.o. Ljubešćica, čkbr.373</w:t>
      </w:r>
      <w:r w:rsidR="00841C15">
        <w:rPr>
          <w:rFonts w:cs="Arial" w:hAnsi="Arial Narrow" w:ascii="Arial Narrow"/>
        </w:rPr>
        <w:t>/</w:t>
      </w:r>
      <w:r>
        <w:rPr>
          <w:rFonts w:cs="Arial" w:hAnsi="Arial Narrow" w:ascii="Arial Narrow"/>
        </w:rPr>
        <w:t xml:space="preserve">1, oranica u mjesnoj rudini, vlasništvo Žugec Dražena u 1/1 , procijenjena je na </w:t>
      </w:r>
      <w:r w:rsidRPr="007079EC">
        <w:rPr>
          <w:rFonts w:cs="Arial" w:hAnsi="Arial Narrow" w:ascii="Arial Narrow"/>
          <w:b/>
        </w:rPr>
        <w:t xml:space="preserve">26.924,16 kuna. </w:t>
      </w:r>
    </w:p>
    <w:p w:rsidRDefault="002562E8" w:rsidP="007232CC" w:rsidR="002562E8" w:rsidRPr="007079EC">
      <w:pPr>
        <w:jc w:val="both"/>
        <w:rPr>
          <w:rFonts w:cs="Arial" w:hAnsi="Arial Narrow" w:ascii="Arial Narrow"/>
          <w:b/>
        </w:rPr>
      </w:pPr>
      <w:r>
        <w:rPr>
          <w:rFonts w:cs="Arial" w:hAnsi="Arial Narrow" w:ascii="Arial Narrow"/>
        </w:rPr>
        <w:lastRenderedPageBreak/>
        <w:t>-</w:t>
      </w:r>
      <w:r>
        <w:rPr>
          <w:rFonts w:cs="Arial" w:hAnsi="Arial Narrow" w:ascii="Arial Narrow"/>
        </w:rPr>
        <w:tab/>
        <w:t>Nekretnina upisana u zk.ul.br. 3330, k.o. Ljubešćica, čkbr.</w:t>
      </w:r>
      <w:r w:rsidR="00AF2081">
        <w:rPr>
          <w:rFonts w:cs="Arial" w:hAnsi="Arial Narrow" w:ascii="Arial Narrow"/>
        </w:rPr>
        <w:t>360, oranica – vrt u mjesnoj rudini, čkbr.372/1</w:t>
      </w:r>
      <w:r w:rsidR="00E44A14">
        <w:rPr>
          <w:rFonts w:cs="Arial" w:hAnsi="Arial Narrow" w:ascii="Arial Narrow"/>
        </w:rPr>
        <w:t xml:space="preserve">, </w:t>
      </w:r>
      <w:r w:rsidR="00AF2081">
        <w:rPr>
          <w:rFonts w:cs="Arial" w:hAnsi="Arial Narrow" w:ascii="Arial Narrow"/>
        </w:rPr>
        <w:t>oranica jaberni vrh u mjesnoj rudi</w:t>
      </w:r>
      <w:r w:rsidR="00E44A14">
        <w:rPr>
          <w:rFonts w:cs="Arial" w:hAnsi="Arial Narrow" w:ascii="Arial Narrow"/>
        </w:rPr>
        <w:t xml:space="preserve">ni, procijenjena </w:t>
      </w:r>
      <w:r w:rsidR="00AF2081">
        <w:rPr>
          <w:rFonts w:cs="Arial" w:hAnsi="Arial Narrow" w:ascii="Arial Narrow"/>
        </w:rPr>
        <w:t xml:space="preserve">je na </w:t>
      </w:r>
      <w:r w:rsidR="00E44A14">
        <w:rPr>
          <w:rFonts w:cs="Arial" w:hAnsi="Arial Narrow" w:ascii="Arial Narrow"/>
        </w:rPr>
        <w:t xml:space="preserve">63.004,96 kuna. s time da suvlasnički dio Žugec Dražena od 35/120 dijela ima vrijednost od </w:t>
      </w:r>
      <w:r w:rsidR="00E44A14" w:rsidRPr="007079EC">
        <w:rPr>
          <w:rFonts w:cs="Arial" w:hAnsi="Arial Narrow" w:ascii="Arial Narrow"/>
          <w:b/>
        </w:rPr>
        <w:t xml:space="preserve">18.376,44 kune. </w:t>
      </w:r>
    </w:p>
    <w:p w:rsidRDefault="00E44A14" w:rsidP="00E44A14" w:rsidR="00E44A14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-</w:t>
      </w:r>
      <w:r>
        <w:rPr>
          <w:rFonts w:cs="Arial" w:hAnsi="Arial Narrow" w:ascii="Arial Narrow"/>
        </w:rPr>
        <w:tab/>
        <w:t xml:space="preserve">Nekretnina upisana u zk.ul.br. 3331, k.o. Ljubešćica, čkbr.4152/3, </w:t>
      </w:r>
      <w:r w:rsidR="007E696F">
        <w:rPr>
          <w:rFonts w:cs="Arial" w:hAnsi="Arial Narrow" w:ascii="Arial Narrow"/>
        </w:rPr>
        <w:t>livada i</w:t>
      </w:r>
      <w:r>
        <w:rPr>
          <w:rFonts w:cs="Arial" w:hAnsi="Arial Narrow" w:ascii="Arial Narrow"/>
        </w:rPr>
        <w:t xml:space="preserve"> vinograd </w:t>
      </w:r>
      <w:r w:rsidR="007E696F">
        <w:rPr>
          <w:rFonts w:cs="Arial" w:hAnsi="Arial Narrow" w:ascii="Arial Narrow"/>
        </w:rPr>
        <w:t xml:space="preserve">Šokot i čkbr.4161 livada Šokot, </w:t>
      </w:r>
      <w:r>
        <w:rPr>
          <w:rFonts w:cs="Arial" w:hAnsi="Arial Narrow" w:ascii="Arial Narrow"/>
        </w:rPr>
        <w:t>vlasništvo Žugec Dražena u 1/1 , procijenjena je</w:t>
      </w:r>
      <w:r w:rsidRPr="007079EC">
        <w:rPr>
          <w:rFonts w:cs="Arial" w:hAnsi="Arial Narrow" w:ascii="Arial Narrow"/>
        </w:rPr>
        <w:t xml:space="preserve"> </w:t>
      </w:r>
      <w:r w:rsidR="007E696F" w:rsidRPr="007079EC">
        <w:rPr>
          <w:rFonts w:cs="Arial" w:hAnsi="Arial Narrow" w:ascii="Arial Narrow"/>
        </w:rPr>
        <w:t>na</w:t>
      </w:r>
      <w:r w:rsidR="007E696F" w:rsidRPr="007079EC">
        <w:rPr>
          <w:rFonts w:cs="Arial" w:hAnsi="Arial Narrow" w:ascii="Arial Narrow"/>
          <w:b/>
        </w:rPr>
        <w:t xml:space="preserve"> </w:t>
      </w:r>
      <w:r w:rsidR="007079EC">
        <w:rPr>
          <w:rFonts w:cs="Arial" w:hAnsi="Arial Narrow" w:ascii="Arial Narrow"/>
          <w:b/>
        </w:rPr>
        <w:t>66.060,</w:t>
      </w:r>
      <w:r w:rsidR="007E696F" w:rsidRPr="007079EC">
        <w:rPr>
          <w:rFonts w:cs="Arial" w:hAnsi="Arial Narrow" w:ascii="Arial Narrow"/>
          <w:b/>
        </w:rPr>
        <w:t>54 kune</w:t>
      </w:r>
      <w:r w:rsidRPr="007079EC">
        <w:rPr>
          <w:rFonts w:cs="Arial" w:hAnsi="Arial Narrow" w:ascii="Arial Narrow"/>
          <w:b/>
        </w:rPr>
        <w:t>.</w:t>
      </w:r>
      <w:r>
        <w:rPr>
          <w:rFonts w:cs="Arial" w:hAnsi="Arial Narrow" w:ascii="Arial Narrow"/>
        </w:rPr>
        <w:t xml:space="preserve"> </w:t>
      </w:r>
    </w:p>
    <w:p w:rsidRDefault="00E872C2" w:rsidP="00E872C2" w:rsidR="00E872C2">
      <w:pPr>
        <w:pStyle w:val="Tijeloteksta3"/>
        <w:rPr>
          <w:szCs w:val="24"/>
        </w:rPr>
      </w:pPr>
    </w:p>
    <w:p w:rsidRDefault="00DC4CD7" w:rsidP="00E872C2" w:rsidR="00DC4CD7">
      <w:pPr>
        <w:pStyle w:val="Tijeloteksta3"/>
        <w:rPr>
          <w:b/>
          <w:sz w:val="22"/>
          <w:szCs w:val="22"/>
        </w:rPr>
      </w:pPr>
    </w:p>
    <w:p w:rsidRDefault="00E872C2" w:rsidP="00E872C2" w:rsidR="00E872C2">
      <w:pPr>
        <w:pStyle w:val="Tijeloteksta3"/>
        <w:rPr>
          <w:b/>
          <w:szCs w:val="24"/>
          <w:u w:val="single"/>
        </w:rPr>
      </w:pPr>
      <w:r w:rsidRPr="00FF217A">
        <w:rPr>
          <w:b/>
          <w:szCs w:val="24"/>
          <w:u w:val="single"/>
        </w:rPr>
        <w:t xml:space="preserve">Priljevi i odljevi po računu stečajnog dužnika </w:t>
      </w:r>
    </w:p>
    <w:p w:rsidRDefault="00550832" w:rsidP="00E872C2" w:rsidR="00550832" w:rsidRPr="00FF217A">
      <w:pPr>
        <w:pStyle w:val="Tijeloteksta3"/>
        <w:rPr>
          <w:b/>
          <w:szCs w:val="24"/>
          <w:u w:val="single"/>
        </w:rPr>
      </w:pPr>
    </w:p>
    <w:p w:rsidRDefault="0054237C" w:rsidP="0054237C" w:rsidR="0054237C">
      <w:pPr>
        <w:jc w:val="both"/>
        <w:rPr>
          <w:rFonts w:hAnsi="Arial Narrow" w:ascii="Arial Narrow"/>
          <w:bCs/>
          <w:sz w:val="16"/>
          <w:szCs w:val="16"/>
        </w:rPr>
      </w:pPr>
    </w:p>
    <w:p w:rsidRDefault="0054237C" w:rsidP="0054237C" w:rsidR="00550832">
      <w:pPr>
        <w:pStyle w:val="Tijeloteksta3"/>
        <w:rPr>
          <w:b/>
          <w:sz w:val="22"/>
          <w:szCs w:val="22"/>
        </w:rPr>
      </w:pPr>
      <w:r w:rsidRPr="009272DE">
        <w:rPr>
          <w:b/>
          <w:sz w:val="22"/>
          <w:szCs w:val="22"/>
        </w:rPr>
        <w:t>OSTVARENI PRILJEVI</w:t>
      </w:r>
    </w:p>
    <w:p w:rsidRDefault="0054237C" w:rsidP="0054237C" w:rsidR="0054237C" w:rsidRPr="00335ED4">
      <w:pPr>
        <w:pStyle w:val="Tijeloteksta3"/>
        <w:rPr>
          <w:b/>
          <w:sz w:val="16"/>
          <w:szCs w:val="16"/>
        </w:rPr>
      </w:pPr>
      <w:r w:rsidRPr="009272DE">
        <w:rPr>
          <w:b/>
          <w:sz w:val="22"/>
          <w:szCs w:val="22"/>
        </w:rPr>
        <w:t xml:space="preserve"> </w:t>
      </w:r>
    </w:p>
    <w:tbl>
      <w:tblPr>
        <w:tblW w:type="dxa" w:w="8055"/>
        <w:jc w:val="center"/>
        <w:tblInd w:type="dxa" w:w="-99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038"/>
        <w:gridCol w:w="2017"/>
      </w:tblGrid>
      <w:tr w:rsidTr="00101DE6" w:rsidR="0054237C">
        <w:trPr>
          <w:trHeight w:val="256"/>
          <w:jc w:val="center"/>
        </w:trPr>
        <w:tc>
          <w:tcPr>
            <w:tcW w:type="dxa" w:w="6038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OSTVARENI PRILJEVI</w:t>
            </w:r>
          </w:p>
        </w:tc>
        <w:tc>
          <w:tcPr>
            <w:tcW w:type="dxa" w:w="2017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KN </w:t>
            </w:r>
          </w:p>
        </w:tc>
      </w:tr>
      <w:tr w:rsidTr="00550832" w:rsidR="008B7C75">
        <w:trPr>
          <w:trHeight w:val="256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B7C75" w:rsidP="00A32891" w:rsidR="008B7C75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Uplata Mladena Žugeca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B7C75" w:rsidP="00A32891" w:rsidR="008B7C75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8.000,00</w:t>
            </w:r>
          </w:p>
        </w:tc>
      </w:tr>
      <w:tr w:rsidTr="00550832" w:rsidR="0054237C">
        <w:trPr>
          <w:trHeight w:val="256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54237C" w:rsidP="00A32891" w:rsidR="0054237C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Pasivna kamata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1F200C" w:rsidP="00A32891" w:rsidR="0054237C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0,18</w:t>
            </w:r>
          </w:p>
        </w:tc>
      </w:tr>
      <w:tr w:rsidTr="00101DE6" w:rsidR="0054237C">
        <w:trPr>
          <w:trHeight w:val="272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Ukupni priljevi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</w:tcPr>
          <w:p w:rsidRDefault="001F200C" w:rsidP="00E5204D" w:rsidR="0054237C">
            <w:pPr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8.000,18</w:t>
            </w:r>
          </w:p>
        </w:tc>
      </w:tr>
    </w:tbl>
    <w:p w:rsidRDefault="0054237C" w:rsidP="0054237C" w:rsidR="0054237C">
      <w:pPr>
        <w:pStyle w:val="Tijeloteksta3"/>
        <w:rPr>
          <w:rFonts w:hAnsi="Times New Roman" w:ascii="Times New Roman"/>
          <w:sz w:val="16"/>
          <w:szCs w:val="16"/>
        </w:rPr>
      </w:pPr>
    </w:p>
    <w:p w:rsidRDefault="00550832" w:rsidP="0054237C" w:rsidR="00550832">
      <w:pPr>
        <w:pStyle w:val="Tijeloteksta3"/>
        <w:rPr>
          <w:b/>
          <w:sz w:val="22"/>
          <w:szCs w:val="22"/>
        </w:rPr>
      </w:pPr>
    </w:p>
    <w:p w:rsidRDefault="0054237C" w:rsidP="0054237C" w:rsidR="0054237C">
      <w:pPr>
        <w:pStyle w:val="Tijeloteksta3"/>
        <w:rPr>
          <w:b/>
          <w:sz w:val="22"/>
          <w:szCs w:val="22"/>
        </w:rPr>
      </w:pPr>
      <w:r w:rsidRPr="009272DE">
        <w:rPr>
          <w:b/>
          <w:sz w:val="22"/>
          <w:szCs w:val="22"/>
        </w:rPr>
        <w:t>OSTVARENI ODLJEVI</w:t>
      </w:r>
    </w:p>
    <w:p w:rsidRDefault="00550832" w:rsidP="0054237C" w:rsidR="00550832" w:rsidRPr="00335ED4">
      <w:pPr>
        <w:pStyle w:val="Tijeloteksta3"/>
        <w:rPr>
          <w:b/>
          <w:sz w:val="16"/>
          <w:szCs w:val="16"/>
        </w:rPr>
      </w:pPr>
    </w:p>
    <w:tbl>
      <w:tblPr>
        <w:tblW w:type="dxa" w:w="7996"/>
        <w:jc w:val="center"/>
        <w:tblInd w:type="dxa" w:w="-94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981"/>
        <w:gridCol w:w="2015"/>
      </w:tblGrid>
      <w:tr w:rsidTr="00101DE6" w:rsidR="0054237C">
        <w:trPr>
          <w:trHeight w:val="256"/>
          <w:jc w:val="center"/>
        </w:trPr>
        <w:tc>
          <w:tcPr>
            <w:tcW w:type="dxa" w:w="5981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OSTVARENI ODLJEVI</w:t>
            </w:r>
          </w:p>
        </w:tc>
        <w:tc>
          <w:tcPr>
            <w:tcW w:type="dxa" w:w="2015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KN </w:t>
            </w:r>
          </w:p>
        </w:tc>
      </w:tr>
      <w:tr w:rsidTr="006E6502" w:rsidR="0054237C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  <w:hideMark/>
          </w:tcPr>
          <w:p w:rsidRDefault="0054237C" w:rsidP="00A32891" w:rsidR="0054237C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 BANKE za vođenje računa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  <w:hideMark/>
          </w:tcPr>
          <w:p w:rsidRDefault="001F200C" w:rsidP="007D4810" w:rsidR="0054237C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1.126,97</w:t>
            </w:r>
          </w:p>
        </w:tc>
      </w:tr>
      <w:tr w:rsidTr="006E6502" w:rsidR="00527F3F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527F3F" w:rsidP="00A32891" w:rsidR="00527F3F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Troškovi procjene nekretnine 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527F3F" w:rsidP="007D4810" w:rsidR="00527F3F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3.750,00</w:t>
            </w:r>
          </w:p>
        </w:tc>
      </w:tr>
      <w:tr w:rsidTr="006E6502" w:rsidR="00550832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550832" w:rsidP="00A32891" w:rsidR="00550832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izrade početne stečajne bilance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550832" w:rsidP="007D4810" w:rsidR="00550832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2.500,00</w:t>
            </w:r>
          </w:p>
        </w:tc>
      </w:tr>
      <w:tr w:rsidTr="00101DE6" w:rsidR="0054237C">
        <w:trPr>
          <w:trHeight w:val="272"/>
          <w:jc w:val="center"/>
        </w:trPr>
        <w:tc>
          <w:tcPr>
            <w:tcW w:type="dxa" w:w="5981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odljevi 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</w:tcPr>
          <w:p w:rsidRDefault="001F200C" w:rsidP="00A32891" w:rsidR="0054237C">
            <w:pPr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7.376,97</w:t>
            </w:r>
          </w:p>
        </w:tc>
      </w:tr>
    </w:tbl>
    <w:p w:rsidRDefault="0054237C" w:rsidP="0054237C" w:rsidR="0054237C">
      <w:pPr>
        <w:pStyle w:val="Tijeloteksta3"/>
        <w:rPr>
          <w:rFonts w:hAnsi="Times New Roman" w:ascii="Times New Roman"/>
          <w:sz w:val="16"/>
          <w:szCs w:val="16"/>
        </w:rPr>
      </w:pPr>
    </w:p>
    <w:p w:rsidRDefault="008B7C75" w:rsidP="0054237C" w:rsidR="0054237C" w:rsidRPr="001F200C">
      <w:pPr>
        <w:ind w:firstLine="720"/>
        <w:jc w:val="both"/>
        <w:rPr>
          <w:rFonts w:hAnsi="Arial Narrow" w:ascii="Arial Narrow"/>
          <w:b/>
        </w:rPr>
      </w:pPr>
      <w:r>
        <w:rPr>
          <w:rFonts w:hAnsi="Arial Narrow" w:ascii="Arial Narrow"/>
        </w:rPr>
        <w:t>Stanje ra</w:t>
      </w:r>
      <w:r w:rsidR="00C63A33">
        <w:rPr>
          <w:rFonts w:hAnsi="Arial Narrow" w:ascii="Arial Narrow"/>
        </w:rPr>
        <w:t>č</w:t>
      </w:r>
      <w:r w:rsidR="00DF771B">
        <w:rPr>
          <w:rFonts w:hAnsi="Arial Narrow" w:ascii="Arial Narrow"/>
        </w:rPr>
        <w:t xml:space="preserve">una na dan </w:t>
      </w:r>
      <w:r w:rsidR="00A052D4">
        <w:rPr>
          <w:rFonts w:hAnsi="Arial Narrow" w:ascii="Arial Narrow"/>
        </w:rPr>
        <w:t>31.01.2018</w:t>
      </w:r>
      <w:r w:rsidR="00E5204D">
        <w:rPr>
          <w:rFonts w:hAnsi="Arial Narrow" w:ascii="Arial Narrow"/>
        </w:rPr>
        <w:t>. godine iznosi</w:t>
      </w:r>
      <w:r w:rsidR="001F200C">
        <w:rPr>
          <w:rFonts w:hAnsi="Arial Narrow" w:ascii="Arial Narrow"/>
        </w:rPr>
        <w:t xml:space="preserve">: </w:t>
      </w:r>
      <w:r w:rsidR="001F200C" w:rsidRPr="001F200C">
        <w:rPr>
          <w:rFonts w:hAnsi="Arial Narrow" w:ascii="Arial Narrow"/>
          <w:b/>
        </w:rPr>
        <w:t xml:space="preserve">623,21 </w:t>
      </w:r>
      <w:r w:rsidR="00E5204D" w:rsidRPr="001F200C">
        <w:rPr>
          <w:rFonts w:hAnsi="Arial Narrow" w:ascii="Arial Narrow"/>
          <w:b/>
        </w:rPr>
        <w:t xml:space="preserve">kn. </w:t>
      </w:r>
    </w:p>
    <w:p w:rsidRDefault="0054237C" w:rsidP="0054237C" w:rsidR="0054237C">
      <w:pPr>
        <w:jc w:val="both"/>
        <w:rPr>
          <w:rFonts w:hAnsi="Arial Narrow" w:ascii="Arial Narrow"/>
        </w:rPr>
      </w:pPr>
    </w:p>
    <w:p w:rsidRDefault="0054237C" w:rsidP="0054237C" w:rsidR="0054237C">
      <w:pPr>
        <w:jc w:val="both"/>
        <w:rPr>
          <w:rFonts w:cs="Arial" w:hAnsi="Arial Narrow" w:ascii="Arial Narrow"/>
        </w:rPr>
      </w:pPr>
    </w:p>
    <w:p w:rsidRDefault="00DC4CD7" w:rsidP="0054237C" w:rsidR="00DC4CD7">
      <w:pPr>
        <w:jc w:val="both"/>
        <w:rPr>
          <w:rFonts w:cs="Arial" w:hAnsi="Arial Narrow" w:ascii="Arial Narrow"/>
        </w:rPr>
      </w:pPr>
    </w:p>
    <w:p w:rsidRDefault="0054237C" w:rsidP="0054237C" w:rsidR="0054237C" w:rsidRPr="004F137A">
      <w:pPr>
        <w:numPr>
          <w:ilvl w:val="0"/>
          <w:numId w:val="22"/>
        </w:numPr>
        <w:jc w:val="both"/>
        <w:rPr>
          <w:rFonts w:cs="Arial" w:hAnsi="Arial Narrow" w:ascii="Arial Narrow"/>
          <w:b/>
        </w:rPr>
      </w:pPr>
      <w:r>
        <w:rPr>
          <w:rFonts w:cs="Arial" w:hAnsi="Arial Narrow" w:ascii="Arial Narrow"/>
          <w:b/>
        </w:rPr>
        <w:t>RADNJE KOJ</w:t>
      </w:r>
      <w:r w:rsidRPr="004F137A">
        <w:rPr>
          <w:rFonts w:cs="Arial" w:hAnsi="Arial Narrow" w:ascii="Arial Narrow"/>
          <w:b/>
        </w:rPr>
        <w:t>E</w:t>
      </w:r>
      <w:r>
        <w:rPr>
          <w:rFonts w:cs="Arial" w:hAnsi="Arial Narrow" w:ascii="Arial Narrow"/>
          <w:b/>
        </w:rPr>
        <w:t xml:space="preserve"> </w:t>
      </w:r>
      <w:r w:rsidRPr="004F137A">
        <w:rPr>
          <w:rFonts w:cs="Arial" w:hAnsi="Arial Narrow" w:ascii="Arial Narrow"/>
          <w:b/>
        </w:rPr>
        <w:t xml:space="preserve">ĆE SE PODUZETI U NAREDNOM RAZDOBLJU </w:t>
      </w:r>
    </w:p>
    <w:p w:rsidRDefault="0054237C" w:rsidP="0054237C" w:rsidR="0054237C">
      <w:pPr>
        <w:ind w:left="1080"/>
        <w:jc w:val="both"/>
        <w:rPr>
          <w:rFonts w:cs="Arial" w:hAnsi="Arial Narrow" w:ascii="Arial Narrow"/>
          <w:b/>
        </w:rPr>
      </w:pPr>
    </w:p>
    <w:p w:rsidRDefault="0054237C" w:rsidP="00D472D1" w:rsidR="00D472D1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U narednom razdoblju poduzeti će se slijedeće radnje:</w:t>
      </w:r>
    </w:p>
    <w:p w:rsidRDefault="00550832" w:rsidP="00D472D1" w:rsidR="00550832">
      <w:pPr>
        <w:ind w:firstLine="708"/>
        <w:jc w:val="both"/>
        <w:rPr>
          <w:rFonts w:cs="Arial" w:hAnsi="Arial Narrow" w:ascii="Arial Narrow"/>
        </w:rPr>
      </w:pPr>
    </w:p>
    <w:p w:rsidRDefault="00D472D1" w:rsidP="00E920EA" w:rsidR="00E920EA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-</w:t>
      </w:r>
      <w:r>
        <w:rPr>
          <w:rFonts w:cs="Arial" w:hAnsi="Arial Narrow" w:ascii="Arial Narrow"/>
        </w:rPr>
        <w:tab/>
        <w:t xml:space="preserve">naplatiti preostalo potraživanje od Mladena Žugeca, </w:t>
      </w:r>
    </w:p>
    <w:p w:rsidRDefault="00D472D1" w:rsidP="00E920EA" w:rsidR="00DF771B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- </w:t>
      </w:r>
      <w:r>
        <w:rPr>
          <w:rFonts w:cs="Arial" w:hAnsi="Arial Narrow" w:ascii="Arial Narrow"/>
        </w:rPr>
        <w:tab/>
        <w:t xml:space="preserve">pristupiti prodaji nekretnina </w:t>
      </w:r>
      <w:r w:rsidR="00DF771B">
        <w:rPr>
          <w:rFonts w:cs="Arial" w:hAnsi="Arial Narrow" w:ascii="Arial Narrow"/>
        </w:rPr>
        <w:t xml:space="preserve">elektroničkom javnom dražbom putem FINE Zagreb, </w:t>
      </w:r>
      <w:r>
        <w:rPr>
          <w:rFonts w:cs="Arial" w:hAnsi="Arial Narrow" w:ascii="Arial Narrow"/>
        </w:rPr>
        <w:t>u skladu</w:t>
      </w:r>
      <w:r w:rsidR="00DF771B">
        <w:rPr>
          <w:rFonts w:cs="Arial" w:hAnsi="Arial Narrow" w:ascii="Arial Narrow"/>
        </w:rPr>
        <w:t xml:space="preserve"> sa</w:t>
      </w:r>
    </w:p>
    <w:p w:rsidRDefault="00DF771B" w:rsidP="00E920EA" w:rsidR="00D472D1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ab/>
        <w:t xml:space="preserve">odredbama Stečajnog zakona. </w:t>
      </w:r>
    </w:p>
    <w:p w:rsidRDefault="0054237C" w:rsidP="0054237C" w:rsidR="0054237C" w:rsidRPr="00BC44F3">
      <w:pPr>
        <w:jc w:val="both"/>
        <w:rPr>
          <w:rFonts w:cs="Arial" w:hAnsi="Arial Narrow" w:ascii="Arial Narrow"/>
        </w:rPr>
      </w:pPr>
    </w:p>
    <w:p w:rsidRDefault="0054237C" w:rsidP="0054237C" w:rsidR="0054237C">
      <w:pPr>
        <w:jc w:val="both"/>
        <w:rPr>
          <w:rFonts w:cs="Arial" w:hAnsi="Arial Narrow" w:ascii="Arial Narrow"/>
        </w:rPr>
      </w:pPr>
    </w:p>
    <w:p w:rsidRDefault="00C44991" w:rsidP="0054237C" w:rsidR="00C44991" w:rsidRPr="00042F50">
      <w:pPr>
        <w:jc w:val="both"/>
        <w:rPr>
          <w:rFonts w:cs="Arial" w:hAnsi="Arial Narrow" w:ascii="Arial Narrow"/>
        </w:rPr>
      </w:pPr>
    </w:p>
    <w:p w:rsidRDefault="0054237C" w:rsidP="0054237C" w:rsidR="0054237C" w:rsidRPr="00042F50">
      <w:pPr>
        <w:ind w:firstLine="360"/>
        <w:jc w:val="both"/>
        <w:rPr>
          <w:rFonts w:cs="Arial" w:hAnsi="Arial Narrow" w:ascii="Arial Narrow"/>
        </w:rPr>
      </w:pP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  <w:t xml:space="preserve">        </w:t>
      </w:r>
      <w:r>
        <w:rPr>
          <w:rFonts w:cs="Arial" w:hAnsi="Arial Narrow" w:ascii="Arial Narrow"/>
        </w:rPr>
        <w:t>Stečajna</w:t>
      </w:r>
      <w:r w:rsidRPr="00042F50">
        <w:rPr>
          <w:rFonts w:cs="Arial" w:hAnsi="Arial Narrow" w:ascii="Arial Narrow"/>
        </w:rPr>
        <w:t xml:space="preserve"> upraviteljica: </w:t>
      </w:r>
    </w:p>
    <w:p w:rsidRDefault="0054237C" w:rsidP="00190858" w:rsidR="002808C6" w:rsidRPr="00190858">
      <w:pPr>
        <w:ind w:firstLine="360"/>
        <w:jc w:val="both"/>
        <w:rPr>
          <w:rFonts w:cs="Arial" w:hAnsi="Arial Narrow" w:ascii="Arial Narrow"/>
        </w:rPr>
      </w:pP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  <w:t xml:space="preserve">           Lidia Belamar</w:t>
      </w:r>
      <w:r w:rsidR="00FD4BF8">
        <w:rPr>
          <w:rFonts w:cs="Arial" w:hAnsi="Arial Narrow" w:ascii="Arial Narrow"/>
        </w:rPr>
        <w:t>ić</w:t>
      </w:r>
    </w:p>
    <w:p w:rsidRDefault="002808C6" w:rsidR="002808C6">
      <w:pPr>
        <w:rPr>
          <w:rFonts w:hAnsi="Arial Narrow" w:ascii="Arial Narrow"/>
          <w:b/>
        </w:rPr>
      </w:pPr>
    </w:p>
    <w:p w:rsidRDefault="007079F0" w:rsidP="00D10EE7" w:rsidR="007079F0" w:rsidRPr="00042F50">
      <w:pPr>
        <w:spacing w:lineRule="auto" w:line="288"/>
        <w:jc w:val="both"/>
        <w:rPr>
          <w:rFonts w:hAnsi="Arial Narrow" w:ascii="Arial Narrow"/>
          <w:i/>
        </w:rPr>
      </w:pPr>
    </w:p>
    <w:sectPr w:rsidSect="009A08A1" w:rsidR="007079F0" w:rsidRPr="00042F50">
      <w:footerReference w:type="default" r:id="rId11"/>
      <w:pgSz w:h="16838" w:w="11906"/>
      <w:pgMar w:gutter="0" w:footer="709" w:header="709" w:left="1304" w:bottom="1247" w:right="1304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8D8" w:rsidR="004228D8">
      <w:r>
        <w:separator/>
      </w:r>
    </w:p>
  </w:endnote>
  <w:endnote w:id="0" w:type="continuationSeparator">
    <w:p w:rsidRDefault="004228D8" w:rsidR="00422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B40" w:rsidR="00224B40">
    <w:pPr>
      <w:pStyle w:val="Podnoje"/>
    </w:pPr>
    <w:r>
      <w:t>----------------------------------------------------------------------------------------</w:t>
    </w:r>
    <w:r w:rsidR="006E1AF8">
      <w:t>----------------------------</w:t>
    </w:r>
  </w:p>
  <w:p w:rsidRDefault="00C60634" w:rsidR="00224B40" w:rsidRPr="006C48C9">
    <w:pPr>
      <w:pStyle w:val="Podnoje"/>
      <w:rPr>
        <w:rFonts w:hAnsi="Arial Narrow" w:ascii="Arial Narrow"/>
        <w:sz w:val="22"/>
        <w:szCs w:val="22"/>
      </w:rPr>
    </w:pPr>
    <w:r>
      <w:rPr>
        <w:rFonts w:hAnsi="Arial Narrow" w:ascii="Arial Narrow"/>
        <w:sz w:val="22"/>
        <w:szCs w:val="22"/>
      </w:rPr>
      <w:t>U Varaždinu, Izvješće 31.01.2018</w:t>
    </w:r>
    <w:r w:rsidR="00FC310C">
      <w:rPr>
        <w:rFonts w:hAnsi="Arial Narrow" w:ascii="Arial Narrow"/>
        <w:sz w:val="22"/>
        <w:szCs w:val="22"/>
      </w:rPr>
      <w:t xml:space="preserve">.                    </w:t>
    </w:r>
    <w:r w:rsidR="00224B40" w:rsidRPr="006C48C9">
      <w:rPr>
        <w:rFonts w:hAnsi="Arial Narrow" w:ascii="Arial Narrow"/>
        <w:sz w:val="22"/>
        <w:szCs w:val="22"/>
      </w:rPr>
      <w:t xml:space="preserve">                                                              </w:t>
    </w:r>
    <w:r w:rsidR="00224B40">
      <w:rPr>
        <w:rFonts w:hAnsi="Arial Narrow" w:ascii="Arial Narrow"/>
        <w:sz w:val="22"/>
        <w:szCs w:val="22"/>
      </w:rPr>
      <w:t xml:space="preserve">    </w:t>
    </w:r>
    <w:r w:rsidR="0068378C">
      <w:rPr>
        <w:rFonts w:hAnsi="Arial Narrow" w:ascii="Arial Narrow"/>
        <w:sz w:val="22"/>
        <w:szCs w:val="22"/>
      </w:rPr>
      <w:t xml:space="preserve">                            </w:t>
    </w:r>
    <w:r w:rsidR="00FC310C">
      <w:rPr>
        <w:rFonts w:hAnsi="Arial Narrow" w:ascii="Arial Narrow"/>
        <w:sz w:val="22"/>
        <w:szCs w:val="22"/>
      </w:rPr>
      <w:t xml:space="preserve">stranica </w: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begin"/>
    </w:r>
    <w:r w:rsidR="00224B40" w:rsidRPr="006C48C9">
      <w:rPr>
        <w:rStyle w:val="Brojstranice"/>
        <w:rFonts w:hAnsi="Arial Narrow" w:ascii="Arial Narrow"/>
        <w:sz w:val="22"/>
        <w:szCs w:val="22"/>
      </w:rPr>
      <w:instrText xml:space="preserve"> PAGE </w:instrTex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separate"/>
    </w:r>
    <w:r w:rsidR="007B6543">
      <w:rPr>
        <w:rStyle w:val="Brojstranice"/>
        <w:rFonts w:hAnsi="Arial Narrow" w:ascii="Arial Narrow"/>
        <w:noProof/>
        <w:sz w:val="22"/>
        <w:szCs w:val="22"/>
      </w:rPr>
      <w:t>1</w: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8D8" w:rsidR="004228D8">
      <w:r>
        <w:separator/>
      </w:r>
    </w:p>
  </w:footnote>
  <w:footnote w:id="0" w:type="continuationSeparator">
    <w:p w:rsidRDefault="004228D8" w:rsidR="004228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D2507"/>
    <w:multiLevelType w:val="hybridMultilevel"/>
    <w:tmpl w:val="623AA730"/>
    <w:lvl w:tplc="1E84F856" w:ilvl="0">
      <w:start w:val="1"/>
      <w:numFmt w:val="bullet"/>
      <w:lvlText w:val="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">
    <w:nsid w:val="1701413D"/>
    <w:multiLevelType w:val="hybridMultilevel"/>
    <w:tmpl w:val="215C4CA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5A0E89"/>
    <w:multiLevelType w:val="hybridMultilevel"/>
    <w:tmpl w:val="1096BA2A"/>
    <w:lvl w:tplc="886C30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B94385"/>
    <w:multiLevelType w:val="hybridMultilevel"/>
    <w:tmpl w:val="256E6220"/>
    <w:lvl w:tplc="1E84F856" w:ilvl="0">
      <w:start w:val="1"/>
      <w:numFmt w:val="bullet"/>
      <w:lvlText w:val="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4">
    <w:nsid w:val="2BA10DB6"/>
    <w:multiLevelType w:val="hybridMultilevel"/>
    <w:tmpl w:val="F7C61D7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1A252E"/>
    <w:multiLevelType w:val="hybridMultilevel"/>
    <w:tmpl w:val="BA587C78"/>
    <w:lvl w:tplc="0C5A1868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2C62469"/>
    <w:multiLevelType w:val="hybridMultilevel"/>
    <w:tmpl w:val="83C0E572"/>
    <w:lvl w:tplc="BEB600C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9F06DF5"/>
    <w:multiLevelType w:val="hybridMultilevel"/>
    <w:tmpl w:val="CA3A9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EF86F8B"/>
    <w:multiLevelType w:val="hybridMultilevel"/>
    <w:tmpl w:val="0DB64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191186F"/>
    <w:multiLevelType w:val="hybridMultilevel"/>
    <w:tmpl w:val="EB8AA91C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06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3E73BB5"/>
    <w:multiLevelType w:val="multilevel"/>
    <w:tmpl w:val="F7C61D72"/>
    <w:lvl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99C3340"/>
    <w:multiLevelType w:val="hybridMultilevel"/>
    <w:tmpl w:val="931AD9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plc="AD7011E8" w:ilvl="1">
      <w:numFmt w:val="bullet"/>
      <w:lvlText w:val="-"/>
      <w:lvlJc w:val="left"/>
      <w:pPr>
        <w:ind w:hanging="360" w:left="644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C0237BA"/>
    <w:multiLevelType w:val="hybridMultilevel"/>
    <w:tmpl w:val="51B2B33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4C8607B5"/>
    <w:multiLevelType w:val="hybridMultilevel"/>
    <w:tmpl w:val="B082D92A"/>
    <w:lvl w:tplc="67128E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1DA6BA5"/>
    <w:multiLevelType w:val="hybridMultilevel"/>
    <w:tmpl w:val="D6D89B56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AD7011E8" w:ilvl="1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B301C6C"/>
    <w:multiLevelType w:val="hybridMultilevel"/>
    <w:tmpl w:val="61BCEC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621E603C"/>
    <w:multiLevelType w:val="hybridMultilevel"/>
    <w:tmpl w:val="6274993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210B6A"/>
    <w:multiLevelType w:val="hybridMultilevel"/>
    <w:tmpl w:val="191E005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96803D0"/>
    <w:multiLevelType w:val="hybridMultilevel"/>
    <w:tmpl w:val="EABCCC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4663FE1"/>
    <w:multiLevelType w:val="hybridMultilevel"/>
    <w:tmpl w:val="D5BE76F0"/>
    <w:lvl w:tplc="4ECA1DEA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Arial Narrow" w:ascii="Arial Narro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6"/>
  </w:num>
  <w:num w:numId="2">
    <w:abstractNumId w:val="19"/>
  </w:num>
  <w:num w:numId="3">
    <w:abstractNumId w:val="5"/>
  </w:num>
  <w:num w:numId="4">
    <w:abstractNumId w:val="21"/>
  </w:num>
  <w:num w:numId="5">
    <w:abstractNumId w:val="20"/>
  </w:num>
  <w:num w:numId="6">
    <w:abstractNumId w:val="7"/>
  </w:num>
  <w:num w:numId="7">
    <w:abstractNumId w:val="4"/>
  </w:num>
  <w:num w:numId="8">
    <w:abstractNumId w:val="17"/>
  </w:num>
  <w:num w:numId="9">
    <w:abstractNumId w:val="1"/>
  </w:num>
  <w:num w:numId="10">
    <w:abstractNumId w:val="9"/>
  </w:num>
  <w:num w:numId="11">
    <w:abstractNumId w:val="11"/>
  </w:num>
  <w:num w:numId="12">
    <w:abstractNumId w:val="13"/>
  </w:num>
  <w:num w:numId="13">
    <w:abstractNumId w:val="16"/>
  </w:num>
  <w:num w:numId="14">
    <w:abstractNumId w:val="14"/>
  </w:num>
  <w:num w:numId="15">
    <w:abstractNumId w:val="8"/>
  </w:num>
  <w:num w:numId="16">
    <w:abstractNumId w:val="10"/>
  </w:num>
  <w:num w:numId="17">
    <w:abstractNumId w:val="15"/>
  </w:num>
  <w:num w:numId="18">
    <w:abstractNumId w:val="12"/>
  </w:num>
  <w:num w:numId="19">
    <w:abstractNumId w:val="3"/>
  </w:num>
  <w:num w:numId="20">
    <w:abstractNumId w:val="0"/>
  </w:num>
  <w:num w:numId="21">
    <w:abstractNumId w:val="18"/>
  </w:num>
  <w:num w:numId="2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3B0"/>
    <w:rsid w:val="00000C32"/>
    <w:rsid w:val="00001343"/>
    <w:rsid w:val="0000252A"/>
    <w:rsid w:val="00003478"/>
    <w:rsid w:val="0000397D"/>
    <w:rsid w:val="00006EF4"/>
    <w:rsid w:val="00006F96"/>
    <w:rsid w:val="00011C79"/>
    <w:rsid w:val="00012DD0"/>
    <w:rsid w:val="0001350B"/>
    <w:rsid w:val="00013AC5"/>
    <w:rsid w:val="00013F1C"/>
    <w:rsid w:val="00014F91"/>
    <w:rsid w:val="00015557"/>
    <w:rsid w:val="000155FB"/>
    <w:rsid w:val="000205DF"/>
    <w:rsid w:val="00020670"/>
    <w:rsid w:val="00020CE2"/>
    <w:rsid w:val="000210E3"/>
    <w:rsid w:val="0002163D"/>
    <w:rsid w:val="00021AEF"/>
    <w:rsid w:val="0002221D"/>
    <w:rsid w:val="000224BE"/>
    <w:rsid w:val="00023388"/>
    <w:rsid w:val="00023447"/>
    <w:rsid w:val="000239D0"/>
    <w:rsid w:val="00024022"/>
    <w:rsid w:val="000246D4"/>
    <w:rsid w:val="0002477B"/>
    <w:rsid w:val="0002485E"/>
    <w:rsid w:val="00024B1A"/>
    <w:rsid w:val="0002591F"/>
    <w:rsid w:val="00025C43"/>
    <w:rsid w:val="00026BDA"/>
    <w:rsid w:val="000274D2"/>
    <w:rsid w:val="00027C42"/>
    <w:rsid w:val="000300C2"/>
    <w:rsid w:val="0003044D"/>
    <w:rsid w:val="00030A93"/>
    <w:rsid w:val="00031EAD"/>
    <w:rsid w:val="0003203E"/>
    <w:rsid w:val="0003478B"/>
    <w:rsid w:val="00034EFA"/>
    <w:rsid w:val="000354FD"/>
    <w:rsid w:val="0003600A"/>
    <w:rsid w:val="00036346"/>
    <w:rsid w:val="000371BF"/>
    <w:rsid w:val="00037A86"/>
    <w:rsid w:val="00037EAC"/>
    <w:rsid w:val="000406FE"/>
    <w:rsid w:val="000417F1"/>
    <w:rsid w:val="000418E6"/>
    <w:rsid w:val="0004291F"/>
    <w:rsid w:val="000429C6"/>
    <w:rsid w:val="00042F50"/>
    <w:rsid w:val="000431B6"/>
    <w:rsid w:val="00043B28"/>
    <w:rsid w:val="00043BD8"/>
    <w:rsid w:val="00043FF7"/>
    <w:rsid w:val="00044027"/>
    <w:rsid w:val="000443CC"/>
    <w:rsid w:val="000448EE"/>
    <w:rsid w:val="000449F3"/>
    <w:rsid w:val="00047AEE"/>
    <w:rsid w:val="00047BE9"/>
    <w:rsid w:val="0005071C"/>
    <w:rsid w:val="000508C4"/>
    <w:rsid w:val="00051514"/>
    <w:rsid w:val="00051B8D"/>
    <w:rsid w:val="00051F8E"/>
    <w:rsid w:val="00052FAC"/>
    <w:rsid w:val="0005307D"/>
    <w:rsid w:val="000530B6"/>
    <w:rsid w:val="00054996"/>
    <w:rsid w:val="00054F0D"/>
    <w:rsid w:val="0005533B"/>
    <w:rsid w:val="00055D25"/>
    <w:rsid w:val="000566DA"/>
    <w:rsid w:val="00056BDF"/>
    <w:rsid w:val="00056E07"/>
    <w:rsid w:val="00057F4B"/>
    <w:rsid w:val="00060927"/>
    <w:rsid w:val="00060DC7"/>
    <w:rsid w:val="00060FBB"/>
    <w:rsid w:val="000610FB"/>
    <w:rsid w:val="000613FD"/>
    <w:rsid w:val="000623AE"/>
    <w:rsid w:val="0006256B"/>
    <w:rsid w:val="00064271"/>
    <w:rsid w:val="000647A9"/>
    <w:rsid w:val="00064DA3"/>
    <w:rsid w:val="0006524F"/>
    <w:rsid w:val="0006534E"/>
    <w:rsid w:val="00066068"/>
    <w:rsid w:val="00066CBA"/>
    <w:rsid w:val="00067386"/>
    <w:rsid w:val="00067928"/>
    <w:rsid w:val="00067ADA"/>
    <w:rsid w:val="000705B6"/>
    <w:rsid w:val="000706FF"/>
    <w:rsid w:val="00070C9A"/>
    <w:rsid w:val="000712C2"/>
    <w:rsid w:val="00072367"/>
    <w:rsid w:val="000730AA"/>
    <w:rsid w:val="00073653"/>
    <w:rsid w:val="00073742"/>
    <w:rsid w:val="00073783"/>
    <w:rsid w:val="00073895"/>
    <w:rsid w:val="00073B1D"/>
    <w:rsid w:val="0007457D"/>
    <w:rsid w:val="0007502A"/>
    <w:rsid w:val="00075C35"/>
    <w:rsid w:val="000773B4"/>
    <w:rsid w:val="00077A54"/>
    <w:rsid w:val="00077EBF"/>
    <w:rsid w:val="00080EEF"/>
    <w:rsid w:val="00081149"/>
    <w:rsid w:val="00081C3A"/>
    <w:rsid w:val="000821D8"/>
    <w:rsid w:val="00082F47"/>
    <w:rsid w:val="00083137"/>
    <w:rsid w:val="00083576"/>
    <w:rsid w:val="00083B4F"/>
    <w:rsid w:val="00084087"/>
    <w:rsid w:val="0008423B"/>
    <w:rsid w:val="000846F4"/>
    <w:rsid w:val="00084999"/>
    <w:rsid w:val="00084A26"/>
    <w:rsid w:val="00084C40"/>
    <w:rsid w:val="0008567A"/>
    <w:rsid w:val="00085AB4"/>
    <w:rsid w:val="0008721C"/>
    <w:rsid w:val="00087241"/>
    <w:rsid w:val="00087245"/>
    <w:rsid w:val="000872B0"/>
    <w:rsid w:val="00087405"/>
    <w:rsid w:val="000902F0"/>
    <w:rsid w:val="0009066E"/>
    <w:rsid w:val="00090E0F"/>
    <w:rsid w:val="0009123D"/>
    <w:rsid w:val="00092357"/>
    <w:rsid w:val="000928A3"/>
    <w:rsid w:val="00092965"/>
    <w:rsid w:val="00092BE1"/>
    <w:rsid w:val="00092FF5"/>
    <w:rsid w:val="0009401E"/>
    <w:rsid w:val="000946E4"/>
    <w:rsid w:val="000951D7"/>
    <w:rsid w:val="00095323"/>
    <w:rsid w:val="00095A1A"/>
    <w:rsid w:val="00096419"/>
    <w:rsid w:val="000970F7"/>
    <w:rsid w:val="00097941"/>
    <w:rsid w:val="00097952"/>
    <w:rsid w:val="00097CF9"/>
    <w:rsid w:val="00097FA1"/>
    <w:rsid w:val="000A0C85"/>
    <w:rsid w:val="000A0F29"/>
    <w:rsid w:val="000A1034"/>
    <w:rsid w:val="000A29D7"/>
    <w:rsid w:val="000A333D"/>
    <w:rsid w:val="000A3718"/>
    <w:rsid w:val="000A39B6"/>
    <w:rsid w:val="000A3B58"/>
    <w:rsid w:val="000A5918"/>
    <w:rsid w:val="000A61FB"/>
    <w:rsid w:val="000A68DD"/>
    <w:rsid w:val="000A6905"/>
    <w:rsid w:val="000A74FE"/>
    <w:rsid w:val="000A787E"/>
    <w:rsid w:val="000A7ADB"/>
    <w:rsid w:val="000B010C"/>
    <w:rsid w:val="000B045A"/>
    <w:rsid w:val="000B059C"/>
    <w:rsid w:val="000B0C6C"/>
    <w:rsid w:val="000B1CD1"/>
    <w:rsid w:val="000B236D"/>
    <w:rsid w:val="000B3525"/>
    <w:rsid w:val="000B3B92"/>
    <w:rsid w:val="000B412B"/>
    <w:rsid w:val="000B4411"/>
    <w:rsid w:val="000B4546"/>
    <w:rsid w:val="000B59B7"/>
    <w:rsid w:val="000B5F82"/>
    <w:rsid w:val="000B65E3"/>
    <w:rsid w:val="000B6D5F"/>
    <w:rsid w:val="000B71D9"/>
    <w:rsid w:val="000C0AE6"/>
    <w:rsid w:val="000C1B51"/>
    <w:rsid w:val="000C1BF7"/>
    <w:rsid w:val="000C2B50"/>
    <w:rsid w:val="000C2FFE"/>
    <w:rsid w:val="000C3285"/>
    <w:rsid w:val="000C4748"/>
    <w:rsid w:val="000C53D9"/>
    <w:rsid w:val="000C57FC"/>
    <w:rsid w:val="000C5FEB"/>
    <w:rsid w:val="000C65A9"/>
    <w:rsid w:val="000C67C8"/>
    <w:rsid w:val="000C7029"/>
    <w:rsid w:val="000C7357"/>
    <w:rsid w:val="000C7C69"/>
    <w:rsid w:val="000C7CB0"/>
    <w:rsid w:val="000D12C9"/>
    <w:rsid w:val="000D1D74"/>
    <w:rsid w:val="000D33C4"/>
    <w:rsid w:val="000D3D06"/>
    <w:rsid w:val="000D42B4"/>
    <w:rsid w:val="000D4336"/>
    <w:rsid w:val="000D4926"/>
    <w:rsid w:val="000D493B"/>
    <w:rsid w:val="000D59DE"/>
    <w:rsid w:val="000D6063"/>
    <w:rsid w:val="000D60F1"/>
    <w:rsid w:val="000D64E7"/>
    <w:rsid w:val="000D660E"/>
    <w:rsid w:val="000D6AF2"/>
    <w:rsid w:val="000D71EC"/>
    <w:rsid w:val="000E03A0"/>
    <w:rsid w:val="000E08B0"/>
    <w:rsid w:val="000E0CD4"/>
    <w:rsid w:val="000E0EA0"/>
    <w:rsid w:val="000E1392"/>
    <w:rsid w:val="000E1855"/>
    <w:rsid w:val="000E1C02"/>
    <w:rsid w:val="000E243A"/>
    <w:rsid w:val="000E2E46"/>
    <w:rsid w:val="000E334E"/>
    <w:rsid w:val="000E38BE"/>
    <w:rsid w:val="000E3FB4"/>
    <w:rsid w:val="000E4B5F"/>
    <w:rsid w:val="000E5EA3"/>
    <w:rsid w:val="000E601B"/>
    <w:rsid w:val="000E612A"/>
    <w:rsid w:val="000E66B4"/>
    <w:rsid w:val="000E66C5"/>
    <w:rsid w:val="000E7369"/>
    <w:rsid w:val="000E778F"/>
    <w:rsid w:val="000F08FF"/>
    <w:rsid w:val="000F0943"/>
    <w:rsid w:val="000F0C6E"/>
    <w:rsid w:val="000F1127"/>
    <w:rsid w:val="000F113B"/>
    <w:rsid w:val="000F1DD7"/>
    <w:rsid w:val="000F23F0"/>
    <w:rsid w:val="000F2631"/>
    <w:rsid w:val="000F26C2"/>
    <w:rsid w:val="000F3375"/>
    <w:rsid w:val="000F3466"/>
    <w:rsid w:val="000F3D1E"/>
    <w:rsid w:val="000F41D3"/>
    <w:rsid w:val="000F5F0E"/>
    <w:rsid w:val="000F6129"/>
    <w:rsid w:val="000F63BD"/>
    <w:rsid w:val="000F6C56"/>
    <w:rsid w:val="000F725A"/>
    <w:rsid w:val="000F7284"/>
    <w:rsid w:val="000F7726"/>
    <w:rsid w:val="000F7993"/>
    <w:rsid w:val="000F7AA9"/>
    <w:rsid w:val="00100166"/>
    <w:rsid w:val="001010EF"/>
    <w:rsid w:val="00101DE6"/>
    <w:rsid w:val="001021BE"/>
    <w:rsid w:val="0010248A"/>
    <w:rsid w:val="001026D6"/>
    <w:rsid w:val="001028E5"/>
    <w:rsid w:val="001029D4"/>
    <w:rsid w:val="00102D3E"/>
    <w:rsid w:val="00104489"/>
    <w:rsid w:val="00104E76"/>
    <w:rsid w:val="00107F68"/>
    <w:rsid w:val="00111118"/>
    <w:rsid w:val="001119FB"/>
    <w:rsid w:val="00111DF0"/>
    <w:rsid w:val="00112324"/>
    <w:rsid w:val="00112A14"/>
    <w:rsid w:val="0011335E"/>
    <w:rsid w:val="00113B05"/>
    <w:rsid w:val="00114FF3"/>
    <w:rsid w:val="00115382"/>
    <w:rsid w:val="001156AC"/>
    <w:rsid w:val="00115E8A"/>
    <w:rsid w:val="00116428"/>
    <w:rsid w:val="00116482"/>
    <w:rsid w:val="00116CDA"/>
    <w:rsid w:val="00117F5F"/>
    <w:rsid w:val="00117FD0"/>
    <w:rsid w:val="0012191E"/>
    <w:rsid w:val="00121AA6"/>
    <w:rsid w:val="00122248"/>
    <w:rsid w:val="00122EFD"/>
    <w:rsid w:val="001241FA"/>
    <w:rsid w:val="00124490"/>
    <w:rsid w:val="00125675"/>
    <w:rsid w:val="0012574F"/>
    <w:rsid w:val="00125B39"/>
    <w:rsid w:val="001261E6"/>
    <w:rsid w:val="001265F1"/>
    <w:rsid w:val="001275F8"/>
    <w:rsid w:val="0012768C"/>
    <w:rsid w:val="0012787B"/>
    <w:rsid w:val="00130179"/>
    <w:rsid w:val="00131B82"/>
    <w:rsid w:val="001327FE"/>
    <w:rsid w:val="00133BE9"/>
    <w:rsid w:val="00133CC2"/>
    <w:rsid w:val="00136BCB"/>
    <w:rsid w:val="00136F21"/>
    <w:rsid w:val="0013742C"/>
    <w:rsid w:val="00137B09"/>
    <w:rsid w:val="00137B5F"/>
    <w:rsid w:val="00140631"/>
    <w:rsid w:val="001409DC"/>
    <w:rsid w:val="00141503"/>
    <w:rsid w:val="00141BC1"/>
    <w:rsid w:val="00141F73"/>
    <w:rsid w:val="00142598"/>
    <w:rsid w:val="00142780"/>
    <w:rsid w:val="00142A10"/>
    <w:rsid w:val="00142DB9"/>
    <w:rsid w:val="00142E4A"/>
    <w:rsid w:val="0014331B"/>
    <w:rsid w:val="00143945"/>
    <w:rsid w:val="00144961"/>
    <w:rsid w:val="00144DFB"/>
    <w:rsid w:val="00146670"/>
    <w:rsid w:val="001466A3"/>
    <w:rsid w:val="00146B54"/>
    <w:rsid w:val="00147F7A"/>
    <w:rsid w:val="00150D2F"/>
    <w:rsid w:val="00151516"/>
    <w:rsid w:val="00151C81"/>
    <w:rsid w:val="00151D71"/>
    <w:rsid w:val="0015224B"/>
    <w:rsid w:val="00152461"/>
    <w:rsid w:val="00152977"/>
    <w:rsid w:val="00152CCD"/>
    <w:rsid w:val="00153716"/>
    <w:rsid w:val="00154475"/>
    <w:rsid w:val="001559EF"/>
    <w:rsid w:val="001567C3"/>
    <w:rsid w:val="00157001"/>
    <w:rsid w:val="00157430"/>
    <w:rsid w:val="00160210"/>
    <w:rsid w:val="00160C46"/>
    <w:rsid w:val="00161504"/>
    <w:rsid w:val="001618B4"/>
    <w:rsid w:val="00161EF2"/>
    <w:rsid w:val="001626F8"/>
    <w:rsid w:val="00162DA2"/>
    <w:rsid w:val="00163A34"/>
    <w:rsid w:val="00163A53"/>
    <w:rsid w:val="00163AC3"/>
    <w:rsid w:val="00163BED"/>
    <w:rsid w:val="00163CFB"/>
    <w:rsid w:val="0016424C"/>
    <w:rsid w:val="00165040"/>
    <w:rsid w:val="001656FE"/>
    <w:rsid w:val="00166961"/>
    <w:rsid w:val="00166BF9"/>
    <w:rsid w:val="00167415"/>
    <w:rsid w:val="00167600"/>
    <w:rsid w:val="00167860"/>
    <w:rsid w:val="00167909"/>
    <w:rsid w:val="00167F37"/>
    <w:rsid w:val="00170251"/>
    <w:rsid w:val="00170616"/>
    <w:rsid w:val="0017103E"/>
    <w:rsid w:val="00171DFE"/>
    <w:rsid w:val="00172344"/>
    <w:rsid w:val="00172AC3"/>
    <w:rsid w:val="001735F7"/>
    <w:rsid w:val="00173F5C"/>
    <w:rsid w:val="001740A3"/>
    <w:rsid w:val="001754E3"/>
    <w:rsid w:val="00175665"/>
    <w:rsid w:val="00175854"/>
    <w:rsid w:val="00175F6F"/>
    <w:rsid w:val="001770ED"/>
    <w:rsid w:val="0017749A"/>
    <w:rsid w:val="00177518"/>
    <w:rsid w:val="0017785A"/>
    <w:rsid w:val="001801B0"/>
    <w:rsid w:val="00180582"/>
    <w:rsid w:val="00180F61"/>
    <w:rsid w:val="00181420"/>
    <w:rsid w:val="001816ED"/>
    <w:rsid w:val="00181717"/>
    <w:rsid w:val="00182C25"/>
    <w:rsid w:val="001842EE"/>
    <w:rsid w:val="001845AC"/>
    <w:rsid w:val="001846C6"/>
    <w:rsid w:val="00184CA8"/>
    <w:rsid w:val="00184F89"/>
    <w:rsid w:val="001853CE"/>
    <w:rsid w:val="00185C8C"/>
    <w:rsid w:val="00186320"/>
    <w:rsid w:val="00186D4B"/>
    <w:rsid w:val="00190051"/>
    <w:rsid w:val="00190858"/>
    <w:rsid w:val="00191680"/>
    <w:rsid w:val="00191F91"/>
    <w:rsid w:val="00192446"/>
    <w:rsid w:val="00192D0A"/>
    <w:rsid w:val="001940C5"/>
    <w:rsid w:val="001949E0"/>
    <w:rsid w:val="00194B05"/>
    <w:rsid w:val="00194E7F"/>
    <w:rsid w:val="00195784"/>
    <w:rsid w:val="0019606E"/>
    <w:rsid w:val="00196404"/>
    <w:rsid w:val="00196716"/>
    <w:rsid w:val="00196732"/>
    <w:rsid w:val="001978C6"/>
    <w:rsid w:val="001A024F"/>
    <w:rsid w:val="001A0513"/>
    <w:rsid w:val="001A0B8E"/>
    <w:rsid w:val="001A0BD5"/>
    <w:rsid w:val="001A11A4"/>
    <w:rsid w:val="001A1364"/>
    <w:rsid w:val="001A1CA4"/>
    <w:rsid w:val="001A1FB7"/>
    <w:rsid w:val="001A2367"/>
    <w:rsid w:val="001A292A"/>
    <w:rsid w:val="001A2A01"/>
    <w:rsid w:val="001A2C29"/>
    <w:rsid w:val="001A35DA"/>
    <w:rsid w:val="001A59FC"/>
    <w:rsid w:val="001A5A56"/>
    <w:rsid w:val="001A5E7E"/>
    <w:rsid w:val="001A5FDC"/>
    <w:rsid w:val="001A6727"/>
    <w:rsid w:val="001A6DF3"/>
    <w:rsid w:val="001A7104"/>
    <w:rsid w:val="001A7C98"/>
    <w:rsid w:val="001A7F5F"/>
    <w:rsid w:val="001B004A"/>
    <w:rsid w:val="001B060C"/>
    <w:rsid w:val="001B12F6"/>
    <w:rsid w:val="001B18AD"/>
    <w:rsid w:val="001B1B64"/>
    <w:rsid w:val="001B1EB2"/>
    <w:rsid w:val="001B2041"/>
    <w:rsid w:val="001B20AF"/>
    <w:rsid w:val="001B332A"/>
    <w:rsid w:val="001B3A28"/>
    <w:rsid w:val="001B4028"/>
    <w:rsid w:val="001B413F"/>
    <w:rsid w:val="001B4461"/>
    <w:rsid w:val="001B4B53"/>
    <w:rsid w:val="001B4FD7"/>
    <w:rsid w:val="001B5485"/>
    <w:rsid w:val="001B597A"/>
    <w:rsid w:val="001B5D5E"/>
    <w:rsid w:val="001B5EC1"/>
    <w:rsid w:val="001B6151"/>
    <w:rsid w:val="001B63B0"/>
    <w:rsid w:val="001B63E6"/>
    <w:rsid w:val="001B65E7"/>
    <w:rsid w:val="001B678F"/>
    <w:rsid w:val="001B6C59"/>
    <w:rsid w:val="001B6DCD"/>
    <w:rsid w:val="001C009B"/>
    <w:rsid w:val="001C10A9"/>
    <w:rsid w:val="001C1363"/>
    <w:rsid w:val="001C1A7B"/>
    <w:rsid w:val="001C23DA"/>
    <w:rsid w:val="001C2910"/>
    <w:rsid w:val="001C37C8"/>
    <w:rsid w:val="001C39BA"/>
    <w:rsid w:val="001C401B"/>
    <w:rsid w:val="001C4E3C"/>
    <w:rsid w:val="001C5392"/>
    <w:rsid w:val="001C55E6"/>
    <w:rsid w:val="001C58C5"/>
    <w:rsid w:val="001C5EC3"/>
    <w:rsid w:val="001C5EFC"/>
    <w:rsid w:val="001C66F4"/>
    <w:rsid w:val="001C691F"/>
    <w:rsid w:val="001C73D8"/>
    <w:rsid w:val="001D0347"/>
    <w:rsid w:val="001D0950"/>
    <w:rsid w:val="001D0DDD"/>
    <w:rsid w:val="001D1069"/>
    <w:rsid w:val="001D142B"/>
    <w:rsid w:val="001D1BE9"/>
    <w:rsid w:val="001D2D0B"/>
    <w:rsid w:val="001D3913"/>
    <w:rsid w:val="001D3CE7"/>
    <w:rsid w:val="001D50FB"/>
    <w:rsid w:val="001D5A99"/>
    <w:rsid w:val="001D6292"/>
    <w:rsid w:val="001D6D30"/>
    <w:rsid w:val="001D7449"/>
    <w:rsid w:val="001E05BE"/>
    <w:rsid w:val="001E1B95"/>
    <w:rsid w:val="001E1CFC"/>
    <w:rsid w:val="001E29B3"/>
    <w:rsid w:val="001E2EC1"/>
    <w:rsid w:val="001E3378"/>
    <w:rsid w:val="001E369C"/>
    <w:rsid w:val="001E412D"/>
    <w:rsid w:val="001E432B"/>
    <w:rsid w:val="001E4DF2"/>
    <w:rsid w:val="001E705F"/>
    <w:rsid w:val="001E7517"/>
    <w:rsid w:val="001F03F4"/>
    <w:rsid w:val="001F091E"/>
    <w:rsid w:val="001F0DC0"/>
    <w:rsid w:val="001F0E19"/>
    <w:rsid w:val="001F101E"/>
    <w:rsid w:val="001F108D"/>
    <w:rsid w:val="001F18B6"/>
    <w:rsid w:val="001F200C"/>
    <w:rsid w:val="001F2BFE"/>
    <w:rsid w:val="001F2D53"/>
    <w:rsid w:val="001F3C8A"/>
    <w:rsid w:val="001F3E91"/>
    <w:rsid w:val="001F45DF"/>
    <w:rsid w:val="001F492D"/>
    <w:rsid w:val="001F5DE4"/>
    <w:rsid w:val="001F5E96"/>
    <w:rsid w:val="001F6D23"/>
    <w:rsid w:val="001F6DCD"/>
    <w:rsid w:val="001F70B4"/>
    <w:rsid w:val="001F71F3"/>
    <w:rsid w:val="001F740F"/>
    <w:rsid w:val="001F7B38"/>
    <w:rsid w:val="002005BD"/>
    <w:rsid w:val="002006A8"/>
    <w:rsid w:val="002007C2"/>
    <w:rsid w:val="002023AD"/>
    <w:rsid w:val="00202707"/>
    <w:rsid w:val="0020371C"/>
    <w:rsid w:val="0020399A"/>
    <w:rsid w:val="00205074"/>
    <w:rsid w:val="0020586A"/>
    <w:rsid w:val="00206114"/>
    <w:rsid w:val="00207151"/>
    <w:rsid w:val="00210152"/>
    <w:rsid w:val="00210D3C"/>
    <w:rsid w:val="00211E7A"/>
    <w:rsid w:val="002125A2"/>
    <w:rsid w:val="00212A0E"/>
    <w:rsid w:val="00212B1A"/>
    <w:rsid w:val="00212BF3"/>
    <w:rsid w:val="00212CFC"/>
    <w:rsid w:val="00213FB6"/>
    <w:rsid w:val="002143CE"/>
    <w:rsid w:val="00214530"/>
    <w:rsid w:val="00216DE5"/>
    <w:rsid w:val="0021770B"/>
    <w:rsid w:val="002200EC"/>
    <w:rsid w:val="00220C5C"/>
    <w:rsid w:val="00220EB4"/>
    <w:rsid w:val="00221553"/>
    <w:rsid w:val="00221575"/>
    <w:rsid w:val="00222B6A"/>
    <w:rsid w:val="00224110"/>
    <w:rsid w:val="00224340"/>
    <w:rsid w:val="00224412"/>
    <w:rsid w:val="0022453D"/>
    <w:rsid w:val="00224B40"/>
    <w:rsid w:val="00224C66"/>
    <w:rsid w:val="002254B7"/>
    <w:rsid w:val="00225807"/>
    <w:rsid w:val="002258FC"/>
    <w:rsid w:val="0022595D"/>
    <w:rsid w:val="00225E6D"/>
    <w:rsid w:val="002317AD"/>
    <w:rsid w:val="00232AA8"/>
    <w:rsid w:val="00232D30"/>
    <w:rsid w:val="00234674"/>
    <w:rsid w:val="00235AF4"/>
    <w:rsid w:val="00235F9F"/>
    <w:rsid w:val="002364E4"/>
    <w:rsid w:val="00240790"/>
    <w:rsid w:val="00241735"/>
    <w:rsid w:val="00243391"/>
    <w:rsid w:val="0024392B"/>
    <w:rsid w:val="00243B45"/>
    <w:rsid w:val="002446F8"/>
    <w:rsid w:val="002448E8"/>
    <w:rsid w:val="00244E0F"/>
    <w:rsid w:val="00245314"/>
    <w:rsid w:val="00245736"/>
    <w:rsid w:val="00245FC0"/>
    <w:rsid w:val="00247105"/>
    <w:rsid w:val="002474D7"/>
    <w:rsid w:val="0025019C"/>
    <w:rsid w:val="0025032C"/>
    <w:rsid w:val="00250468"/>
    <w:rsid w:val="002511F6"/>
    <w:rsid w:val="00251707"/>
    <w:rsid w:val="00251B31"/>
    <w:rsid w:val="00251CEC"/>
    <w:rsid w:val="00254A7B"/>
    <w:rsid w:val="00254FAD"/>
    <w:rsid w:val="002557EB"/>
    <w:rsid w:val="00255BBF"/>
    <w:rsid w:val="002562E8"/>
    <w:rsid w:val="00256AAB"/>
    <w:rsid w:val="00256E5F"/>
    <w:rsid w:val="00257574"/>
    <w:rsid w:val="0025764F"/>
    <w:rsid w:val="0025794F"/>
    <w:rsid w:val="0026081C"/>
    <w:rsid w:val="00261686"/>
    <w:rsid w:val="002618E7"/>
    <w:rsid w:val="00261C92"/>
    <w:rsid w:val="00261FB5"/>
    <w:rsid w:val="00262AA0"/>
    <w:rsid w:val="00262B43"/>
    <w:rsid w:val="00262C9B"/>
    <w:rsid w:val="002632F7"/>
    <w:rsid w:val="00264F69"/>
    <w:rsid w:val="00266065"/>
    <w:rsid w:val="00266073"/>
    <w:rsid w:val="00266457"/>
    <w:rsid w:val="0026735B"/>
    <w:rsid w:val="00267D31"/>
    <w:rsid w:val="00270018"/>
    <w:rsid w:val="00270AAC"/>
    <w:rsid w:val="00273C94"/>
    <w:rsid w:val="002741D2"/>
    <w:rsid w:val="0027659C"/>
    <w:rsid w:val="00277954"/>
    <w:rsid w:val="00277974"/>
    <w:rsid w:val="00277F89"/>
    <w:rsid w:val="0028023F"/>
    <w:rsid w:val="002803D6"/>
    <w:rsid w:val="0028067C"/>
    <w:rsid w:val="0028074C"/>
    <w:rsid w:val="002808C6"/>
    <w:rsid w:val="00280D52"/>
    <w:rsid w:val="0028162D"/>
    <w:rsid w:val="00281BBA"/>
    <w:rsid w:val="00281DFE"/>
    <w:rsid w:val="00283220"/>
    <w:rsid w:val="00283617"/>
    <w:rsid w:val="0028365C"/>
    <w:rsid w:val="00284008"/>
    <w:rsid w:val="002849A2"/>
    <w:rsid w:val="00285A20"/>
    <w:rsid w:val="00285A67"/>
    <w:rsid w:val="00285EA5"/>
    <w:rsid w:val="00286043"/>
    <w:rsid w:val="0028624E"/>
    <w:rsid w:val="002870C0"/>
    <w:rsid w:val="002877FD"/>
    <w:rsid w:val="00290214"/>
    <w:rsid w:val="00290411"/>
    <w:rsid w:val="002911FF"/>
    <w:rsid w:val="00292D07"/>
    <w:rsid w:val="00292D68"/>
    <w:rsid w:val="002932FF"/>
    <w:rsid w:val="002937F9"/>
    <w:rsid w:val="0029430E"/>
    <w:rsid w:val="002947B4"/>
    <w:rsid w:val="00294994"/>
    <w:rsid w:val="00294E28"/>
    <w:rsid w:val="00295818"/>
    <w:rsid w:val="00296563"/>
    <w:rsid w:val="0029696E"/>
    <w:rsid w:val="00296BF6"/>
    <w:rsid w:val="002A0779"/>
    <w:rsid w:val="002A0899"/>
    <w:rsid w:val="002A13C7"/>
    <w:rsid w:val="002A189F"/>
    <w:rsid w:val="002A39C5"/>
    <w:rsid w:val="002A3A11"/>
    <w:rsid w:val="002A3B26"/>
    <w:rsid w:val="002A4F3B"/>
    <w:rsid w:val="002A674E"/>
    <w:rsid w:val="002A67D3"/>
    <w:rsid w:val="002A68D0"/>
    <w:rsid w:val="002A6C1B"/>
    <w:rsid w:val="002A708F"/>
    <w:rsid w:val="002A790E"/>
    <w:rsid w:val="002B075A"/>
    <w:rsid w:val="002B0E87"/>
    <w:rsid w:val="002B1742"/>
    <w:rsid w:val="002B1B72"/>
    <w:rsid w:val="002B27D5"/>
    <w:rsid w:val="002B27DB"/>
    <w:rsid w:val="002B5A33"/>
    <w:rsid w:val="002B613B"/>
    <w:rsid w:val="002B6958"/>
    <w:rsid w:val="002B6CB5"/>
    <w:rsid w:val="002B6FC3"/>
    <w:rsid w:val="002B754F"/>
    <w:rsid w:val="002C04B9"/>
    <w:rsid w:val="002C1B3F"/>
    <w:rsid w:val="002C1F44"/>
    <w:rsid w:val="002C2182"/>
    <w:rsid w:val="002C2FE4"/>
    <w:rsid w:val="002C3A63"/>
    <w:rsid w:val="002C4123"/>
    <w:rsid w:val="002C426D"/>
    <w:rsid w:val="002C460E"/>
    <w:rsid w:val="002C4E9C"/>
    <w:rsid w:val="002C607B"/>
    <w:rsid w:val="002C6A24"/>
    <w:rsid w:val="002C751A"/>
    <w:rsid w:val="002C77BD"/>
    <w:rsid w:val="002D0135"/>
    <w:rsid w:val="002D03E1"/>
    <w:rsid w:val="002D07E9"/>
    <w:rsid w:val="002D0E21"/>
    <w:rsid w:val="002D119A"/>
    <w:rsid w:val="002D12D3"/>
    <w:rsid w:val="002D139D"/>
    <w:rsid w:val="002D158C"/>
    <w:rsid w:val="002D2022"/>
    <w:rsid w:val="002D2287"/>
    <w:rsid w:val="002D22EE"/>
    <w:rsid w:val="002D439D"/>
    <w:rsid w:val="002D4F9A"/>
    <w:rsid w:val="002D5969"/>
    <w:rsid w:val="002D6E6D"/>
    <w:rsid w:val="002E01B6"/>
    <w:rsid w:val="002E07AE"/>
    <w:rsid w:val="002E0CFB"/>
    <w:rsid w:val="002E19D5"/>
    <w:rsid w:val="002E203C"/>
    <w:rsid w:val="002E31A4"/>
    <w:rsid w:val="002E3E8E"/>
    <w:rsid w:val="002E4A8D"/>
    <w:rsid w:val="002E4CA1"/>
    <w:rsid w:val="002E554D"/>
    <w:rsid w:val="002E58C9"/>
    <w:rsid w:val="002E58DF"/>
    <w:rsid w:val="002E5DE8"/>
    <w:rsid w:val="002E5FDB"/>
    <w:rsid w:val="002E634A"/>
    <w:rsid w:val="002E7195"/>
    <w:rsid w:val="002F036E"/>
    <w:rsid w:val="002F20D8"/>
    <w:rsid w:val="002F2211"/>
    <w:rsid w:val="002F22CD"/>
    <w:rsid w:val="002F252A"/>
    <w:rsid w:val="002F2E3C"/>
    <w:rsid w:val="002F3432"/>
    <w:rsid w:val="002F3838"/>
    <w:rsid w:val="002F4415"/>
    <w:rsid w:val="002F60E9"/>
    <w:rsid w:val="002F67ED"/>
    <w:rsid w:val="002F6F78"/>
    <w:rsid w:val="002F7ECB"/>
    <w:rsid w:val="002F7FB1"/>
    <w:rsid w:val="003004B7"/>
    <w:rsid w:val="00302CB8"/>
    <w:rsid w:val="003030ED"/>
    <w:rsid w:val="003032EC"/>
    <w:rsid w:val="00303AB6"/>
    <w:rsid w:val="003048CA"/>
    <w:rsid w:val="00304C95"/>
    <w:rsid w:val="00304CF8"/>
    <w:rsid w:val="003050CC"/>
    <w:rsid w:val="003053E3"/>
    <w:rsid w:val="003076F4"/>
    <w:rsid w:val="00310032"/>
    <w:rsid w:val="00310336"/>
    <w:rsid w:val="00310523"/>
    <w:rsid w:val="0031072D"/>
    <w:rsid w:val="0031139B"/>
    <w:rsid w:val="003119F3"/>
    <w:rsid w:val="003138A1"/>
    <w:rsid w:val="00314F04"/>
    <w:rsid w:val="003151C9"/>
    <w:rsid w:val="00315C15"/>
    <w:rsid w:val="003160C5"/>
    <w:rsid w:val="003162A3"/>
    <w:rsid w:val="00317B6B"/>
    <w:rsid w:val="00317ECB"/>
    <w:rsid w:val="003202E6"/>
    <w:rsid w:val="00320418"/>
    <w:rsid w:val="003208E4"/>
    <w:rsid w:val="00321548"/>
    <w:rsid w:val="00321B38"/>
    <w:rsid w:val="00322F38"/>
    <w:rsid w:val="00323041"/>
    <w:rsid w:val="00323059"/>
    <w:rsid w:val="0032309E"/>
    <w:rsid w:val="003232DF"/>
    <w:rsid w:val="00323CDD"/>
    <w:rsid w:val="00323F09"/>
    <w:rsid w:val="0032441C"/>
    <w:rsid w:val="00324423"/>
    <w:rsid w:val="003244D2"/>
    <w:rsid w:val="0032473F"/>
    <w:rsid w:val="00324780"/>
    <w:rsid w:val="003248FC"/>
    <w:rsid w:val="00325449"/>
    <w:rsid w:val="003255AF"/>
    <w:rsid w:val="00325916"/>
    <w:rsid w:val="00325B87"/>
    <w:rsid w:val="00326801"/>
    <w:rsid w:val="00326894"/>
    <w:rsid w:val="00327017"/>
    <w:rsid w:val="00327B22"/>
    <w:rsid w:val="00330229"/>
    <w:rsid w:val="00331E31"/>
    <w:rsid w:val="003327E8"/>
    <w:rsid w:val="00332A40"/>
    <w:rsid w:val="00334EC9"/>
    <w:rsid w:val="00335C31"/>
    <w:rsid w:val="00335ED4"/>
    <w:rsid w:val="003363C3"/>
    <w:rsid w:val="00336441"/>
    <w:rsid w:val="00336793"/>
    <w:rsid w:val="00336B46"/>
    <w:rsid w:val="003377CC"/>
    <w:rsid w:val="00337E41"/>
    <w:rsid w:val="00340045"/>
    <w:rsid w:val="00340300"/>
    <w:rsid w:val="0034078E"/>
    <w:rsid w:val="003410F2"/>
    <w:rsid w:val="0034154D"/>
    <w:rsid w:val="00341C85"/>
    <w:rsid w:val="00342CF5"/>
    <w:rsid w:val="0034308E"/>
    <w:rsid w:val="00344AF3"/>
    <w:rsid w:val="00345313"/>
    <w:rsid w:val="00345C05"/>
    <w:rsid w:val="00346ECA"/>
    <w:rsid w:val="0034781C"/>
    <w:rsid w:val="003502FD"/>
    <w:rsid w:val="003511A9"/>
    <w:rsid w:val="003511EB"/>
    <w:rsid w:val="00352081"/>
    <w:rsid w:val="003521B5"/>
    <w:rsid w:val="00352593"/>
    <w:rsid w:val="00352D8C"/>
    <w:rsid w:val="00352E03"/>
    <w:rsid w:val="00353058"/>
    <w:rsid w:val="0035366B"/>
    <w:rsid w:val="00353CC2"/>
    <w:rsid w:val="003540C3"/>
    <w:rsid w:val="00354339"/>
    <w:rsid w:val="0035465C"/>
    <w:rsid w:val="00354D38"/>
    <w:rsid w:val="00356235"/>
    <w:rsid w:val="003565E2"/>
    <w:rsid w:val="00356FB5"/>
    <w:rsid w:val="0035794B"/>
    <w:rsid w:val="00357D24"/>
    <w:rsid w:val="00360AF4"/>
    <w:rsid w:val="00360B55"/>
    <w:rsid w:val="003621BE"/>
    <w:rsid w:val="00362532"/>
    <w:rsid w:val="00362851"/>
    <w:rsid w:val="0036297A"/>
    <w:rsid w:val="00362E6F"/>
    <w:rsid w:val="003634D6"/>
    <w:rsid w:val="003635BD"/>
    <w:rsid w:val="00364156"/>
    <w:rsid w:val="00364832"/>
    <w:rsid w:val="00364AE9"/>
    <w:rsid w:val="00365394"/>
    <w:rsid w:val="00365607"/>
    <w:rsid w:val="00365C99"/>
    <w:rsid w:val="00367681"/>
    <w:rsid w:val="00370422"/>
    <w:rsid w:val="00370475"/>
    <w:rsid w:val="003721E2"/>
    <w:rsid w:val="003728E6"/>
    <w:rsid w:val="0037291A"/>
    <w:rsid w:val="00372D1E"/>
    <w:rsid w:val="003737C1"/>
    <w:rsid w:val="00373EB2"/>
    <w:rsid w:val="0037442C"/>
    <w:rsid w:val="0037475F"/>
    <w:rsid w:val="00374892"/>
    <w:rsid w:val="003753D7"/>
    <w:rsid w:val="00375667"/>
    <w:rsid w:val="00375D05"/>
    <w:rsid w:val="00376864"/>
    <w:rsid w:val="00376AC9"/>
    <w:rsid w:val="00376DB0"/>
    <w:rsid w:val="003804D1"/>
    <w:rsid w:val="0038229C"/>
    <w:rsid w:val="003831CE"/>
    <w:rsid w:val="00383C2C"/>
    <w:rsid w:val="00384B35"/>
    <w:rsid w:val="00384FAB"/>
    <w:rsid w:val="0038503B"/>
    <w:rsid w:val="003853C0"/>
    <w:rsid w:val="00385A81"/>
    <w:rsid w:val="0038650E"/>
    <w:rsid w:val="00390AED"/>
    <w:rsid w:val="00390B8A"/>
    <w:rsid w:val="00391451"/>
    <w:rsid w:val="00391A47"/>
    <w:rsid w:val="00392490"/>
    <w:rsid w:val="00392F8B"/>
    <w:rsid w:val="00392FB2"/>
    <w:rsid w:val="00393BE4"/>
    <w:rsid w:val="003942B4"/>
    <w:rsid w:val="003944BF"/>
    <w:rsid w:val="00394860"/>
    <w:rsid w:val="003955B8"/>
    <w:rsid w:val="0039626F"/>
    <w:rsid w:val="003966B4"/>
    <w:rsid w:val="0039672B"/>
    <w:rsid w:val="0039687F"/>
    <w:rsid w:val="003969EA"/>
    <w:rsid w:val="003975EA"/>
    <w:rsid w:val="0039775D"/>
    <w:rsid w:val="003A0278"/>
    <w:rsid w:val="003A09B2"/>
    <w:rsid w:val="003A10FC"/>
    <w:rsid w:val="003A1768"/>
    <w:rsid w:val="003A189F"/>
    <w:rsid w:val="003A24D3"/>
    <w:rsid w:val="003A3B4C"/>
    <w:rsid w:val="003A6F04"/>
    <w:rsid w:val="003B1713"/>
    <w:rsid w:val="003B20FC"/>
    <w:rsid w:val="003B24A4"/>
    <w:rsid w:val="003B30E1"/>
    <w:rsid w:val="003B48C8"/>
    <w:rsid w:val="003B4C07"/>
    <w:rsid w:val="003B5461"/>
    <w:rsid w:val="003B6708"/>
    <w:rsid w:val="003C0C6A"/>
    <w:rsid w:val="003C0CD0"/>
    <w:rsid w:val="003C0F32"/>
    <w:rsid w:val="003C1808"/>
    <w:rsid w:val="003C1D52"/>
    <w:rsid w:val="003C2D61"/>
    <w:rsid w:val="003C455F"/>
    <w:rsid w:val="003C64DB"/>
    <w:rsid w:val="003C68E6"/>
    <w:rsid w:val="003C7615"/>
    <w:rsid w:val="003D028A"/>
    <w:rsid w:val="003D096A"/>
    <w:rsid w:val="003D0A83"/>
    <w:rsid w:val="003D13A8"/>
    <w:rsid w:val="003D1605"/>
    <w:rsid w:val="003D1C7B"/>
    <w:rsid w:val="003D1E3D"/>
    <w:rsid w:val="003D27B9"/>
    <w:rsid w:val="003D3327"/>
    <w:rsid w:val="003D342F"/>
    <w:rsid w:val="003D43EC"/>
    <w:rsid w:val="003D46F1"/>
    <w:rsid w:val="003D51A4"/>
    <w:rsid w:val="003D5D10"/>
    <w:rsid w:val="003D7363"/>
    <w:rsid w:val="003E0003"/>
    <w:rsid w:val="003E091E"/>
    <w:rsid w:val="003E1362"/>
    <w:rsid w:val="003E1560"/>
    <w:rsid w:val="003E2F45"/>
    <w:rsid w:val="003E31E9"/>
    <w:rsid w:val="003E3DA1"/>
    <w:rsid w:val="003E3F3D"/>
    <w:rsid w:val="003E4A3B"/>
    <w:rsid w:val="003E4CC7"/>
    <w:rsid w:val="003E54CA"/>
    <w:rsid w:val="003E5742"/>
    <w:rsid w:val="003E5B71"/>
    <w:rsid w:val="003E63E0"/>
    <w:rsid w:val="003E70ED"/>
    <w:rsid w:val="003E7652"/>
    <w:rsid w:val="003E7D33"/>
    <w:rsid w:val="003E7ECF"/>
    <w:rsid w:val="003F03DA"/>
    <w:rsid w:val="003F0495"/>
    <w:rsid w:val="003F092B"/>
    <w:rsid w:val="003F0B1A"/>
    <w:rsid w:val="003F0F8E"/>
    <w:rsid w:val="003F10E6"/>
    <w:rsid w:val="003F1101"/>
    <w:rsid w:val="003F1725"/>
    <w:rsid w:val="003F1D05"/>
    <w:rsid w:val="003F233F"/>
    <w:rsid w:val="003F23D1"/>
    <w:rsid w:val="003F4864"/>
    <w:rsid w:val="003F4ECF"/>
    <w:rsid w:val="003F5228"/>
    <w:rsid w:val="003F5A20"/>
    <w:rsid w:val="003F5C7A"/>
    <w:rsid w:val="003F5F25"/>
    <w:rsid w:val="004003F2"/>
    <w:rsid w:val="0040215A"/>
    <w:rsid w:val="004037E5"/>
    <w:rsid w:val="004042B6"/>
    <w:rsid w:val="00407154"/>
    <w:rsid w:val="00407FD5"/>
    <w:rsid w:val="00410CC5"/>
    <w:rsid w:val="00410E63"/>
    <w:rsid w:val="00410F6D"/>
    <w:rsid w:val="00410F9B"/>
    <w:rsid w:val="004115A6"/>
    <w:rsid w:val="0041248D"/>
    <w:rsid w:val="004126EA"/>
    <w:rsid w:val="00412AD8"/>
    <w:rsid w:val="00413A11"/>
    <w:rsid w:val="00413EFF"/>
    <w:rsid w:val="00414131"/>
    <w:rsid w:val="00414182"/>
    <w:rsid w:val="0041454C"/>
    <w:rsid w:val="00414929"/>
    <w:rsid w:val="004150DB"/>
    <w:rsid w:val="00415AED"/>
    <w:rsid w:val="00415FDC"/>
    <w:rsid w:val="004164BE"/>
    <w:rsid w:val="0041734B"/>
    <w:rsid w:val="00417729"/>
    <w:rsid w:val="00420FDE"/>
    <w:rsid w:val="0042165C"/>
    <w:rsid w:val="004217EB"/>
    <w:rsid w:val="004223C4"/>
    <w:rsid w:val="0042245A"/>
    <w:rsid w:val="004228D8"/>
    <w:rsid w:val="00423429"/>
    <w:rsid w:val="00423997"/>
    <w:rsid w:val="00424176"/>
    <w:rsid w:val="004249F3"/>
    <w:rsid w:val="00424B1D"/>
    <w:rsid w:val="00425F3C"/>
    <w:rsid w:val="00426906"/>
    <w:rsid w:val="004278F0"/>
    <w:rsid w:val="00427B95"/>
    <w:rsid w:val="00427BA3"/>
    <w:rsid w:val="00427C77"/>
    <w:rsid w:val="0043029F"/>
    <w:rsid w:val="00430ECC"/>
    <w:rsid w:val="004312B3"/>
    <w:rsid w:val="00432901"/>
    <w:rsid w:val="00433E42"/>
    <w:rsid w:val="00433FDB"/>
    <w:rsid w:val="00434FA3"/>
    <w:rsid w:val="00437A06"/>
    <w:rsid w:val="00437FCB"/>
    <w:rsid w:val="0044016A"/>
    <w:rsid w:val="00440A73"/>
    <w:rsid w:val="00441563"/>
    <w:rsid w:val="0044173E"/>
    <w:rsid w:val="004420EA"/>
    <w:rsid w:val="004423E6"/>
    <w:rsid w:val="00442680"/>
    <w:rsid w:val="00442768"/>
    <w:rsid w:val="00442991"/>
    <w:rsid w:val="00442C38"/>
    <w:rsid w:val="00443ECA"/>
    <w:rsid w:val="004442BC"/>
    <w:rsid w:val="00444589"/>
    <w:rsid w:val="004445E6"/>
    <w:rsid w:val="0044479B"/>
    <w:rsid w:val="00444A37"/>
    <w:rsid w:val="00444C4A"/>
    <w:rsid w:val="00445986"/>
    <w:rsid w:val="00445FD3"/>
    <w:rsid w:val="00446898"/>
    <w:rsid w:val="004473D9"/>
    <w:rsid w:val="00450078"/>
    <w:rsid w:val="0045030A"/>
    <w:rsid w:val="00450A61"/>
    <w:rsid w:val="004518C7"/>
    <w:rsid w:val="00452ECF"/>
    <w:rsid w:val="004533D8"/>
    <w:rsid w:val="004537C6"/>
    <w:rsid w:val="00453DB4"/>
    <w:rsid w:val="00453F6B"/>
    <w:rsid w:val="00454586"/>
    <w:rsid w:val="00455FEA"/>
    <w:rsid w:val="004562FF"/>
    <w:rsid w:val="00456F3A"/>
    <w:rsid w:val="00457008"/>
    <w:rsid w:val="0045793C"/>
    <w:rsid w:val="00460522"/>
    <w:rsid w:val="00460EC7"/>
    <w:rsid w:val="00460FB3"/>
    <w:rsid w:val="0046102E"/>
    <w:rsid w:val="004610A2"/>
    <w:rsid w:val="00461D21"/>
    <w:rsid w:val="004622D6"/>
    <w:rsid w:val="004623CA"/>
    <w:rsid w:val="00462926"/>
    <w:rsid w:val="004629AA"/>
    <w:rsid w:val="00462B3A"/>
    <w:rsid w:val="00462CEF"/>
    <w:rsid w:val="00463AE9"/>
    <w:rsid w:val="0046444D"/>
    <w:rsid w:val="00464DA4"/>
    <w:rsid w:val="00465759"/>
    <w:rsid w:val="004659D9"/>
    <w:rsid w:val="00465E11"/>
    <w:rsid w:val="004664A5"/>
    <w:rsid w:val="0046685C"/>
    <w:rsid w:val="00466F2A"/>
    <w:rsid w:val="004672C3"/>
    <w:rsid w:val="00470276"/>
    <w:rsid w:val="00470DD0"/>
    <w:rsid w:val="00470FEF"/>
    <w:rsid w:val="0047192E"/>
    <w:rsid w:val="00471D16"/>
    <w:rsid w:val="0047269E"/>
    <w:rsid w:val="00473034"/>
    <w:rsid w:val="00473667"/>
    <w:rsid w:val="004742CE"/>
    <w:rsid w:val="004748B8"/>
    <w:rsid w:val="00474C5C"/>
    <w:rsid w:val="00475700"/>
    <w:rsid w:val="0047607E"/>
    <w:rsid w:val="00476A7F"/>
    <w:rsid w:val="00476B45"/>
    <w:rsid w:val="00477234"/>
    <w:rsid w:val="004778AC"/>
    <w:rsid w:val="00477AD2"/>
    <w:rsid w:val="00480207"/>
    <w:rsid w:val="0048038C"/>
    <w:rsid w:val="00481053"/>
    <w:rsid w:val="00481583"/>
    <w:rsid w:val="00482C3D"/>
    <w:rsid w:val="00482C52"/>
    <w:rsid w:val="00483003"/>
    <w:rsid w:val="00483353"/>
    <w:rsid w:val="00483731"/>
    <w:rsid w:val="00483AC9"/>
    <w:rsid w:val="00485099"/>
    <w:rsid w:val="00485161"/>
    <w:rsid w:val="0048556C"/>
    <w:rsid w:val="00485ED0"/>
    <w:rsid w:val="004870D5"/>
    <w:rsid w:val="004876E1"/>
    <w:rsid w:val="00487779"/>
    <w:rsid w:val="004877E6"/>
    <w:rsid w:val="00487F31"/>
    <w:rsid w:val="00487F85"/>
    <w:rsid w:val="00490264"/>
    <w:rsid w:val="00490C88"/>
    <w:rsid w:val="0049212F"/>
    <w:rsid w:val="00492DF5"/>
    <w:rsid w:val="00493C79"/>
    <w:rsid w:val="00493DEE"/>
    <w:rsid w:val="004944B0"/>
    <w:rsid w:val="00494CC8"/>
    <w:rsid w:val="00496902"/>
    <w:rsid w:val="00496F72"/>
    <w:rsid w:val="004A03A0"/>
    <w:rsid w:val="004A04D5"/>
    <w:rsid w:val="004A09DA"/>
    <w:rsid w:val="004A09DF"/>
    <w:rsid w:val="004A0ECB"/>
    <w:rsid w:val="004A1959"/>
    <w:rsid w:val="004A1DD0"/>
    <w:rsid w:val="004A22ED"/>
    <w:rsid w:val="004A2487"/>
    <w:rsid w:val="004A2F68"/>
    <w:rsid w:val="004A39C9"/>
    <w:rsid w:val="004A409D"/>
    <w:rsid w:val="004A46C4"/>
    <w:rsid w:val="004A4B5F"/>
    <w:rsid w:val="004A4D1F"/>
    <w:rsid w:val="004A5B38"/>
    <w:rsid w:val="004A5B78"/>
    <w:rsid w:val="004A67DB"/>
    <w:rsid w:val="004A684C"/>
    <w:rsid w:val="004A6B0D"/>
    <w:rsid w:val="004A6E4D"/>
    <w:rsid w:val="004A7119"/>
    <w:rsid w:val="004A76AB"/>
    <w:rsid w:val="004A78B8"/>
    <w:rsid w:val="004A7E0A"/>
    <w:rsid w:val="004B1E38"/>
    <w:rsid w:val="004B2964"/>
    <w:rsid w:val="004B2A64"/>
    <w:rsid w:val="004B2A83"/>
    <w:rsid w:val="004B2CBC"/>
    <w:rsid w:val="004B2E0C"/>
    <w:rsid w:val="004B2F2C"/>
    <w:rsid w:val="004B42B5"/>
    <w:rsid w:val="004B431C"/>
    <w:rsid w:val="004B4924"/>
    <w:rsid w:val="004B4E85"/>
    <w:rsid w:val="004B5AF5"/>
    <w:rsid w:val="004B641F"/>
    <w:rsid w:val="004B64E4"/>
    <w:rsid w:val="004B6834"/>
    <w:rsid w:val="004B6A3E"/>
    <w:rsid w:val="004B6BC7"/>
    <w:rsid w:val="004C06B9"/>
    <w:rsid w:val="004C0BDD"/>
    <w:rsid w:val="004C100F"/>
    <w:rsid w:val="004C1199"/>
    <w:rsid w:val="004C1D30"/>
    <w:rsid w:val="004C379B"/>
    <w:rsid w:val="004C3909"/>
    <w:rsid w:val="004C3F60"/>
    <w:rsid w:val="004C409E"/>
    <w:rsid w:val="004C421E"/>
    <w:rsid w:val="004C5C34"/>
    <w:rsid w:val="004C61B1"/>
    <w:rsid w:val="004C672E"/>
    <w:rsid w:val="004C71C9"/>
    <w:rsid w:val="004C7704"/>
    <w:rsid w:val="004D18A7"/>
    <w:rsid w:val="004D1C06"/>
    <w:rsid w:val="004D1DED"/>
    <w:rsid w:val="004D2174"/>
    <w:rsid w:val="004D392A"/>
    <w:rsid w:val="004D43A3"/>
    <w:rsid w:val="004D5018"/>
    <w:rsid w:val="004D5596"/>
    <w:rsid w:val="004D5718"/>
    <w:rsid w:val="004D58ED"/>
    <w:rsid w:val="004D6510"/>
    <w:rsid w:val="004D72CB"/>
    <w:rsid w:val="004D7BBD"/>
    <w:rsid w:val="004E0AD5"/>
    <w:rsid w:val="004E0D52"/>
    <w:rsid w:val="004E1245"/>
    <w:rsid w:val="004E1280"/>
    <w:rsid w:val="004E1348"/>
    <w:rsid w:val="004E30AB"/>
    <w:rsid w:val="004E4052"/>
    <w:rsid w:val="004E42DD"/>
    <w:rsid w:val="004E4A12"/>
    <w:rsid w:val="004E500C"/>
    <w:rsid w:val="004E569B"/>
    <w:rsid w:val="004E65E9"/>
    <w:rsid w:val="004E79EC"/>
    <w:rsid w:val="004F07B7"/>
    <w:rsid w:val="004F0F47"/>
    <w:rsid w:val="004F15CB"/>
    <w:rsid w:val="004F187E"/>
    <w:rsid w:val="004F1BE9"/>
    <w:rsid w:val="004F2B2C"/>
    <w:rsid w:val="004F2CAE"/>
    <w:rsid w:val="004F2E20"/>
    <w:rsid w:val="004F3961"/>
    <w:rsid w:val="004F3E05"/>
    <w:rsid w:val="004F433B"/>
    <w:rsid w:val="004F449F"/>
    <w:rsid w:val="004F4A30"/>
    <w:rsid w:val="004F4F29"/>
    <w:rsid w:val="004F5889"/>
    <w:rsid w:val="004F5BA8"/>
    <w:rsid w:val="004F61D1"/>
    <w:rsid w:val="004F6478"/>
    <w:rsid w:val="004F670B"/>
    <w:rsid w:val="004F67BA"/>
    <w:rsid w:val="004F68BF"/>
    <w:rsid w:val="004F6EBC"/>
    <w:rsid w:val="004F7188"/>
    <w:rsid w:val="004F7FA6"/>
    <w:rsid w:val="0050026F"/>
    <w:rsid w:val="00500E2C"/>
    <w:rsid w:val="00501D20"/>
    <w:rsid w:val="005024EB"/>
    <w:rsid w:val="00502CDD"/>
    <w:rsid w:val="00502E6A"/>
    <w:rsid w:val="00503085"/>
    <w:rsid w:val="00503A67"/>
    <w:rsid w:val="00504180"/>
    <w:rsid w:val="00505B69"/>
    <w:rsid w:val="005069F9"/>
    <w:rsid w:val="00506B65"/>
    <w:rsid w:val="005070CF"/>
    <w:rsid w:val="005076DE"/>
    <w:rsid w:val="00507822"/>
    <w:rsid w:val="00510D75"/>
    <w:rsid w:val="00510E46"/>
    <w:rsid w:val="0051182E"/>
    <w:rsid w:val="005121F5"/>
    <w:rsid w:val="005123E3"/>
    <w:rsid w:val="005135F3"/>
    <w:rsid w:val="00513F33"/>
    <w:rsid w:val="0051410A"/>
    <w:rsid w:val="005144BA"/>
    <w:rsid w:val="0051480C"/>
    <w:rsid w:val="00515595"/>
    <w:rsid w:val="00515693"/>
    <w:rsid w:val="005157E8"/>
    <w:rsid w:val="00515EFB"/>
    <w:rsid w:val="00516861"/>
    <w:rsid w:val="0051693C"/>
    <w:rsid w:val="00516CED"/>
    <w:rsid w:val="00517CF1"/>
    <w:rsid w:val="00521FEC"/>
    <w:rsid w:val="00523324"/>
    <w:rsid w:val="00524E15"/>
    <w:rsid w:val="00524EC3"/>
    <w:rsid w:val="005251CB"/>
    <w:rsid w:val="00526311"/>
    <w:rsid w:val="005269C5"/>
    <w:rsid w:val="0052766B"/>
    <w:rsid w:val="005278A0"/>
    <w:rsid w:val="00527EA5"/>
    <w:rsid w:val="00527F3F"/>
    <w:rsid w:val="00527FAF"/>
    <w:rsid w:val="0053016A"/>
    <w:rsid w:val="00530293"/>
    <w:rsid w:val="00530394"/>
    <w:rsid w:val="005316FB"/>
    <w:rsid w:val="0053365E"/>
    <w:rsid w:val="00533846"/>
    <w:rsid w:val="00533A6A"/>
    <w:rsid w:val="00534041"/>
    <w:rsid w:val="00534060"/>
    <w:rsid w:val="00534C91"/>
    <w:rsid w:val="00534DFA"/>
    <w:rsid w:val="0053500B"/>
    <w:rsid w:val="005353E9"/>
    <w:rsid w:val="005356CF"/>
    <w:rsid w:val="005359ED"/>
    <w:rsid w:val="00535C5F"/>
    <w:rsid w:val="00537292"/>
    <w:rsid w:val="00537837"/>
    <w:rsid w:val="005408FD"/>
    <w:rsid w:val="0054237C"/>
    <w:rsid w:val="00542CDB"/>
    <w:rsid w:val="00542E27"/>
    <w:rsid w:val="005432FE"/>
    <w:rsid w:val="00543BA8"/>
    <w:rsid w:val="00543BD6"/>
    <w:rsid w:val="00543D53"/>
    <w:rsid w:val="00543FAA"/>
    <w:rsid w:val="00544E95"/>
    <w:rsid w:val="005469A5"/>
    <w:rsid w:val="00547542"/>
    <w:rsid w:val="00550832"/>
    <w:rsid w:val="00550D08"/>
    <w:rsid w:val="005513C0"/>
    <w:rsid w:val="00551BC1"/>
    <w:rsid w:val="00551EDB"/>
    <w:rsid w:val="00552020"/>
    <w:rsid w:val="00552193"/>
    <w:rsid w:val="00552422"/>
    <w:rsid w:val="00552FF6"/>
    <w:rsid w:val="005530D8"/>
    <w:rsid w:val="00554014"/>
    <w:rsid w:val="00554664"/>
    <w:rsid w:val="005560E5"/>
    <w:rsid w:val="0055637F"/>
    <w:rsid w:val="00556FBA"/>
    <w:rsid w:val="00557042"/>
    <w:rsid w:val="00557592"/>
    <w:rsid w:val="00557712"/>
    <w:rsid w:val="00557A51"/>
    <w:rsid w:val="00557C7D"/>
    <w:rsid w:val="00557C8A"/>
    <w:rsid w:val="00557E2F"/>
    <w:rsid w:val="005612C5"/>
    <w:rsid w:val="005618DB"/>
    <w:rsid w:val="00561DC0"/>
    <w:rsid w:val="00562796"/>
    <w:rsid w:val="00562B8E"/>
    <w:rsid w:val="00562F72"/>
    <w:rsid w:val="00562F9A"/>
    <w:rsid w:val="00563424"/>
    <w:rsid w:val="0056360C"/>
    <w:rsid w:val="00563C4F"/>
    <w:rsid w:val="00563EA6"/>
    <w:rsid w:val="0056412A"/>
    <w:rsid w:val="0056422D"/>
    <w:rsid w:val="00564959"/>
    <w:rsid w:val="0056559E"/>
    <w:rsid w:val="00565AA8"/>
    <w:rsid w:val="00566052"/>
    <w:rsid w:val="005678A1"/>
    <w:rsid w:val="005709F7"/>
    <w:rsid w:val="00571394"/>
    <w:rsid w:val="00571701"/>
    <w:rsid w:val="00572E32"/>
    <w:rsid w:val="005736D3"/>
    <w:rsid w:val="00573E37"/>
    <w:rsid w:val="00574C3C"/>
    <w:rsid w:val="00575644"/>
    <w:rsid w:val="0058008F"/>
    <w:rsid w:val="00580E01"/>
    <w:rsid w:val="0058147D"/>
    <w:rsid w:val="00581C26"/>
    <w:rsid w:val="00581F66"/>
    <w:rsid w:val="005820AA"/>
    <w:rsid w:val="005824F5"/>
    <w:rsid w:val="00582996"/>
    <w:rsid w:val="00582DBC"/>
    <w:rsid w:val="00583711"/>
    <w:rsid w:val="00583EF6"/>
    <w:rsid w:val="00583F57"/>
    <w:rsid w:val="00584EC3"/>
    <w:rsid w:val="00585545"/>
    <w:rsid w:val="00585BB5"/>
    <w:rsid w:val="00585E55"/>
    <w:rsid w:val="00587097"/>
    <w:rsid w:val="00587508"/>
    <w:rsid w:val="00587521"/>
    <w:rsid w:val="005875CF"/>
    <w:rsid w:val="00590A62"/>
    <w:rsid w:val="00591061"/>
    <w:rsid w:val="00591428"/>
    <w:rsid w:val="00591C0F"/>
    <w:rsid w:val="00591DEB"/>
    <w:rsid w:val="005928D6"/>
    <w:rsid w:val="00592BA6"/>
    <w:rsid w:val="00593081"/>
    <w:rsid w:val="005941F6"/>
    <w:rsid w:val="00595B92"/>
    <w:rsid w:val="00596B07"/>
    <w:rsid w:val="00597732"/>
    <w:rsid w:val="005979CA"/>
    <w:rsid w:val="00597A11"/>
    <w:rsid w:val="005A00F3"/>
    <w:rsid w:val="005A0F67"/>
    <w:rsid w:val="005A2325"/>
    <w:rsid w:val="005A3EB9"/>
    <w:rsid w:val="005A40D5"/>
    <w:rsid w:val="005A4489"/>
    <w:rsid w:val="005A4DB0"/>
    <w:rsid w:val="005A512D"/>
    <w:rsid w:val="005A5F57"/>
    <w:rsid w:val="005A6361"/>
    <w:rsid w:val="005A660F"/>
    <w:rsid w:val="005A6AF7"/>
    <w:rsid w:val="005A6EB4"/>
    <w:rsid w:val="005B0E46"/>
    <w:rsid w:val="005B1759"/>
    <w:rsid w:val="005B1CF6"/>
    <w:rsid w:val="005B22AB"/>
    <w:rsid w:val="005B24DB"/>
    <w:rsid w:val="005B3250"/>
    <w:rsid w:val="005B46E5"/>
    <w:rsid w:val="005B54CD"/>
    <w:rsid w:val="005B57BE"/>
    <w:rsid w:val="005B598F"/>
    <w:rsid w:val="005B5B17"/>
    <w:rsid w:val="005B5D52"/>
    <w:rsid w:val="005B6080"/>
    <w:rsid w:val="005B6290"/>
    <w:rsid w:val="005B6678"/>
    <w:rsid w:val="005B6B7E"/>
    <w:rsid w:val="005B6C1E"/>
    <w:rsid w:val="005B777A"/>
    <w:rsid w:val="005C029E"/>
    <w:rsid w:val="005C0444"/>
    <w:rsid w:val="005C0C6C"/>
    <w:rsid w:val="005C11CB"/>
    <w:rsid w:val="005C18EA"/>
    <w:rsid w:val="005C1FBA"/>
    <w:rsid w:val="005C2214"/>
    <w:rsid w:val="005C301F"/>
    <w:rsid w:val="005C39AF"/>
    <w:rsid w:val="005C42A9"/>
    <w:rsid w:val="005C4620"/>
    <w:rsid w:val="005C492C"/>
    <w:rsid w:val="005C493F"/>
    <w:rsid w:val="005C4A52"/>
    <w:rsid w:val="005C578E"/>
    <w:rsid w:val="005C6E23"/>
    <w:rsid w:val="005C710E"/>
    <w:rsid w:val="005C7120"/>
    <w:rsid w:val="005C7832"/>
    <w:rsid w:val="005D074D"/>
    <w:rsid w:val="005D159F"/>
    <w:rsid w:val="005D1B5B"/>
    <w:rsid w:val="005D20E9"/>
    <w:rsid w:val="005D29D9"/>
    <w:rsid w:val="005D2D58"/>
    <w:rsid w:val="005D36D2"/>
    <w:rsid w:val="005D384B"/>
    <w:rsid w:val="005D4447"/>
    <w:rsid w:val="005D47AF"/>
    <w:rsid w:val="005D4F39"/>
    <w:rsid w:val="005D5D25"/>
    <w:rsid w:val="005D5DA2"/>
    <w:rsid w:val="005D66AC"/>
    <w:rsid w:val="005D6789"/>
    <w:rsid w:val="005D699E"/>
    <w:rsid w:val="005D6AEC"/>
    <w:rsid w:val="005D6F79"/>
    <w:rsid w:val="005D77B4"/>
    <w:rsid w:val="005D7B3E"/>
    <w:rsid w:val="005E0228"/>
    <w:rsid w:val="005E194E"/>
    <w:rsid w:val="005E2380"/>
    <w:rsid w:val="005E37DF"/>
    <w:rsid w:val="005E4603"/>
    <w:rsid w:val="005E4653"/>
    <w:rsid w:val="005E4EEC"/>
    <w:rsid w:val="005E5107"/>
    <w:rsid w:val="005E5462"/>
    <w:rsid w:val="005E6051"/>
    <w:rsid w:val="005E6089"/>
    <w:rsid w:val="005E6419"/>
    <w:rsid w:val="005E6704"/>
    <w:rsid w:val="005E676E"/>
    <w:rsid w:val="005E76EC"/>
    <w:rsid w:val="005E7DB7"/>
    <w:rsid w:val="005E7E36"/>
    <w:rsid w:val="005F4587"/>
    <w:rsid w:val="005F5E99"/>
    <w:rsid w:val="005F62FD"/>
    <w:rsid w:val="005F66FA"/>
    <w:rsid w:val="005F6B6E"/>
    <w:rsid w:val="005F6CD4"/>
    <w:rsid w:val="005F72C1"/>
    <w:rsid w:val="005F7F26"/>
    <w:rsid w:val="006007F4"/>
    <w:rsid w:val="0060083A"/>
    <w:rsid w:val="006018FA"/>
    <w:rsid w:val="00602A2B"/>
    <w:rsid w:val="00603716"/>
    <w:rsid w:val="00603BC8"/>
    <w:rsid w:val="00603C98"/>
    <w:rsid w:val="006057B1"/>
    <w:rsid w:val="00605B22"/>
    <w:rsid w:val="00605DC4"/>
    <w:rsid w:val="0060640F"/>
    <w:rsid w:val="006064FD"/>
    <w:rsid w:val="00606AC8"/>
    <w:rsid w:val="00606F28"/>
    <w:rsid w:val="006073C8"/>
    <w:rsid w:val="006077E5"/>
    <w:rsid w:val="00607951"/>
    <w:rsid w:val="00612101"/>
    <w:rsid w:val="0061228E"/>
    <w:rsid w:val="006122E2"/>
    <w:rsid w:val="00612535"/>
    <w:rsid w:val="00612D4B"/>
    <w:rsid w:val="00613347"/>
    <w:rsid w:val="00613A4F"/>
    <w:rsid w:val="00613E6B"/>
    <w:rsid w:val="00614118"/>
    <w:rsid w:val="00614382"/>
    <w:rsid w:val="00615600"/>
    <w:rsid w:val="0061657A"/>
    <w:rsid w:val="00617343"/>
    <w:rsid w:val="006173F8"/>
    <w:rsid w:val="006174FC"/>
    <w:rsid w:val="00617EE0"/>
    <w:rsid w:val="006219B1"/>
    <w:rsid w:val="00622DCC"/>
    <w:rsid w:val="00623154"/>
    <w:rsid w:val="006231E5"/>
    <w:rsid w:val="00623B61"/>
    <w:rsid w:val="00623D31"/>
    <w:rsid w:val="0062506E"/>
    <w:rsid w:val="00625231"/>
    <w:rsid w:val="00625614"/>
    <w:rsid w:val="00625A08"/>
    <w:rsid w:val="00625A2B"/>
    <w:rsid w:val="0062695E"/>
    <w:rsid w:val="006270B0"/>
    <w:rsid w:val="006307FA"/>
    <w:rsid w:val="00630C52"/>
    <w:rsid w:val="00630E98"/>
    <w:rsid w:val="00630EA0"/>
    <w:rsid w:val="006314D2"/>
    <w:rsid w:val="006316C7"/>
    <w:rsid w:val="00631EB3"/>
    <w:rsid w:val="00632205"/>
    <w:rsid w:val="00632AF6"/>
    <w:rsid w:val="00632DBE"/>
    <w:rsid w:val="00633512"/>
    <w:rsid w:val="00633B92"/>
    <w:rsid w:val="00635341"/>
    <w:rsid w:val="0063606C"/>
    <w:rsid w:val="00636A1D"/>
    <w:rsid w:val="00637080"/>
    <w:rsid w:val="0064044A"/>
    <w:rsid w:val="006419F6"/>
    <w:rsid w:val="006423A7"/>
    <w:rsid w:val="00643B24"/>
    <w:rsid w:val="006441AC"/>
    <w:rsid w:val="00644503"/>
    <w:rsid w:val="00644A0A"/>
    <w:rsid w:val="00644EFE"/>
    <w:rsid w:val="00644F25"/>
    <w:rsid w:val="006453F7"/>
    <w:rsid w:val="00646C4C"/>
    <w:rsid w:val="00646D21"/>
    <w:rsid w:val="00646FBD"/>
    <w:rsid w:val="006472CF"/>
    <w:rsid w:val="006472F4"/>
    <w:rsid w:val="0064730F"/>
    <w:rsid w:val="00650339"/>
    <w:rsid w:val="006512E1"/>
    <w:rsid w:val="00651D39"/>
    <w:rsid w:val="00651E7A"/>
    <w:rsid w:val="00651F91"/>
    <w:rsid w:val="006522D9"/>
    <w:rsid w:val="00652599"/>
    <w:rsid w:val="006529CB"/>
    <w:rsid w:val="00653209"/>
    <w:rsid w:val="00653859"/>
    <w:rsid w:val="006541AD"/>
    <w:rsid w:val="00654664"/>
    <w:rsid w:val="00654BC9"/>
    <w:rsid w:val="00654F83"/>
    <w:rsid w:val="00655C50"/>
    <w:rsid w:val="00655DB9"/>
    <w:rsid w:val="00655E61"/>
    <w:rsid w:val="0065665B"/>
    <w:rsid w:val="00656796"/>
    <w:rsid w:val="00656C12"/>
    <w:rsid w:val="00657476"/>
    <w:rsid w:val="00660A3B"/>
    <w:rsid w:val="00660EFF"/>
    <w:rsid w:val="0066155A"/>
    <w:rsid w:val="006615C8"/>
    <w:rsid w:val="006617C3"/>
    <w:rsid w:val="006620DD"/>
    <w:rsid w:val="00662C7F"/>
    <w:rsid w:val="006631A8"/>
    <w:rsid w:val="00663ED0"/>
    <w:rsid w:val="00664748"/>
    <w:rsid w:val="0066489E"/>
    <w:rsid w:val="00664C1D"/>
    <w:rsid w:val="00664F3F"/>
    <w:rsid w:val="00665686"/>
    <w:rsid w:val="00665EB7"/>
    <w:rsid w:val="00666C5C"/>
    <w:rsid w:val="00667C20"/>
    <w:rsid w:val="00667D84"/>
    <w:rsid w:val="006724A9"/>
    <w:rsid w:val="00672540"/>
    <w:rsid w:val="0067261C"/>
    <w:rsid w:val="0067330F"/>
    <w:rsid w:val="006734C0"/>
    <w:rsid w:val="00673770"/>
    <w:rsid w:val="00673C84"/>
    <w:rsid w:val="006742E8"/>
    <w:rsid w:val="00674322"/>
    <w:rsid w:val="006748A9"/>
    <w:rsid w:val="00674D8C"/>
    <w:rsid w:val="00675B1F"/>
    <w:rsid w:val="00675B75"/>
    <w:rsid w:val="00676EFE"/>
    <w:rsid w:val="0067791D"/>
    <w:rsid w:val="00677AA6"/>
    <w:rsid w:val="00680BCB"/>
    <w:rsid w:val="00680DBF"/>
    <w:rsid w:val="00680E36"/>
    <w:rsid w:val="00680F2E"/>
    <w:rsid w:val="00681197"/>
    <w:rsid w:val="0068195D"/>
    <w:rsid w:val="00681ED9"/>
    <w:rsid w:val="00681FDA"/>
    <w:rsid w:val="00682A2C"/>
    <w:rsid w:val="0068378C"/>
    <w:rsid w:val="006839F2"/>
    <w:rsid w:val="00684319"/>
    <w:rsid w:val="00684517"/>
    <w:rsid w:val="00684831"/>
    <w:rsid w:val="006848F0"/>
    <w:rsid w:val="00684AC8"/>
    <w:rsid w:val="00684CEF"/>
    <w:rsid w:val="00685646"/>
    <w:rsid w:val="00686C06"/>
    <w:rsid w:val="00686D33"/>
    <w:rsid w:val="00686D54"/>
    <w:rsid w:val="006871C7"/>
    <w:rsid w:val="00687BB5"/>
    <w:rsid w:val="00690935"/>
    <w:rsid w:val="00690AC4"/>
    <w:rsid w:val="00691481"/>
    <w:rsid w:val="00691500"/>
    <w:rsid w:val="0069177C"/>
    <w:rsid w:val="0069201A"/>
    <w:rsid w:val="006926A4"/>
    <w:rsid w:val="00693380"/>
    <w:rsid w:val="0069363F"/>
    <w:rsid w:val="0069423F"/>
    <w:rsid w:val="0069491C"/>
    <w:rsid w:val="00694A29"/>
    <w:rsid w:val="00694D9C"/>
    <w:rsid w:val="00695D6A"/>
    <w:rsid w:val="0069667A"/>
    <w:rsid w:val="00696DEF"/>
    <w:rsid w:val="006970AC"/>
    <w:rsid w:val="00697839"/>
    <w:rsid w:val="006A0A25"/>
    <w:rsid w:val="006A0E84"/>
    <w:rsid w:val="006A1618"/>
    <w:rsid w:val="006A1A87"/>
    <w:rsid w:val="006A1F7B"/>
    <w:rsid w:val="006A2E9C"/>
    <w:rsid w:val="006A406F"/>
    <w:rsid w:val="006A4ABB"/>
    <w:rsid w:val="006A4F4E"/>
    <w:rsid w:val="006A520E"/>
    <w:rsid w:val="006A5425"/>
    <w:rsid w:val="006A5E20"/>
    <w:rsid w:val="006A6ECE"/>
    <w:rsid w:val="006A79BC"/>
    <w:rsid w:val="006A79EE"/>
    <w:rsid w:val="006A7BCA"/>
    <w:rsid w:val="006A7E76"/>
    <w:rsid w:val="006B02E9"/>
    <w:rsid w:val="006B156B"/>
    <w:rsid w:val="006B16BE"/>
    <w:rsid w:val="006B18A3"/>
    <w:rsid w:val="006B1A33"/>
    <w:rsid w:val="006B21CE"/>
    <w:rsid w:val="006B2C9F"/>
    <w:rsid w:val="006B4E86"/>
    <w:rsid w:val="006B5F22"/>
    <w:rsid w:val="006B65C2"/>
    <w:rsid w:val="006B6C5B"/>
    <w:rsid w:val="006B71D4"/>
    <w:rsid w:val="006B784B"/>
    <w:rsid w:val="006B7B89"/>
    <w:rsid w:val="006B7CED"/>
    <w:rsid w:val="006C0060"/>
    <w:rsid w:val="006C0081"/>
    <w:rsid w:val="006C01B3"/>
    <w:rsid w:val="006C0D87"/>
    <w:rsid w:val="006C1209"/>
    <w:rsid w:val="006C2523"/>
    <w:rsid w:val="006C2A68"/>
    <w:rsid w:val="006C3499"/>
    <w:rsid w:val="006C382A"/>
    <w:rsid w:val="006C44F8"/>
    <w:rsid w:val="006C48C9"/>
    <w:rsid w:val="006C5300"/>
    <w:rsid w:val="006C5373"/>
    <w:rsid w:val="006C5910"/>
    <w:rsid w:val="006C5F98"/>
    <w:rsid w:val="006C6116"/>
    <w:rsid w:val="006C6452"/>
    <w:rsid w:val="006C67FA"/>
    <w:rsid w:val="006C70B8"/>
    <w:rsid w:val="006D09FC"/>
    <w:rsid w:val="006D1196"/>
    <w:rsid w:val="006D1A42"/>
    <w:rsid w:val="006D2821"/>
    <w:rsid w:val="006D2F32"/>
    <w:rsid w:val="006D31B1"/>
    <w:rsid w:val="006D4A49"/>
    <w:rsid w:val="006D51FB"/>
    <w:rsid w:val="006D5BDA"/>
    <w:rsid w:val="006D5BE3"/>
    <w:rsid w:val="006D5E4B"/>
    <w:rsid w:val="006D5FC4"/>
    <w:rsid w:val="006D6070"/>
    <w:rsid w:val="006D61E2"/>
    <w:rsid w:val="006D6C7E"/>
    <w:rsid w:val="006D6F9B"/>
    <w:rsid w:val="006D7462"/>
    <w:rsid w:val="006D7EBE"/>
    <w:rsid w:val="006E026D"/>
    <w:rsid w:val="006E071F"/>
    <w:rsid w:val="006E14C1"/>
    <w:rsid w:val="006E1685"/>
    <w:rsid w:val="006E1AF8"/>
    <w:rsid w:val="006E36BC"/>
    <w:rsid w:val="006E3784"/>
    <w:rsid w:val="006E3863"/>
    <w:rsid w:val="006E3CEF"/>
    <w:rsid w:val="006E3E18"/>
    <w:rsid w:val="006E3E6F"/>
    <w:rsid w:val="006E49C3"/>
    <w:rsid w:val="006E4F0D"/>
    <w:rsid w:val="006E513B"/>
    <w:rsid w:val="006E587B"/>
    <w:rsid w:val="006E5A68"/>
    <w:rsid w:val="006E6502"/>
    <w:rsid w:val="006E6B9F"/>
    <w:rsid w:val="006E6C01"/>
    <w:rsid w:val="006E6D26"/>
    <w:rsid w:val="006E741C"/>
    <w:rsid w:val="006E7567"/>
    <w:rsid w:val="006F0A12"/>
    <w:rsid w:val="006F0F10"/>
    <w:rsid w:val="006F2872"/>
    <w:rsid w:val="006F2AFD"/>
    <w:rsid w:val="006F2E84"/>
    <w:rsid w:val="006F2F83"/>
    <w:rsid w:val="006F32E5"/>
    <w:rsid w:val="006F3C17"/>
    <w:rsid w:val="006F3CB3"/>
    <w:rsid w:val="006F4766"/>
    <w:rsid w:val="006F4F2E"/>
    <w:rsid w:val="006F5CE9"/>
    <w:rsid w:val="006F62B1"/>
    <w:rsid w:val="006F637A"/>
    <w:rsid w:val="006F6F17"/>
    <w:rsid w:val="006F7197"/>
    <w:rsid w:val="006F73FB"/>
    <w:rsid w:val="006F775A"/>
    <w:rsid w:val="006F775E"/>
    <w:rsid w:val="006F7BEA"/>
    <w:rsid w:val="00700BC2"/>
    <w:rsid w:val="00701367"/>
    <w:rsid w:val="007032E3"/>
    <w:rsid w:val="00703E29"/>
    <w:rsid w:val="00704DF8"/>
    <w:rsid w:val="00705106"/>
    <w:rsid w:val="00705631"/>
    <w:rsid w:val="00705C40"/>
    <w:rsid w:val="007066DB"/>
    <w:rsid w:val="007070EA"/>
    <w:rsid w:val="007079EC"/>
    <w:rsid w:val="007079F0"/>
    <w:rsid w:val="00707F72"/>
    <w:rsid w:val="00710324"/>
    <w:rsid w:val="00710A14"/>
    <w:rsid w:val="0071103A"/>
    <w:rsid w:val="00711272"/>
    <w:rsid w:val="00711BAC"/>
    <w:rsid w:val="00712B45"/>
    <w:rsid w:val="0071323C"/>
    <w:rsid w:val="007139E5"/>
    <w:rsid w:val="00714961"/>
    <w:rsid w:val="00714BA4"/>
    <w:rsid w:val="00715450"/>
    <w:rsid w:val="007159CE"/>
    <w:rsid w:val="00715E2A"/>
    <w:rsid w:val="0071666B"/>
    <w:rsid w:val="0071690E"/>
    <w:rsid w:val="00716C85"/>
    <w:rsid w:val="00716CB2"/>
    <w:rsid w:val="00717221"/>
    <w:rsid w:val="0071752E"/>
    <w:rsid w:val="00717707"/>
    <w:rsid w:val="0071775B"/>
    <w:rsid w:val="00717763"/>
    <w:rsid w:val="00717C0F"/>
    <w:rsid w:val="00722332"/>
    <w:rsid w:val="00723075"/>
    <w:rsid w:val="00723158"/>
    <w:rsid w:val="007232CC"/>
    <w:rsid w:val="007233D2"/>
    <w:rsid w:val="007239D1"/>
    <w:rsid w:val="00726631"/>
    <w:rsid w:val="00727504"/>
    <w:rsid w:val="0073034B"/>
    <w:rsid w:val="00731561"/>
    <w:rsid w:val="00731615"/>
    <w:rsid w:val="00731A9C"/>
    <w:rsid w:val="007325A5"/>
    <w:rsid w:val="0073294E"/>
    <w:rsid w:val="00732A9A"/>
    <w:rsid w:val="00732ACC"/>
    <w:rsid w:val="00733C6F"/>
    <w:rsid w:val="00733D81"/>
    <w:rsid w:val="00734186"/>
    <w:rsid w:val="00735663"/>
    <w:rsid w:val="007356DB"/>
    <w:rsid w:val="00735EA5"/>
    <w:rsid w:val="007362A2"/>
    <w:rsid w:val="007363B0"/>
    <w:rsid w:val="0073697D"/>
    <w:rsid w:val="007377A7"/>
    <w:rsid w:val="00737DB6"/>
    <w:rsid w:val="00740256"/>
    <w:rsid w:val="00740C19"/>
    <w:rsid w:val="0074137B"/>
    <w:rsid w:val="0074165B"/>
    <w:rsid w:val="00741A16"/>
    <w:rsid w:val="007421C6"/>
    <w:rsid w:val="0074289A"/>
    <w:rsid w:val="00742DF0"/>
    <w:rsid w:val="007430AF"/>
    <w:rsid w:val="007436D6"/>
    <w:rsid w:val="00745DF9"/>
    <w:rsid w:val="00746248"/>
    <w:rsid w:val="0074648C"/>
    <w:rsid w:val="00746FB2"/>
    <w:rsid w:val="007475AB"/>
    <w:rsid w:val="007500F4"/>
    <w:rsid w:val="00750793"/>
    <w:rsid w:val="00750D06"/>
    <w:rsid w:val="00751D43"/>
    <w:rsid w:val="007527F5"/>
    <w:rsid w:val="00754239"/>
    <w:rsid w:val="00754396"/>
    <w:rsid w:val="00755752"/>
    <w:rsid w:val="007557A2"/>
    <w:rsid w:val="00756B49"/>
    <w:rsid w:val="007578B0"/>
    <w:rsid w:val="00757F03"/>
    <w:rsid w:val="007621B1"/>
    <w:rsid w:val="007629C4"/>
    <w:rsid w:val="007655DA"/>
    <w:rsid w:val="0076579B"/>
    <w:rsid w:val="00766821"/>
    <w:rsid w:val="00766DF9"/>
    <w:rsid w:val="00767009"/>
    <w:rsid w:val="00770B98"/>
    <w:rsid w:val="00771E00"/>
    <w:rsid w:val="007724B3"/>
    <w:rsid w:val="0077298C"/>
    <w:rsid w:val="00772B40"/>
    <w:rsid w:val="00772C30"/>
    <w:rsid w:val="00773438"/>
    <w:rsid w:val="00773EAB"/>
    <w:rsid w:val="0077479A"/>
    <w:rsid w:val="00774CBD"/>
    <w:rsid w:val="00775147"/>
    <w:rsid w:val="007754FA"/>
    <w:rsid w:val="007755A7"/>
    <w:rsid w:val="0077717E"/>
    <w:rsid w:val="0077750E"/>
    <w:rsid w:val="00780384"/>
    <w:rsid w:val="0078106F"/>
    <w:rsid w:val="007818B0"/>
    <w:rsid w:val="00781EDF"/>
    <w:rsid w:val="007820F4"/>
    <w:rsid w:val="00782271"/>
    <w:rsid w:val="00782781"/>
    <w:rsid w:val="00782A1A"/>
    <w:rsid w:val="00782A79"/>
    <w:rsid w:val="00782F63"/>
    <w:rsid w:val="00783C99"/>
    <w:rsid w:val="007847CA"/>
    <w:rsid w:val="00785A6D"/>
    <w:rsid w:val="00785BE7"/>
    <w:rsid w:val="007861E6"/>
    <w:rsid w:val="0079047A"/>
    <w:rsid w:val="007904B2"/>
    <w:rsid w:val="007905C4"/>
    <w:rsid w:val="00790CDD"/>
    <w:rsid w:val="0079114B"/>
    <w:rsid w:val="00791167"/>
    <w:rsid w:val="0079188F"/>
    <w:rsid w:val="00791978"/>
    <w:rsid w:val="00792AB0"/>
    <w:rsid w:val="00792F7F"/>
    <w:rsid w:val="00793113"/>
    <w:rsid w:val="007935E5"/>
    <w:rsid w:val="00794804"/>
    <w:rsid w:val="007953AC"/>
    <w:rsid w:val="00795A16"/>
    <w:rsid w:val="00795AE5"/>
    <w:rsid w:val="00796B58"/>
    <w:rsid w:val="00797B32"/>
    <w:rsid w:val="007A0851"/>
    <w:rsid w:val="007A0AE6"/>
    <w:rsid w:val="007A0F46"/>
    <w:rsid w:val="007A101C"/>
    <w:rsid w:val="007A181D"/>
    <w:rsid w:val="007A2272"/>
    <w:rsid w:val="007A491D"/>
    <w:rsid w:val="007A52E7"/>
    <w:rsid w:val="007A55C8"/>
    <w:rsid w:val="007A6455"/>
    <w:rsid w:val="007A66D6"/>
    <w:rsid w:val="007A6812"/>
    <w:rsid w:val="007A76D5"/>
    <w:rsid w:val="007B0562"/>
    <w:rsid w:val="007B0AA3"/>
    <w:rsid w:val="007B0D93"/>
    <w:rsid w:val="007B2610"/>
    <w:rsid w:val="007B27BB"/>
    <w:rsid w:val="007B3AC9"/>
    <w:rsid w:val="007B3BE4"/>
    <w:rsid w:val="007B46A0"/>
    <w:rsid w:val="007B60B0"/>
    <w:rsid w:val="007B620E"/>
    <w:rsid w:val="007B6381"/>
    <w:rsid w:val="007B6543"/>
    <w:rsid w:val="007B672A"/>
    <w:rsid w:val="007B6976"/>
    <w:rsid w:val="007B6C6F"/>
    <w:rsid w:val="007B6F7D"/>
    <w:rsid w:val="007B7A06"/>
    <w:rsid w:val="007B7CED"/>
    <w:rsid w:val="007B7E06"/>
    <w:rsid w:val="007C0180"/>
    <w:rsid w:val="007C0241"/>
    <w:rsid w:val="007C07D7"/>
    <w:rsid w:val="007C0E6A"/>
    <w:rsid w:val="007C150B"/>
    <w:rsid w:val="007C20A9"/>
    <w:rsid w:val="007C2748"/>
    <w:rsid w:val="007C29B1"/>
    <w:rsid w:val="007C2B25"/>
    <w:rsid w:val="007C2C18"/>
    <w:rsid w:val="007C30DF"/>
    <w:rsid w:val="007C3454"/>
    <w:rsid w:val="007C406D"/>
    <w:rsid w:val="007C4090"/>
    <w:rsid w:val="007C4416"/>
    <w:rsid w:val="007C4621"/>
    <w:rsid w:val="007C4C6C"/>
    <w:rsid w:val="007C4E8D"/>
    <w:rsid w:val="007C5117"/>
    <w:rsid w:val="007C5850"/>
    <w:rsid w:val="007C5914"/>
    <w:rsid w:val="007C6113"/>
    <w:rsid w:val="007D05EE"/>
    <w:rsid w:val="007D0811"/>
    <w:rsid w:val="007D1BE4"/>
    <w:rsid w:val="007D1D64"/>
    <w:rsid w:val="007D2A30"/>
    <w:rsid w:val="007D2C94"/>
    <w:rsid w:val="007D2F39"/>
    <w:rsid w:val="007D34D0"/>
    <w:rsid w:val="007D3DBA"/>
    <w:rsid w:val="007D443D"/>
    <w:rsid w:val="007D4810"/>
    <w:rsid w:val="007D4EEA"/>
    <w:rsid w:val="007D5A37"/>
    <w:rsid w:val="007D5E5C"/>
    <w:rsid w:val="007D6B47"/>
    <w:rsid w:val="007D6BF3"/>
    <w:rsid w:val="007D7109"/>
    <w:rsid w:val="007D7500"/>
    <w:rsid w:val="007E1559"/>
    <w:rsid w:val="007E1582"/>
    <w:rsid w:val="007E2626"/>
    <w:rsid w:val="007E29A6"/>
    <w:rsid w:val="007E29ED"/>
    <w:rsid w:val="007E2B2B"/>
    <w:rsid w:val="007E5A8C"/>
    <w:rsid w:val="007E696F"/>
    <w:rsid w:val="007E698A"/>
    <w:rsid w:val="007E7347"/>
    <w:rsid w:val="007F006B"/>
    <w:rsid w:val="007F0933"/>
    <w:rsid w:val="007F165F"/>
    <w:rsid w:val="007F1AA4"/>
    <w:rsid w:val="007F1D2A"/>
    <w:rsid w:val="007F1EA9"/>
    <w:rsid w:val="007F2194"/>
    <w:rsid w:val="007F3963"/>
    <w:rsid w:val="007F40A9"/>
    <w:rsid w:val="007F4C93"/>
    <w:rsid w:val="007F4FDE"/>
    <w:rsid w:val="007F5A4F"/>
    <w:rsid w:val="007F5A69"/>
    <w:rsid w:val="007F5A81"/>
    <w:rsid w:val="007F6467"/>
    <w:rsid w:val="007F7A2B"/>
    <w:rsid w:val="00800963"/>
    <w:rsid w:val="008012CA"/>
    <w:rsid w:val="0080238E"/>
    <w:rsid w:val="00802437"/>
    <w:rsid w:val="00802904"/>
    <w:rsid w:val="008042D8"/>
    <w:rsid w:val="00804463"/>
    <w:rsid w:val="0080501E"/>
    <w:rsid w:val="00805314"/>
    <w:rsid w:val="008055B6"/>
    <w:rsid w:val="00805ABF"/>
    <w:rsid w:val="0080604C"/>
    <w:rsid w:val="00806DE6"/>
    <w:rsid w:val="00807BBA"/>
    <w:rsid w:val="00807F5E"/>
    <w:rsid w:val="00810858"/>
    <w:rsid w:val="00810CC9"/>
    <w:rsid w:val="00810F49"/>
    <w:rsid w:val="00811094"/>
    <w:rsid w:val="008117F8"/>
    <w:rsid w:val="0081193C"/>
    <w:rsid w:val="00812037"/>
    <w:rsid w:val="008137E6"/>
    <w:rsid w:val="0081380F"/>
    <w:rsid w:val="00813CEB"/>
    <w:rsid w:val="0081435B"/>
    <w:rsid w:val="00814853"/>
    <w:rsid w:val="0081498D"/>
    <w:rsid w:val="00814D5C"/>
    <w:rsid w:val="00815202"/>
    <w:rsid w:val="00815722"/>
    <w:rsid w:val="00815D61"/>
    <w:rsid w:val="00815FC7"/>
    <w:rsid w:val="008164DE"/>
    <w:rsid w:val="00817078"/>
    <w:rsid w:val="008174D4"/>
    <w:rsid w:val="00817EDF"/>
    <w:rsid w:val="0082092D"/>
    <w:rsid w:val="00820D1B"/>
    <w:rsid w:val="00822338"/>
    <w:rsid w:val="0082290D"/>
    <w:rsid w:val="0082307C"/>
    <w:rsid w:val="0082319E"/>
    <w:rsid w:val="0082328B"/>
    <w:rsid w:val="0082339B"/>
    <w:rsid w:val="00823BCC"/>
    <w:rsid w:val="00823CA7"/>
    <w:rsid w:val="00823D38"/>
    <w:rsid w:val="008244F8"/>
    <w:rsid w:val="00824F10"/>
    <w:rsid w:val="00826035"/>
    <w:rsid w:val="00826826"/>
    <w:rsid w:val="008268DA"/>
    <w:rsid w:val="00826981"/>
    <w:rsid w:val="00827363"/>
    <w:rsid w:val="00827801"/>
    <w:rsid w:val="008304A8"/>
    <w:rsid w:val="0083073E"/>
    <w:rsid w:val="00831070"/>
    <w:rsid w:val="008316F5"/>
    <w:rsid w:val="00831EA2"/>
    <w:rsid w:val="00832AD9"/>
    <w:rsid w:val="0083364A"/>
    <w:rsid w:val="00833B78"/>
    <w:rsid w:val="00834580"/>
    <w:rsid w:val="00834A8C"/>
    <w:rsid w:val="00835628"/>
    <w:rsid w:val="00835A8E"/>
    <w:rsid w:val="008368CD"/>
    <w:rsid w:val="008378C3"/>
    <w:rsid w:val="00840199"/>
    <w:rsid w:val="00841C15"/>
    <w:rsid w:val="00842A52"/>
    <w:rsid w:val="00842C6F"/>
    <w:rsid w:val="00843AC9"/>
    <w:rsid w:val="008442A7"/>
    <w:rsid w:val="00846396"/>
    <w:rsid w:val="0084659F"/>
    <w:rsid w:val="0084673D"/>
    <w:rsid w:val="0084679B"/>
    <w:rsid w:val="00847499"/>
    <w:rsid w:val="00847BF0"/>
    <w:rsid w:val="00847FE6"/>
    <w:rsid w:val="00850131"/>
    <w:rsid w:val="00850169"/>
    <w:rsid w:val="008504B2"/>
    <w:rsid w:val="00850725"/>
    <w:rsid w:val="00850782"/>
    <w:rsid w:val="00850B8F"/>
    <w:rsid w:val="0085146C"/>
    <w:rsid w:val="008517CD"/>
    <w:rsid w:val="00851C8C"/>
    <w:rsid w:val="0085244F"/>
    <w:rsid w:val="008529C3"/>
    <w:rsid w:val="0085345D"/>
    <w:rsid w:val="00853FDD"/>
    <w:rsid w:val="00854110"/>
    <w:rsid w:val="00854795"/>
    <w:rsid w:val="0085596D"/>
    <w:rsid w:val="00855C6C"/>
    <w:rsid w:val="008578EC"/>
    <w:rsid w:val="00857FA2"/>
    <w:rsid w:val="0086022E"/>
    <w:rsid w:val="008603DB"/>
    <w:rsid w:val="00860571"/>
    <w:rsid w:val="008606B0"/>
    <w:rsid w:val="00862A28"/>
    <w:rsid w:val="00862D65"/>
    <w:rsid w:val="00863633"/>
    <w:rsid w:val="00863B6D"/>
    <w:rsid w:val="008648A0"/>
    <w:rsid w:val="00867C85"/>
    <w:rsid w:val="008701C8"/>
    <w:rsid w:val="00870A6E"/>
    <w:rsid w:val="00870DC9"/>
    <w:rsid w:val="008714A6"/>
    <w:rsid w:val="00871D2F"/>
    <w:rsid w:val="00872323"/>
    <w:rsid w:val="0087306F"/>
    <w:rsid w:val="008732B1"/>
    <w:rsid w:val="00873D3D"/>
    <w:rsid w:val="00873F8B"/>
    <w:rsid w:val="00874467"/>
    <w:rsid w:val="00875728"/>
    <w:rsid w:val="0087581E"/>
    <w:rsid w:val="00875A29"/>
    <w:rsid w:val="00875F0D"/>
    <w:rsid w:val="0087707F"/>
    <w:rsid w:val="00877167"/>
    <w:rsid w:val="00877DF1"/>
    <w:rsid w:val="0088018B"/>
    <w:rsid w:val="0088058E"/>
    <w:rsid w:val="00880981"/>
    <w:rsid w:val="00880BB6"/>
    <w:rsid w:val="00881C76"/>
    <w:rsid w:val="00882E59"/>
    <w:rsid w:val="008837C7"/>
    <w:rsid w:val="00884161"/>
    <w:rsid w:val="008848D9"/>
    <w:rsid w:val="00885476"/>
    <w:rsid w:val="00886914"/>
    <w:rsid w:val="008873BB"/>
    <w:rsid w:val="008878AD"/>
    <w:rsid w:val="00887C4A"/>
    <w:rsid w:val="00887FB5"/>
    <w:rsid w:val="00887FC7"/>
    <w:rsid w:val="00890A70"/>
    <w:rsid w:val="00890BEC"/>
    <w:rsid w:val="00890EB6"/>
    <w:rsid w:val="00891094"/>
    <w:rsid w:val="008924E4"/>
    <w:rsid w:val="00892739"/>
    <w:rsid w:val="00892E74"/>
    <w:rsid w:val="00893738"/>
    <w:rsid w:val="00893A39"/>
    <w:rsid w:val="00893E89"/>
    <w:rsid w:val="00893FE9"/>
    <w:rsid w:val="00894C9E"/>
    <w:rsid w:val="008955BA"/>
    <w:rsid w:val="00895782"/>
    <w:rsid w:val="00895BF8"/>
    <w:rsid w:val="00895D9E"/>
    <w:rsid w:val="008969E4"/>
    <w:rsid w:val="00896F9B"/>
    <w:rsid w:val="00897562"/>
    <w:rsid w:val="0089773B"/>
    <w:rsid w:val="00897C5B"/>
    <w:rsid w:val="008A009F"/>
    <w:rsid w:val="008A04D7"/>
    <w:rsid w:val="008A05EF"/>
    <w:rsid w:val="008A10C3"/>
    <w:rsid w:val="008A1542"/>
    <w:rsid w:val="008A2A1F"/>
    <w:rsid w:val="008A369F"/>
    <w:rsid w:val="008A39FF"/>
    <w:rsid w:val="008A3AD6"/>
    <w:rsid w:val="008A40AB"/>
    <w:rsid w:val="008A4365"/>
    <w:rsid w:val="008A4A44"/>
    <w:rsid w:val="008A50A7"/>
    <w:rsid w:val="008A54BA"/>
    <w:rsid w:val="008A5FF2"/>
    <w:rsid w:val="008A61C5"/>
    <w:rsid w:val="008A6353"/>
    <w:rsid w:val="008A640D"/>
    <w:rsid w:val="008B0333"/>
    <w:rsid w:val="008B0B51"/>
    <w:rsid w:val="008B168D"/>
    <w:rsid w:val="008B2962"/>
    <w:rsid w:val="008B2C27"/>
    <w:rsid w:val="008B2C8F"/>
    <w:rsid w:val="008B374C"/>
    <w:rsid w:val="008B3EE9"/>
    <w:rsid w:val="008B446D"/>
    <w:rsid w:val="008B48F2"/>
    <w:rsid w:val="008B5A53"/>
    <w:rsid w:val="008B5D6E"/>
    <w:rsid w:val="008B5DE9"/>
    <w:rsid w:val="008B637A"/>
    <w:rsid w:val="008B63C4"/>
    <w:rsid w:val="008B69DB"/>
    <w:rsid w:val="008B74AD"/>
    <w:rsid w:val="008B754D"/>
    <w:rsid w:val="008B7A42"/>
    <w:rsid w:val="008B7C75"/>
    <w:rsid w:val="008C0E88"/>
    <w:rsid w:val="008C2591"/>
    <w:rsid w:val="008C2B27"/>
    <w:rsid w:val="008C52FD"/>
    <w:rsid w:val="008C55A3"/>
    <w:rsid w:val="008C706A"/>
    <w:rsid w:val="008C7412"/>
    <w:rsid w:val="008C7930"/>
    <w:rsid w:val="008C7D0C"/>
    <w:rsid w:val="008C7F32"/>
    <w:rsid w:val="008D0F9E"/>
    <w:rsid w:val="008D1F9E"/>
    <w:rsid w:val="008D25C1"/>
    <w:rsid w:val="008D29C4"/>
    <w:rsid w:val="008D3827"/>
    <w:rsid w:val="008D4A7B"/>
    <w:rsid w:val="008D5340"/>
    <w:rsid w:val="008D557E"/>
    <w:rsid w:val="008D5E94"/>
    <w:rsid w:val="008D6247"/>
    <w:rsid w:val="008D6BEE"/>
    <w:rsid w:val="008D6E40"/>
    <w:rsid w:val="008D753F"/>
    <w:rsid w:val="008D759E"/>
    <w:rsid w:val="008E0CF3"/>
    <w:rsid w:val="008E20F5"/>
    <w:rsid w:val="008E2E05"/>
    <w:rsid w:val="008E385B"/>
    <w:rsid w:val="008E39F2"/>
    <w:rsid w:val="008E44BC"/>
    <w:rsid w:val="008E4576"/>
    <w:rsid w:val="008E4734"/>
    <w:rsid w:val="008E4DF6"/>
    <w:rsid w:val="008E587C"/>
    <w:rsid w:val="008E65C4"/>
    <w:rsid w:val="008E6C4F"/>
    <w:rsid w:val="008F0586"/>
    <w:rsid w:val="008F061D"/>
    <w:rsid w:val="008F09AC"/>
    <w:rsid w:val="008F1B00"/>
    <w:rsid w:val="008F2163"/>
    <w:rsid w:val="008F2460"/>
    <w:rsid w:val="008F2669"/>
    <w:rsid w:val="008F28F6"/>
    <w:rsid w:val="008F31FE"/>
    <w:rsid w:val="008F3C7E"/>
    <w:rsid w:val="008F540E"/>
    <w:rsid w:val="008F6020"/>
    <w:rsid w:val="008F6352"/>
    <w:rsid w:val="008F6E27"/>
    <w:rsid w:val="008F6EA0"/>
    <w:rsid w:val="008F6F27"/>
    <w:rsid w:val="008F7647"/>
    <w:rsid w:val="008F7B53"/>
    <w:rsid w:val="00900259"/>
    <w:rsid w:val="00900B60"/>
    <w:rsid w:val="00901403"/>
    <w:rsid w:val="00901686"/>
    <w:rsid w:val="00901732"/>
    <w:rsid w:val="00901AD7"/>
    <w:rsid w:val="009020FD"/>
    <w:rsid w:val="009027ED"/>
    <w:rsid w:val="0090291D"/>
    <w:rsid w:val="009029EB"/>
    <w:rsid w:val="00902C66"/>
    <w:rsid w:val="00904B7D"/>
    <w:rsid w:val="00904F69"/>
    <w:rsid w:val="00905456"/>
    <w:rsid w:val="00905E3A"/>
    <w:rsid w:val="00906216"/>
    <w:rsid w:val="0090642F"/>
    <w:rsid w:val="009066E5"/>
    <w:rsid w:val="00906D26"/>
    <w:rsid w:val="00907078"/>
    <w:rsid w:val="009071B8"/>
    <w:rsid w:val="00907EF9"/>
    <w:rsid w:val="00910B8D"/>
    <w:rsid w:val="00911198"/>
    <w:rsid w:val="0091172F"/>
    <w:rsid w:val="00911EFA"/>
    <w:rsid w:val="00912CC8"/>
    <w:rsid w:val="00913607"/>
    <w:rsid w:val="0091381A"/>
    <w:rsid w:val="00913D6F"/>
    <w:rsid w:val="00914AFD"/>
    <w:rsid w:val="00914B09"/>
    <w:rsid w:val="00915BA0"/>
    <w:rsid w:val="00915BE3"/>
    <w:rsid w:val="00915EBF"/>
    <w:rsid w:val="00916FCF"/>
    <w:rsid w:val="0091724F"/>
    <w:rsid w:val="0091787C"/>
    <w:rsid w:val="00917B5F"/>
    <w:rsid w:val="00920286"/>
    <w:rsid w:val="00920B3E"/>
    <w:rsid w:val="009212E7"/>
    <w:rsid w:val="0092145F"/>
    <w:rsid w:val="009214CB"/>
    <w:rsid w:val="0092274F"/>
    <w:rsid w:val="00922A77"/>
    <w:rsid w:val="00922E75"/>
    <w:rsid w:val="00923FB0"/>
    <w:rsid w:val="0092469D"/>
    <w:rsid w:val="00924745"/>
    <w:rsid w:val="00924909"/>
    <w:rsid w:val="00924C8A"/>
    <w:rsid w:val="00925204"/>
    <w:rsid w:val="00926190"/>
    <w:rsid w:val="0092672F"/>
    <w:rsid w:val="00926CB7"/>
    <w:rsid w:val="00927207"/>
    <w:rsid w:val="00927956"/>
    <w:rsid w:val="00927D82"/>
    <w:rsid w:val="00930543"/>
    <w:rsid w:val="009312D6"/>
    <w:rsid w:val="00931761"/>
    <w:rsid w:val="00931A0D"/>
    <w:rsid w:val="00931AA4"/>
    <w:rsid w:val="00931B0E"/>
    <w:rsid w:val="00932063"/>
    <w:rsid w:val="00932CF0"/>
    <w:rsid w:val="009337AD"/>
    <w:rsid w:val="009341F3"/>
    <w:rsid w:val="0093470A"/>
    <w:rsid w:val="0093548A"/>
    <w:rsid w:val="009361D2"/>
    <w:rsid w:val="00936262"/>
    <w:rsid w:val="009366D3"/>
    <w:rsid w:val="00937D7A"/>
    <w:rsid w:val="00940FE2"/>
    <w:rsid w:val="00941D3C"/>
    <w:rsid w:val="009420B5"/>
    <w:rsid w:val="00942A53"/>
    <w:rsid w:val="00943C5A"/>
    <w:rsid w:val="009440E6"/>
    <w:rsid w:val="00947674"/>
    <w:rsid w:val="00947798"/>
    <w:rsid w:val="0094785F"/>
    <w:rsid w:val="0095047A"/>
    <w:rsid w:val="009505CE"/>
    <w:rsid w:val="009509FE"/>
    <w:rsid w:val="00950A5D"/>
    <w:rsid w:val="00951D74"/>
    <w:rsid w:val="009528AC"/>
    <w:rsid w:val="00952EE6"/>
    <w:rsid w:val="00953AFD"/>
    <w:rsid w:val="00953E19"/>
    <w:rsid w:val="009547CC"/>
    <w:rsid w:val="0095496B"/>
    <w:rsid w:val="00954F31"/>
    <w:rsid w:val="00955723"/>
    <w:rsid w:val="00955895"/>
    <w:rsid w:val="009558BD"/>
    <w:rsid w:val="00955CAF"/>
    <w:rsid w:val="00955E11"/>
    <w:rsid w:val="00956D86"/>
    <w:rsid w:val="00957164"/>
    <w:rsid w:val="00957B32"/>
    <w:rsid w:val="009602FA"/>
    <w:rsid w:val="009606FE"/>
    <w:rsid w:val="009624F9"/>
    <w:rsid w:val="00962917"/>
    <w:rsid w:val="009654F5"/>
    <w:rsid w:val="00965B08"/>
    <w:rsid w:val="00966B66"/>
    <w:rsid w:val="00967224"/>
    <w:rsid w:val="009672CE"/>
    <w:rsid w:val="00967B85"/>
    <w:rsid w:val="00970041"/>
    <w:rsid w:val="009704EF"/>
    <w:rsid w:val="0097162E"/>
    <w:rsid w:val="00971BDC"/>
    <w:rsid w:val="00971F04"/>
    <w:rsid w:val="0097243D"/>
    <w:rsid w:val="00972E1A"/>
    <w:rsid w:val="0097303A"/>
    <w:rsid w:val="00975BA0"/>
    <w:rsid w:val="00975EF3"/>
    <w:rsid w:val="0097689A"/>
    <w:rsid w:val="00976944"/>
    <w:rsid w:val="009773C3"/>
    <w:rsid w:val="00977A3F"/>
    <w:rsid w:val="00980256"/>
    <w:rsid w:val="00981C8C"/>
    <w:rsid w:val="0098235C"/>
    <w:rsid w:val="00983BF4"/>
    <w:rsid w:val="00983C69"/>
    <w:rsid w:val="00983D16"/>
    <w:rsid w:val="00983F15"/>
    <w:rsid w:val="00984E61"/>
    <w:rsid w:val="0098560B"/>
    <w:rsid w:val="009856EF"/>
    <w:rsid w:val="009867C5"/>
    <w:rsid w:val="00986C03"/>
    <w:rsid w:val="0098717B"/>
    <w:rsid w:val="009877F2"/>
    <w:rsid w:val="00987A97"/>
    <w:rsid w:val="009900E3"/>
    <w:rsid w:val="00990108"/>
    <w:rsid w:val="00991404"/>
    <w:rsid w:val="0099169F"/>
    <w:rsid w:val="00991BA2"/>
    <w:rsid w:val="00992427"/>
    <w:rsid w:val="00992B98"/>
    <w:rsid w:val="0099308C"/>
    <w:rsid w:val="00993195"/>
    <w:rsid w:val="00994510"/>
    <w:rsid w:val="00994545"/>
    <w:rsid w:val="0099478B"/>
    <w:rsid w:val="009954CF"/>
    <w:rsid w:val="009955D3"/>
    <w:rsid w:val="00995E38"/>
    <w:rsid w:val="0099682C"/>
    <w:rsid w:val="009A047F"/>
    <w:rsid w:val="009A08A1"/>
    <w:rsid w:val="009A0B54"/>
    <w:rsid w:val="009A0D47"/>
    <w:rsid w:val="009A1E3D"/>
    <w:rsid w:val="009A29EE"/>
    <w:rsid w:val="009A3206"/>
    <w:rsid w:val="009A416E"/>
    <w:rsid w:val="009A4346"/>
    <w:rsid w:val="009A580B"/>
    <w:rsid w:val="009A58B0"/>
    <w:rsid w:val="009A639C"/>
    <w:rsid w:val="009A65C9"/>
    <w:rsid w:val="009A65CC"/>
    <w:rsid w:val="009A69E1"/>
    <w:rsid w:val="009A6FFD"/>
    <w:rsid w:val="009A7AC3"/>
    <w:rsid w:val="009B003F"/>
    <w:rsid w:val="009B07B0"/>
    <w:rsid w:val="009B0A7A"/>
    <w:rsid w:val="009B1924"/>
    <w:rsid w:val="009B1E6E"/>
    <w:rsid w:val="009B26AA"/>
    <w:rsid w:val="009B2753"/>
    <w:rsid w:val="009B2889"/>
    <w:rsid w:val="009B2C9A"/>
    <w:rsid w:val="009B3DA1"/>
    <w:rsid w:val="009B448E"/>
    <w:rsid w:val="009B4642"/>
    <w:rsid w:val="009B4C2D"/>
    <w:rsid w:val="009B6848"/>
    <w:rsid w:val="009B6E6A"/>
    <w:rsid w:val="009B7C19"/>
    <w:rsid w:val="009C07DD"/>
    <w:rsid w:val="009C1398"/>
    <w:rsid w:val="009C2378"/>
    <w:rsid w:val="009C25E2"/>
    <w:rsid w:val="009C26D3"/>
    <w:rsid w:val="009C282A"/>
    <w:rsid w:val="009C2DAD"/>
    <w:rsid w:val="009C3373"/>
    <w:rsid w:val="009C3585"/>
    <w:rsid w:val="009C411A"/>
    <w:rsid w:val="009C483E"/>
    <w:rsid w:val="009C5309"/>
    <w:rsid w:val="009C6EB5"/>
    <w:rsid w:val="009C7270"/>
    <w:rsid w:val="009C7AED"/>
    <w:rsid w:val="009C7C03"/>
    <w:rsid w:val="009D000D"/>
    <w:rsid w:val="009D011C"/>
    <w:rsid w:val="009D0332"/>
    <w:rsid w:val="009D1A05"/>
    <w:rsid w:val="009D1A13"/>
    <w:rsid w:val="009D1B67"/>
    <w:rsid w:val="009D279D"/>
    <w:rsid w:val="009D2DDE"/>
    <w:rsid w:val="009D3243"/>
    <w:rsid w:val="009D34AF"/>
    <w:rsid w:val="009D43EA"/>
    <w:rsid w:val="009D44F5"/>
    <w:rsid w:val="009D4787"/>
    <w:rsid w:val="009D59BA"/>
    <w:rsid w:val="009D5DF3"/>
    <w:rsid w:val="009D6F30"/>
    <w:rsid w:val="009D7212"/>
    <w:rsid w:val="009D78AE"/>
    <w:rsid w:val="009E2A4D"/>
    <w:rsid w:val="009E2CA8"/>
    <w:rsid w:val="009E3078"/>
    <w:rsid w:val="009E3784"/>
    <w:rsid w:val="009E3FE0"/>
    <w:rsid w:val="009E6327"/>
    <w:rsid w:val="009E6759"/>
    <w:rsid w:val="009E73F6"/>
    <w:rsid w:val="009E7792"/>
    <w:rsid w:val="009E7909"/>
    <w:rsid w:val="009E7990"/>
    <w:rsid w:val="009F00E3"/>
    <w:rsid w:val="009F1517"/>
    <w:rsid w:val="009F1E12"/>
    <w:rsid w:val="009F20BF"/>
    <w:rsid w:val="009F2B4F"/>
    <w:rsid w:val="009F436E"/>
    <w:rsid w:val="009F4757"/>
    <w:rsid w:val="009F4C80"/>
    <w:rsid w:val="009F4CFD"/>
    <w:rsid w:val="009F5F5C"/>
    <w:rsid w:val="009F6E0E"/>
    <w:rsid w:val="009F728E"/>
    <w:rsid w:val="00A0061E"/>
    <w:rsid w:val="00A00739"/>
    <w:rsid w:val="00A00D44"/>
    <w:rsid w:val="00A0143C"/>
    <w:rsid w:val="00A01C6F"/>
    <w:rsid w:val="00A01CAD"/>
    <w:rsid w:val="00A020EB"/>
    <w:rsid w:val="00A03017"/>
    <w:rsid w:val="00A03DFA"/>
    <w:rsid w:val="00A044A7"/>
    <w:rsid w:val="00A04536"/>
    <w:rsid w:val="00A04BFE"/>
    <w:rsid w:val="00A050E3"/>
    <w:rsid w:val="00A052D4"/>
    <w:rsid w:val="00A05A85"/>
    <w:rsid w:val="00A05B23"/>
    <w:rsid w:val="00A0671A"/>
    <w:rsid w:val="00A068A0"/>
    <w:rsid w:val="00A10654"/>
    <w:rsid w:val="00A106AE"/>
    <w:rsid w:val="00A10EAD"/>
    <w:rsid w:val="00A1113D"/>
    <w:rsid w:val="00A1143D"/>
    <w:rsid w:val="00A12462"/>
    <w:rsid w:val="00A12898"/>
    <w:rsid w:val="00A12D1B"/>
    <w:rsid w:val="00A1359B"/>
    <w:rsid w:val="00A14587"/>
    <w:rsid w:val="00A14732"/>
    <w:rsid w:val="00A147EE"/>
    <w:rsid w:val="00A14937"/>
    <w:rsid w:val="00A14ED2"/>
    <w:rsid w:val="00A1578D"/>
    <w:rsid w:val="00A159A6"/>
    <w:rsid w:val="00A16162"/>
    <w:rsid w:val="00A163AB"/>
    <w:rsid w:val="00A1725A"/>
    <w:rsid w:val="00A177E1"/>
    <w:rsid w:val="00A2059F"/>
    <w:rsid w:val="00A20AF4"/>
    <w:rsid w:val="00A21B0E"/>
    <w:rsid w:val="00A21F8A"/>
    <w:rsid w:val="00A22177"/>
    <w:rsid w:val="00A22FBF"/>
    <w:rsid w:val="00A2427F"/>
    <w:rsid w:val="00A25369"/>
    <w:rsid w:val="00A257C6"/>
    <w:rsid w:val="00A272FD"/>
    <w:rsid w:val="00A27377"/>
    <w:rsid w:val="00A27623"/>
    <w:rsid w:val="00A30544"/>
    <w:rsid w:val="00A30986"/>
    <w:rsid w:val="00A3174A"/>
    <w:rsid w:val="00A32782"/>
    <w:rsid w:val="00A32891"/>
    <w:rsid w:val="00A32BA5"/>
    <w:rsid w:val="00A33658"/>
    <w:rsid w:val="00A33907"/>
    <w:rsid w:val="00A33BE7"/>
    <w:rsid w:val="00A33F20"/>
    <w:rsid w:val="00A3476E"/>
    <w:rsid w:val="00A34D3A"/>
    <w:rsid w:val="00A3554E"/>
    <w:rsid w:val="00A369FD"/>
    <w:rsid w:val="00A37975"/>
    <w:rsid w:val="00A40444"/>
    <w:rsid w:val="00A4067E"/>
    <w:rsid w:val="00A40909"/>
    <w:rsid w:val="00A412A4"/>
    <w:rsid w:val="00A41537"/>
    <w:rsid w:val="00A4169C"/>
    <w:rsid w:val="00A41DE3"/>
    <w:rsid w:val="00A41F31"/>
    <w:rsid w:val="00A42159"/>
    <w:rsid w:val="00A4240A"/>
    <w:rsid w:val="00A4260B"/>
    <w:rsid w:val="00A42953"/>
    <w:rsid w:val="00A42BA4"/>
    <w:rsid w:val="00A43A2F"/>
    <w:rsid w:val="00A45C7F"/>
    <w:rsid w:val="00A47E80"/>
    <w:rsid w:val="00A50292"/>
    <w:rsid w:val="00A51006"/>
    <w:rsid w:val="00A51C8B"/>
    <w:rsid w:val="00A5311C"/>
    <w:rsid w:val="00A5358D"/>
    <w:rsid w:val="00A53619"/>
    <w:rsid w:val="00A53899"/>
    <w:rsid w:val="00A538E7"/>
    <w:rsid w:val="00A53F00"/>
    <w:rsid w:val="00A54A9F"/>
    <w:rsid w:val="00A54E30"/>
    <w:rsid w:val="00A56156"/>
    <w:rsid w:val="00A5634B"/>
    <w:rsid w:val="00A568FA"/>
    <w:rsid w:val="00A56B89"/>
    <w:rsid w:val="00A57607"/>
    <w:rsid w:val="00A60211"/>
    <w:rsid w:val="00A60900"/>
    <w:rsid w:val="00A60C26"/>
    <w:rsid w:val="00A614AE"/>
    <w:rsid w:val="00A631F2"/>
    <w:rsid w:val="00A64091"/>
    <w:rsid w:val="00A64227"/>
    <w:rsid w:val="00A64F2B"/>
    <w:rsid w:val="00A652F2"/>
    <w:rsid w:val="00A66342"/>
    <w:rsid w:val="00A6752A"/>
    <w:rsid w:val="00A67709"/>
    <w:rsid w:val="00A70549"/>
    <w:rsid w:val="00A7096A"/>
    <w:rsid w:val="00A70FA4"/>
    <w:rsid w:val="00A715C9"/>
    <w:rsid w:val="00A71B94"/>
    <w:rsid w:val="00A71E6C"/>
    <w:rsid w:val="00A73777"/>
    <w:rsid w:val="00A73CCE"/>
    <w:rsid w:val="00A73E31"/>
    <w:rsid w:val="00A742F4"/>
    <w:rsid w:val="00A7453A"/>
    <w:rsid w:val="00A7497C"/>
    <w:rsid w:val="00A74B1C"/>
    <w:rsid w:val="00A74B2F"/>
    <w:rsid w:val="00A74D6A"/>
    <w:rsid w:val="00A74DA5"/>
    <w:rsid w:val="00A75932"/>
    <w:rsid w:val="00A75DC1"/>
    <w:rsid w:val="00A76FDA"/>
    <w:rsid w:val="00A77686"/>
    <w:rsid w:val="00A80495"/>
    <w:rsid w:val="00A811AA"/>
    <w:rsid w:val="00A82B72"/>
    <w:rsid w:val="00A8368C"/>
    <w:rsid w:val="00A83BA2"/>
    <w:rsid w:val="00A8414D"/>
    <w:rsid w:val="00A8499A"/>
    <w:rsid w:val="00A86693"/>
    <w:rsid w:val="00A87E86"/>
    <w:rsid w:val="00A902EA"/>
    <w:rsid w:val="00A9033E"/>
    <w:rsid w:val="00A90C76"/>
    <w:rsid w:val="00A92B7B"/>
    <w:rsid w:val="00A92CAF"/>
    <w:rsid w:val="00A948EF"/>
    <w:rsid w:val="00A94B73"/>
    <w:rsid w:val="00A951F1"/>
    <w:rsid w:val="00A95253"/>
    <w:rsid w:val="00A95332"/>
    <w:rsid w:val="00A954DB"/>
    <w:rsid w:val="00A95C1C"/>
    <w:rsid w:val="00A96103"/>
    <w:rsid w:val="00A9642A"/>
    <w:rsid w:val="00A965FB"/>
    <w:rsid w:val="00A96759"/>
    <w:rsid w:val="00A96E4F"/>
    <w:rsid w:val="00A972A7"/>
    <w:rsid w:val="00AA0225"/>
    <w:rsid w:val="00AA050F"/>
    <w:rsid w:val="00AA07AE"/>
    <w:rsid w:val="00AA210B"/>
    <w:rsid w:val="00AA21AB"/>
    <w:rsid w:val="00AA2731"/>
    <w:rsid w:val="00AA3D17"/>
    <w:rsid w:val="00AA4565"/>
    <w:rsid w:val="00AA4AC7"/>
    <w:rsid w:val="00AA4CE5"/>
    <w:rsid w:val="00AA516D"/>
    <w:rsid w:val="00AA6661"/>
    <w:rsid w:val="00AA6EC7"/>
    <w:rsid w:val="00AA6F23"/>
    <w:rsid w:val="00AA7032"/>
    <w:rsid w:val="00AA7062"/>
    <w:rsid w:val="00AA715B"/>
    <w:rsid w:val="00AB08AF"/>
    <w:rsid w:val="00AB0C65"/>
    <w:rsid w:val="00AB0EED"/>
    <w:rsid w:val="00AB1316"/>
    <w:rsid w:val="00AB1D7C"/>
    <w:rsid w:val="00AB25D8"/>
    <w:rsid w:val="00AB2AC1"/>
    <w:rsid w:val="00AB3CA2"/>
    <w:rsid w:val="00AB3EBB"/>
    <w:rsid w:val="00AB5891"/>
    <w:rsid w:val="00AB5B63"/>
    <w:rsid w:val="00AB6C33"/>
    <w:rsid w:val="00AB7E6F"/>
    <w:rsid w:val="00AB7F5F"/>
    <w:rsid w:val="00AC02B1"/>
    <w:rsid w:val="00AC0A70"/>
    <w:rsid w:val="00AC1D5D"/>
    <w:rsid w:val="00AC206F"/>
    <w:rsid w:val="00AC2DD3"/>
    <w:rsid w:val="00AC2F9C"/>
    <w:rsid w:val="00AC3ED3"/>
    <w:rsid w:val="00AC41A3"/>
    <w:rsid w:val="00AC427B"/>
    <w:rsid w:val="00AC4CCE"/>
    <w:rsid w:val="00AC5533"/>
    <w:rsid w:val="00AC5A1B"/>
    <w:rsid w:val="00AC6684"/>
    <w:rsid w:val="00AC6E57"/>
    <w:rsid w:val="00AC72ED"/>
    <w:rsid w:val="00AC7D12"/>
    <w:rsid w:val="00AD01FA"/>
    <w:rsid w:val="00AD2C7B"/>
    <w:rsid w:val="00AD363B"/>
    <w:rsid w:val="00AD3B16"/>
    <w:rsid w:val="00AD474C"/>
    <w:rsid w:val="00AD4B33"/>
    <w:rsid w:val="00AD4EAC"/>
    <w:rsid w:val="00AD6EEE"/>
    <w:rsid w:val="00AD705B"/>
    <w:rsid w:val="00AD720D"/>
    <w:rsid w:val="00AD7B80"/>
    <w:rsid w:val="00AE03F7"/>
    <w:rsid w:val="00AE0478"/>
    <w:rsid w:val="00AE09BA"/>
    <w:rsid w:val="00AE0D5B"/>
    <w:rsid w:val="00AE0FD6"/>
    <w:rsid w:val="00AE112B"/>
    <w:rsid w:val="00AE1653"/>
    <w:rsid w:val="00AE189A"/>
    <w:rsid w:val="00AE2262"/>
    <w:rsid w:val="00AE2755"/>
    <w:rsid w:val="00AE2933"/>
    <w:rsid w:val="00AE3EA6"/>
    <w:rsid w:val="00AE4A89"/>
    <w:rsid w:val="00AE500C"/>
    <w:rsid w:val="00AE51B7"/>
    <w:rsid w:val="00AE5CBF"/>
    <w:rsid w:val="00AE61FC"/>
    <w:rsid w:val="00AE6CCE"/>
    <w:rsid w:val="00AE7B89"/>
    <w:rsid w:val="00AF1BC6"/>
    <w:rsid w:val="00AF1D2F"/>
    <w:rsid w:val="00AF2081"/>
    <w:rsid w:val="00AF2432"/>
    <w:rsid w:val="00AF2E17"/>
    <w:rsid w:val="00AF2E86"/>
    <w:rsid w:val="00AF3759"/>
    <w:rsid w:val="00AF39D7"/>
    <w:rsid w:val="00AF40F4"/>
    <w:rsid w:val="00AF4630"/>
    <w:rsid w:val="00AF5103"/>
    <w:rsid w:val="00AF5367"/>
    <w:rsid w:val="00AF53BC"/>
    <w:rsid w:val="00AF6691"/>
    <w:rsid w:val="00AF6BBB"/>
    <w:rsid w:val="00AF79BA"/>
    <w:rsid w:val="00B003EA"/>
    <w:rsid w:val="00B00915"/>
    <w:rsid w:val="00B0167D"/>
    <w:rsid w:val="00B01FC9"/>
    <w:rsid w:val="00B024A8"/>
    <w:rsid w:val="00B024AB"/>
    <w:rsid w:val="00B028EA"/>
    <w:rsid w:val="00B02B13"/>
    <w:rsid w:val="00B02E28"/>
    <w:rsid w:val="00B02FD2"/>
    <w:rsid w:val="00B0308D"/>
    <w:rsid w:val="00B030D5"/>
    <w:rsid w:val="00B0353E"/>
    <w:rsid w:val="00B03576"/>
    <w:rsid w:val="00B0372E"/>
    <w:rsid w:val="00B043FB"/>
    <w:rsid w:val="00B05DA4"/>
    <w:rsid w:val="00B06137"/>
    <w:rsid w:val="00B06323"/>
    <w:rsid w:val="00B06398"/>
    <w:rsid w:val="00B07104"/>
    <w:rsid w:val="00B07B96"/>
    <w:rsid w:val="00B10820"/>
    <w:rsid w:val="00B11C89"/>
    <w:rsid w:val="00B1298D"/>
    <w:rsid w:val="00B12C4E"/>
    <w:rsid w:val="00B135ED"/>
    <w:rsid w:val="00B1381F"/>
    <w:rsid w:val="00B138B2"/>
    <w:rsid w:val="00B14833"/>
    <w:rsid w:val="00B14955"/>
    <w:rsid w:val="00B14DF6"/>
    <w:rsid w:val="00B14FF4"/>
    <w:rsid w:val="00B1606E"/>
    <w:rsid w:val="00B1656A"/>
    <w:rsid w:val="00B1693D"/>
    <w:rsid w:val="00B1759C"/>
    <w:rsid w:val="00B17CD9"/>
    <w:rsid w:val="00B17ECF"/>
    <w:rsid w:val="00B17F54"/>
    <w:rsid w:val="00B17FBF"/>
    <w:rsid w:val="00B208C8"/>
    <w:rsid w:val="00B20F0A"/>
    <w:rsid w:val="00B21FE1"/>
    <w:rsid w:val="00B22369"/>
    <w:rsid w:val="00B2379C"/>
    <w:rsid w:val="00B23D8E"/>
    <w:rsid w:val="00B24051"/>
    <w:rsid w:val="00B2406D"/>
    <w:rsid w:val="00B2573F"/>
    <w:rsid w:val="00B26514"/>
    <w:rsid w:val="00B26D54"/>
    <w:rsid w:val="00B26EA2"/>
    <w:rsid w:val="00B27518"/>
    <w:rsid w:val="00B30C59"/>
    <w:rsid w:val="00B31939"/>
    <w:rsid w:val="00B31B5E"/>
    <w:rsid w:val="00B31C47"/>
    <w:rsid w:val="00B3245E"/>
    <w:rsid w:val="00B32644"/>
    <w:rsid w:val="00B32C37"/>
    <w:rsid w:val="00B32D28"/>
    <w:rsid w:val="00B330BB"/>
    <w:rsid w:val="00B33AFF"/>
    <w:rsid w:val="00B33BD6"/>
    <w:rsid w:val="00B33F3F"/>
    <w:rsid w:val="00B34434"/>
    <w:rsid w:val="00B34E45"/>
    <w:rsid w:val="00B355BE"/>
    <w:rsid w:val="00B355CD"/>
    <w:rsid w:val="00B35A78"/>
    <w:rsid w:val="00B36153"/>
    <w:rsid w:val="00B36166"/>
    <w:rsid w:val="00B4009F"/>
    <w:rsid w:val="00B40BC0"/>
    <w:rsid w:val="00B41625"/>
    <w:rsid w:val="00B41B47"/>
    <w:rsid w:val="00B422E3"/>
    <w:rsid w:val="00B42AF8"/>
    <w:rsid w:val="00B42BA7"/>
    <w:rsid w:val="00B43E76"/>
    <w:rsid w:val="00B43FD6"/>
    <w:rsid w:val="00B4569B"/>
    <w:rsid w:val="00B46C42"/>
    <w:rsid w:val="00B46E84"/>
    <w:rsid w:val="00B47833"/>
    <w:rsid w:val="00B47AB6"/>
    <w:rsid w:val="00B502F2"/>
    <w:rsid w:val="00B50406"/>
    <w:rsid w:val="00B5113E"/>
    <w:rsid w:val="00B512D0"/>
    <w:rsid w:val="00B52A53"/>
    <w:rsid w:val="00B54771"/>
    <w:rsid w:val="00B54BE0"/>
    <w:rsid w:val="00B54BE6"/>
    <w:rsid w:val="00B54BFE"/>
    <w:rsid w:val="00B55EC3"/>
    <w:rsid w:val="00B56019"/>
    <w:rsid w:val="00B560A6"/>
    <w:rsid w:val="00B565F9"/>
    <w:rsid w:val="00B56793"/>
    <w:rsid w:val="00B56C2B"/>
    <w:rsid w:val="00B572F4"/>
    <w:rsid w:val="00B619DB"/>
    <w:rsid w:val="00B61B4A"/>
    <w:rsid w:val="00B61BCD"/>
    <w:rsid w:val="00B62858"/>
    <w:rsid w:val="00B62A0E"/>
    <w:rsid w:val="00B6431B"/>
    <w:rsid w:val="00B64CF1"/>
    <w:rsid w:val="00B6591F"/>
    <w:rsid w:val="00B66022"/>
    <w:rsid w:val="00B66919"/>
    <w:rsid w:val="00B67319"/>
    <w:rsid w:val="00B67F9F"/>
    <w:rsid w:val="00B70CC5"/>
    <w:rsid w:val="00B70FD1"/>
    <w:rsid w:val="00B7130E"/>
    <w:rsid w:val="00B71468"/>
    <w:rsid w:val="00B7221A"/>
    <w:rsid w:val="00B733A8"/>
    <w:rsid w:val="00B73432"/>
    <w:rsid w:val="00B74039"/>
    <w:rsid w:val="00B74161"/>
    <w:rsid w:val="00B74CD1"/>
    <w:rsid w:val="00B758FA"/>
    <w:rsid w:val="00B75D45"/>
    <w:rsid w:val="00B75E77"/>
    <w:rsid w:val="00B771CA"/>
    <w:rsid w:val="00B772E0"/>
    <w:rsid w:val="00B773EB"/>
    <w:rsid w:val="00B801F9"/>
    <w:rsid w:val="00B802D6"/>
    <w:rsid w:val="00B80841"/>
    <w:rsid w:val="00B80CB3"/>
    <w:rsid w:val="00B813E9"/>
    <w:rsid w:val="00B8204A"/>
    <w:rsid w:val="00B8210E"/>
    <w:rsid w:val="00B821ED"/>
    <w:rsid w:val="00B828AF"/>
    <w:rsid w:val="00B82CDD"/>
    <w:rsid w:val="00B836DB"/>
    <w:rsid w:val="00B83A28"/>
    <w:rsid w:val="00B844FD"/>
    <w:rsid w:val="00B8462D"/>
    <w:rsid w:val="00B8463A"/>
    <w:rsid w:val="00B8504F"/>
    <w:rsid w:val="00B852B1"/>
    <w:rsid w:val="00B859A6"/>
    <w:rsid w:val="00B85CFC"/>
    <w:rsid w:val="00B85F38"/>
    <w:rsid w:val="00B85F4C"/>
    <w:rsid w:val="00B863E7"/>
    <w:rsid w:val="00B8696E"/>
    <w:rsid w:val="00B873A3"/>
    <w:rsid w:val="00B91080"/>
    <w:rsid w:val="00B91174"/>
    <w:rsid w:val="00B911A2"/>
    <w:rsid w:val="00B92E2E"/>
    <w:rsid w:val="00B93A45"/>
    <w:rsid w:val="00B93D8D"/>
    <w:rsid w:val="00B93EE9"/>
    <w:rsid w:val="00B94282"/>
    <w:rsid w:val="00B94298"/>
    <w:rsid w:val="00B94FCE"/>
    <w:rsid w:val="00B952BD"/>
    <w:rsid w:val="00B957EC"/>
    <w:rsid w:val="00B96222"/>
    <w:rsid w:val="00B96E89"/>
    <w:rsid w:val="00B9700E"/>
    <w:rsid w:val="00B97C63"/>
    <w:rsid w:val="00B97D44"/>
    <w:rsid w:val="00BA04B6"/>
    <w:rsid w:val="00BA0E57"/>
    <w:rsid w:val="00BA1E2B"/>
    <w:rsid w:val="00BA1E6D"/>
    <w:rsid w:val="00BA254C"/>
    <w:rsid w:val="00BA39B0"/>
    <w:rsid w:val="00BA3D8B"/>
    <w:rsid w:val="00BA4874"/>
    <w:rsid w:val="00BA63A4"/>
    <w:rsid w:val="00BA6C9D"/>
    <w:rsid w:val="00BA766E"/>
    <w:rsid w:val="00BB047C"/>
    <w:rsid w:val="00BB0F8D"/>
    <w:rsid w:val="00BB1BDD"/>
    <w:rsid w:val="00BB1D36"/>
    <w:rsid w:val="00BB2040"/>
    <w:rsid w:val="00BB2407"/>
    <w:rsid w:val="00BB287F"/>
    <w:rsid w:val="00BB3719"/>
    <w:rsid w:val="00BB4642"/>
    <w:rsid w:val="00BB4CF0"/>
    <w:rsid w:val="00BB5448"/>
    <w:rsid w:val="00BB6461"/>
    <w:rsid w:val="00BC04AF"/>
    <w:rsid w:val="00BC0F47"/>
    <w:rsid w:val="00BC2DAC"/>
    <w:rsid w:val="00BC48AF"/>
    <w:rsid w:val="00BC4F7D"/>
    <w:rsid w:val="00BC5159"/>
    <w:rsid w:val="00BC5163"/>
    <w:rsid w:val="00BC51EA"/>
    <w:rsid w:val="00BC558F"/>
    <w:rsid w:val="00BC5A64"/>
    <w:rsid w:val="00BC638C"/>
    <w:rsid w:val="00BC7156"/>
    <w:rsid w:val="00BC7670"/>
    <w:rsid w:val="00BC76EB"/>
    <w:rsid w:val="00BC7C8F"/>
    <w:rsid w:val="00BC7DF9"/>
    <w:rsid w:val="00BD00A2"/>
    <w:rsid w:val="00BD0B8A"/>
    <w:rsid w:val="00BD16F2"/>
    <w:rsid w:val="00BD19EF"/>
    <w:rsid w:val="00BD1CC1"/>
    <w:rsid w:val="00BD1CE1"/>
    <w:rsid w:val="00BD2308"/>
    <w:rsid w:val="00BD25F1"/>
    <w:rsid w:val="00BD31F0"/>
    <w:rsid w:val="00BD328B"/>
    <w:rsid w:val="00BD32CB"/>
    <w:rsid w:val="00BD44DC"/>
    <w:rsid w:val="00BD4693"/>
    <w:rsid w:val="00BD4D63"/>
    <w:rsid w:val="00BD5B03"/>
    <w:rsid w:val="00BD5B26"/>
    <w:rsid w:val="00BD5B7D"/>
    <w:rsid w:val="00BD617A"/>
    <w:rsid w:val="00BD6EB1"/>
    <w:rsid w:val="00BD7480"/>
    <w:rsid w:val="00BD78D6"/>
    <w:rsid w:val="00BE080B"/>
    <w:rsid w:val="00BE0A1A"/>
    <w:rsid w:val="00BE0A23"/>
    <w:rsid w:val="00BE12DB"/>
    <w:rsid w:val="00BE3396"/>
    <w:rsid w:val="00BE3F50"/>
    <w:rsid w:val="00BE409D"/>
    <w:rsid w:val="00BE462F"/>
    <w:rsid w:val="00BE5090"/>
    <w:rsid w:val="00BE54D3"/>
    <w:rsid w:val="00BE5765"/>
    <w:rsid w:val="00BE5EF8"/>
    <w:rsid w:val="00BE66E2"/>
    <w:rsid w:val="00BE68FB"/>
    <w:rsid w:val="00BE6F4C"/>
    <w:rsid w:val="00BE74C9"/>
    <w:rsid w:val="00BE7DE9"/>
    <w:rsid w:val="00BF0F84"/>
    <w:rsid w:val="00BF1D3A"/>
    <w:rsid w:val="00BF2D40"/>
    <w:rsid w:val="00BF36C3"/>
    <w:rsid w:val="00BF42E6"/>
    <w:rsid w:val="00BF4A4A"/>
    <w:rsid w:val="00BF5184"/>
    <w:rsid w:val="00BF60F5"/>
    <w:rsid w:val="00BF7BD0"/>
    <w:rsid w:val="00C00AC1"/>
    <w:rsid w:val="00C00E69"/>
    <w:rsid w:val="00C01F12"/>
    <w:rsid w:val="00C03646"/>
    <w:rsid w:val="00C03D0F"/>
    <w:rsid w:val="00C044DB"/>
    <w:rsid w:val="00C04698"/>
    <w:rsid w:val="00C068E7"/>
    <w:rsid w:val="00C074A6"/>
    <w:rsid w:val="00C079C0"/>
    <w:rsid w:val="00C1068D"/>
    <w:rsid w:val="00C10741"/>
    <w:rsid w:val="00C10BC6"/>
    <w:rsid w:val="00C11303"/>
    <w:rsid w:val="00C1141C"/>
    <w:rsid w:val="00C1267D"/>
    <w:rsid w:val="00C12A0A"/>
    <w:rsid w:val="00C1353F"/>
    <w:rsid w:val="00C13908"/>
    <w:rsid w:val="00C1498B"/>
    <w:rsid w:val="00C156B8"/>
    <w:rsid w:val="00C1578B"/>
    <w:rsid w:val="00C15928"/>
    <w:rsid w:val="00C15B6C"/>
    <w:rsid w:val="00C167DA"/>
    <w:rsid w:val="00C1719F"/>
    <w:rsid w:val="00C17C3B"/>
    <w:rsid w:val="00C17E5A"/>
    <w:rsid w:val="00C2047A"/>
    <w:rsid w:val="00C2157F"/>
    <w:rsid w:val="00C21EBC"/>
    <w:rsid w:val="00C2219A"/>
    <w:rsid w:val="00C22B9E"/>
    <w:rsid w:val="00C22F03"/>
    <w:rsid w:val="00C23026"/>
    <w:rsid w:val="00C240B6"/>
    <w:rsid w:val="00C2480B"/>
    <w:rsid w:val="00C25948"/>
    <w:rsid w:val="00C25CA4"/>
    <w:rsid w:val="00C25DC7"/>
    <w:rsid w:val="00C25F07"/>
    <w:rsid w:val="00C2623C"/>
    <w:rsid w:val="00C2704C"/>
    <w:rsid w:val="00C27542"/>
    <w:rsid w:val="00C30945"/>
    <w:rsid w:val="00C30F2C"/>
    <w:rsid w:val="00C32CE5"/>
    <w:rsid w:val="00C32D3C"/>
    <w:rsid w:val="00C33AAC"/>
    <w:rsid w:val="00C33C2A"/>
    <w:rsid w:val="00C3409C"/>
    <w:rsid w:val="00C34505"/>
    <w:rsid w:val="00C36CB5"/>
    <w:rsid w:val="00C36D67"/>
    <w:rsid w:val="00C3713F"/>
    <w:rsid w:val="00C372C5"/>
    <w:rsid w:val="00C4271D"/>
    <w:rsid w:val="00C43378"/>
    <w:rsid w:val="00C43448"/>
    <w:rsid w:val="00C43E7D"/>
    <w:rsid w:val="00C44991"/>
    <w:rsid w:val="00C44D4B"/>
    <w:rsid w:val="00C44D7D"/>
    <w:rsid w:val="00C4510B"/>
    <w:rsid w:val="00C453C5"/>
    <w:rsid w:val="00C45E81"/>
    <w:rsid w:val="00C4601D"/>
    <w:rsid w:val="00C460AC"/>
    <w:rsid w:val="00C4672E"/>
    <w:rsid w:val="00C47910"/>
    <w:rsid w:val="00C5015E"/>
    <w:rsid w:val="00C50ED6"/>
    <w:rsid w:val="00C514CD"/>
    <w:rsid w:val="00C51743"/>
    <w:rsid w:val="00C520EB"/>
    <w:rsid w:val="00C52B6A"/>
    <w:rsid w:val="00C52E9E"/>
    <w:rsid w:val="00C53638"/>
    <w:rsid w:val="00C53ADD"/>
    <w:rsid w:val="00C546D2"/>
    <w:rsid w:val="00C54B10"/>
    <w:rsid w:val="00C56008"/>
    <w:rsid w:val="00C560E1"/>
    <w:rsid w:val="00C56264"/>
    <w:rsid w:val="00C5723F"/>
    <w:rsid w:val="00C60253"/>
    <w:rsid w:val="00C60634"/>
    <w:rsid w:val="00C60CF4"/>
    <w:rsid w:val="00C61E9C"/>
    <w:rsid w:val="00C62250"/>
    <w:rsid w:val="00C623ED"/>
    <w:rsid w:val="00C633E0"/>
    <w:rsid w:val="00C63A33"/>
    <w:rsid w:val="00C63E2B"/>
    <w:rsid w:val="00C63E34"/>
    <w:rsid w:val="00C6449A"/>
    <w:rsid w:val="00C65183"/>
    <w:rsid w:val="00C656F9"/>
    <w:rsid w:val="00C66F93"/>
    <w:rsid w:val="00C67F33"/>
    <w:rsid w:val="00C7042E"/>
    <w:rsid w:val="00C706F1"/>
    <w:rsid w:val="00C7178F"/>
    <w:rsid w:val="00C721D9"/>
    <w:rsid w:val="00C72385"/>
    <w:rsid w:val="00C72B73"/>
    <w:rsid w:val="00C7323E"/>
    <w:rsid w:val="00C73693"/>
    <w:rsid w:val="00C738B5"/>
    <w:rsid w:val="00C744E3"/>
    <w:rsid w:val="00C75DF4"/>
    <w:rsid w:val="00C76A09"/>
    <w:rsid w:val="00C77122"/>
    <w:rsid w:val="00C7745B"/>
    <w:rsid w:val="00C809C2"/>
    <w:rsid w:val="00C81724"/>
    <w:rsid w:val="00C81ADF"/>
    <w:rsid w:val="00C8207F"/>
    <w:rsid w:val="00C82748"/>
    <w:rsid w:val="00C82944"/>
    <w:rsid w:val="00C82FBA"/>
    <w:rsid w:val="00C84379"/>
    <w:rsid w:val="00C8460A"/>
    <w:rsid w:val="00C84801"/>
    <w:rsid w:val="00C84DAD"/>
    <w:rsid w:val="00C85072"/>
    <w:rsid w:val="00C860D8"/>
    <w:rsid w:val="00C864DA"/>
    <w:rsid w:val="00C867CB"/>
    <w:rsid w:val="00C86FD0"/>
    <w:rsid w:val="00C87274"/>
    <w:rsid w:val="00C872C0"/>
    <w:rsid w:val="00C907F0"/>
    <w:rsid w:val="00C90988"/>
    <w:rsid w:val="00C90A85"/>
    <w:rsid w:val="00C90DAA"/>
    <w:rsid w:val="00C91727"/>
    <w:rsid w:val="00C9260E"/>
    <w:rsid w:val="00C93535"/>
    <w:rsid w:val="00C935B2"/>
    <w:rsid w:val="00C937B1"/>
    <w:rsid w:val="00C93FC6"/>
    <w:rsid w:val="00C94443"/>
    <w:rsid w:val="00C946D1"/>
    <w:rsid w:val="00C94D4B"/>
    <w:rsid w:val="00C94F1C"/>
    <w:rsid w:val="00C9558F"/>
    <w:rsid w:val="00C95901"/>
    <w:rsid w:val="00C9676D"/>
    <w:rsid w:val="00C96BF8"/>
    <w:rsid w:val="00C97330"/>
    <w:rsid w:val="00CA0279"/>
    <w:rsid w:val="00CA0369"/>
    <w:rsid w:val="00CA1B34"/>
    <w:rsid w:val="00CA1D86"/>
    <w:rsid w:val="00CA1D9F"/>
    <w:rsid w:val="00CA22F2"/>
    <w:rsid w:val="00CA26A4"/>
    <w:rsid w:val="00CA2EB4"/>
    <w:rsid w:val="00CA2EF8"/>
    <w:rsid w:val="00CA307C"/>
    <w:rsid w:val="00CA3D6C"/>
    <w:rsid w:val="00CA3EB1"/>
    <w:rsid w:val="00CA3F44"/>
    <w:rsid w:val="00CA4253"/>
    <w:rsid w:val="00CA4D31"/>
    <w:rsid w:val="00CA4F60"/>
    <w:rsid w:val="00CA5124"/>
    <w:rsid w:val="00CA52F6"/>
    <w:rsid w:val="00CA544B"/>
    <w:rsid w:val="00CA5798"/>
    <w:rsid w:val="00CA6E75"/>
    <w:rsid w:val="00CA7079"/>
    <w:rsid w:val="00CA7604"/>
    <w:rsid w:val="00CA7802"/>
    <w:rsid w:val="00CA78C4"/>
    <w:rsid w:val="00CB04DA"/>
    <w:rsid w:val="00CB0829"/>
    <w:rsid w:val="00CB0916"/>
    <w:rsid w:val="00CB0A8F"/>
    <w:rsid w:val="00CB17FE"/>
    <w:rsid w:val="00CB1DBF"/>
    <w:rsid w:val="00CB24D5"/>
    <w:rsid w:val="00CB2F7B"/>
    <w:rsid w:val="00CB321C"/>
    <w:rsid w:val="00CB4B47"/>
    <w:rsid w:val="00CB4CF4"/>
    <w:rsid w:val="00CB4F42"/>
    <w:rsid w:val="00CB50A7"/>
    <w:rsid w:val="00CB560D"/>
    <w:rsid w:val="00CB570C"/>
    <w:rsid w:val="00CB5935"/>
    <w:rsid w:val="00CB61C9"/>
    <w:rsid w:val="00CB6555"/>
    <w:rsid w:val="00CB6654"/>
    <w:rsid w:val="00CB694A"/>
    <w:rsid w:val="00CB78BF"/>
    <w:rsid w:val="00CB7B2A"/>
    <w:rsid w:val="00CC0866"/>
    <w:rsid w:val="00CC13F7"/>
    <w:rsid w:val="00CC268F"/>
    <w:rsid w:val="00CC2B41"/>
    <w:rsid w:val="00CC480A"/>
    <w:rsid w:val="00CC4969"/>
    <w:rsid w:val="00CC4A9C"/>
    <w:rsid w:val="00CC4E1A"/>
    <w:rsid w:val="00CC50BA"/>
    <w:rsid w:val="00CC52FD"/>
    <w:rsid w:val="00CC5983"/>
    <w:rsid w:val="00CC6258"/>
    <w:rsid w:val="00CC6409"/>
    <w:rsid w:val="00CC66C2"/>
    <w:rsid w:val="00CC7483"/>
    <w:rsid w:val="00CD038A"/>
    <w:rsid w:val="00CD12AC"/>
    <w:rsid w:val="00CD1B2C"/>
    <w:rsid w:val="00CD25DD"/>
    <w:rsid w:val="00CD2628"/>
    <w:rsid w:val="00CD2ADA"/>
    <w:rsid w:val="00CD4E1E"/>
    <w:rsid w:val="00CD5555"/>
    <w:rsid w:val="00CD6551"/>
    <w:rsid w:val="00CD6C95"/>
    <w:rsid w:val="00CD72DA"/>
    <w:rsid w:val="00CD7648"/>
    <w:rsid w:val="00CE0097"/>
    <w:rsid w:val="00CE04A2"/>
    <w:rsid w:val="00CE081B"/>
    <w:rsid w:val="00CE084E"/>
    <w:rsid w:val="00CE19D4"/>
    <w:rsid w:val="00CE248B"/>
    <w:rsid w:val="00CE269D"/>
    <w:rsid w:val="00CE285C"/>
    <w:rsid w:val="00CE413D"/>
    <w:rsid w:val="00CE4218"/>
    <w:rsid w:val="00CE4699"/>
    <w:rsid w:val="00CE4B68"/>
    <w:rsid w:val="00CE4F4F"/>
    <w:rsid w:val="00CE58AB"/>
    <w:rsid w:val="00CE5B07"/>
    <w:rsid w:val="00CE5EBA"/>
    <w:rsid w:val="00CE5EFA"/>
    <w:rsid w:val="00CE6596"/>
    <w:rsid w:val="00CE674E"/>
    <w:rsid w:val="00CE7336"/>
    <w:rsid w:val="00CE7789"/>
    <w:rsid w:val="00CE7BDE"/>
    <w:rsid w:val="00CE7D23"/>
    <w:rsid w:val="00CF00E3"/>
    <w:rsid w:val="00CF0182"/>
    <w:rsid w:val="00CF09B3"/>
    <w:rsid w:val="00CF0D94"/>
    <w:rsid w:val="00CF1D70"/>
    <w:rsid w:val="00CF1F83"/>
    <w:rsid w:val="00CF24FD"/>
    <w:rsid w:val="00CF2957"/>
    <w:rsid w:val="00CF3BBB"/>
    <w:rsid w:val="00CF3D2D"/>
    <w:rsid w:val="00CF40C2"/>
    <w:rsid w:val="00CF516A"/>
    <w:rsid w:val="00CF684F"/>
    <w:rsid w:val="00CF6A59"/>
    <w:rsid w:val="00CF6B7A"/>
    <w:rsid w:val="00CF6C92"/>
    <w:rsid w:val="00CF765B"/>
    <w:rsid w:val="00CF76F2"/>
    <w:rsid w:val="00CF7AB9"/>
    <w:rsid w:val="00D00691"/>
    <w:rsid w:val="00D00F10"/>
    <w:rsid w:val="00D01671"/>
    <w:rsid w:val="00D0231B"/>
    <w:rsid w:val="00D0238F"/>
    <w:rsid w:val="00D02F59"/>
    <w:rsid w:val="00D0335F"/>
    <w:rsid w:val="00D03ABA"/>
    <w:rsid w:val="00D047CC"/>
    <w:rsid w:val="00D04D78"/>
    <w:rsid w:val="00D0669F"/>
    <w:rsid w:val="00D067C7"/>
    <w:rsid w:val="00D06FF9"/>
    <w:rsid w:val="00D0745C"/>
    <w:rsid w:val="00D108C2"/>
    <w:rsid w:val="00D10EE7"/>
    <w:rsid w:val="00D11C6B"/>
    <w:rsid w:val="00D11C86"/>
    <w:rsid w:val="00D129E9"/>
    <w:rsid w:val="00D130DD"/>
    <w:rsid w:val="00D133CF"/>
    <w:rsid w:val="00D13574"/>
    <w:rsid w:val="00D146E6"/>
    <w:rsid w:val="00D14F9E"/>
    <w:rsid w:val="00D155B4"/>
    <w:rsid w:val="00D1746C"/>
    <w:rsid w:val="00D205DC"/>
    <w:rsid w:val="00D20971"/>
    <w:rsid w:val="00D21144"/>
    <w:rsid w:val="00D21347"/>
    <w:rsid w:val="00D21CCD"/>
    <w:rsid w:val="00D23008"/>
    <w:rsid w:val="00D238FB"/>
    <w:rsid w:val="00D2432F"/>
    <w:rsid w:val="00D26A8C"/>
    <w:rsid w:val="00D27838"/>
    <w:rsid w:val="00D278E6"/>
    <w:rsid w:val="00D27ADC"/>
    <w:rsid w:val="00D31C1D"/>
    <w:rsid w:val="00D327EB"/>
    <w:rsid w:val="00D32842"/>
    <w:rsid w:val="00D33CF2"/>
    <w:rsid w:val="00D3451C"/>
    <w:rsid w:val="00D34C4E"/>
    <w:rsid w:val="00D34F2B"/>
    <w:rsid w:val="00D35568"/>
    <w:rsid w:val="00D35DC6"/>
    <w:rsid w:val="00D36089"/>
    <w:rsid w:val="00D37B50"/>
    <w:rsid w:val="00D37CE7"/>
    <w:rsid w:val="00D40D80"/>
    <w:rsid w:val="00D41D0F"/>
    <w:rsid w:val="00D41EEE"/>
    <w:rsid w:val="00D4233D"/>
    <w:rsid w:val="00D42620"/>
    <w:rsid w:val="00D42CD5"/>
    <w:rsid w:val="00D42DF1"/>
    <w:rsid w:val="00D4370C"/>
    <w:rsid w:val="00D439BA"/>
    <w:rsid w:val="00D43B3E"/>
    <w:rsid w:val="00D43D59"/>
    <w:rsid w:val="00D44312"/>
    <w:rsid w:val="00D4487D"/>
    <w:rsid w:val="00D44B8E"/>
    <w:rsid w:val="00D46411"/>
    <w:rsid w:val="00D46C01"/>
    <w:rsid w:val="00D472D1"/>
    <w:rsid w:val="00D506DB"/>
    <w:rsid w:val="00D50FD4"/>
    <w:rsid w:val="00D5127A"/>
    <w:rsid w:val="00D5170C"/>
    <w:rsid w:val="00D5176A"/>
    <w:rsid w:val="00D5324D"/>
    <w:rsid w:val="00D5332E"/>
    <w:rsid w:val="00D53367"/>
    <w:rsid w:val="00D5388D"/>
    <w:rsid w:val="00D53F02"/>
    <w:rsid w:val="00D5478B"/>
    <w:rsid w:val="00D54C14"/>
    <w:rsid w:val="00D57629"/>
    <w:rsid w:val="00D57B4C"/>
    <w:rsid w:val="00D57C23"/>
    <w:rsid w:val="00D57C7A"/>
    <w:rsid w:val="00D57E2B"/>
    <w:rsid w:val="00D60F95"/>
    <w:rsid w:val="00D61B07"/>
    <w:rsid w:val="00D620D3"/>
    <w:rsid w:val="00D64583"/>
    <w:rsid w:val="00D64804"/>
    <w:rsid w:val="00D653C3"/>
    <w:rsid w:val="00D654CD"/>
    <w:rsid w:val="00D65D65"/>
    <w:rsid w:val="00D65FE1"/>
    <w:rsid w:val="00D66471"/>
    <w:rsid w:val="00D66BF6"/>
    <w:rsid w:val="00D67443"/>
    <w:rsid w:val="00D70D2A"/>
    <w:rsid w:val="00D713C1"/>
    <w:rsid w:val="00D71C3B"/>
    <w:rsid w:val="00D721A7"/>
    <w:rsid w:val="00D722CF"/>
    <w:rsid w:val="00D73076"/>
    <w:rsid w:val="00D7387B"/>
    <w:rsid w:val="00D73F00"/>
    <w:rsid w:val="00D7428D"/>
    <w:rsid w:val="00D7481F"/>
    <w:rsid w:val="00D74CED"/>
    <w:rsid w:val="00D75EFB"/>
    <w:rsid w:val="00D76C1F"/>
    <w:rsid w:val="00D77058"/>
    <w:rsid w:val="00D77D05"/>
    <w:rsid w:val="00D80192"/>
    <w:rsid w:val="00D80644"/>
    <w:rsid w:val="00D80891"/>
    <w:rsid w:val="00D80D6D"/>
    <w:rsid w:val="00D81628"/>
    <w:rsid w:val="00D817FC"/>
    <w:rsid w:val="00D8223E"/>
    <w:rsid w:val="00D82A18"/>
    <w:rsid w:val="00D835A3"/>
    <w:rsid w:val="00D83709"/>
    <w:rsid w:val="00D83D09"/>
    <w:rsid w:val="00D84507"/>
    <w:rsid w:val="00D84E2A"/>
    <w:rsid w:val="00D85389"/>
    <w:rsid w:val="00D85980"/>
    <w:rsid w:val="00D85B80"/>
    <w:rsid w:val="00D869A4"/>
    <w:rsid w:val="00D86D0A"/>
    <w:rsid w:val="00D90008"/>
    <w:rsid w:val="00D90522"/>
    <w:rsid w:val="00D9136D"/>
    <w:rsid w:val="00D92DC9"/>
    <w:rsid w:val="00D92EED"/>
    <w:rsid w:val="00D932BA"/>
    <w:rsid w:val="00D93E95"/>
    <w:rsid w:val="00D948E2"/>
    <w:rsid w:val="00D94D21"/>
    <w:rsid w:val="00D95834"/>
    <w:rsid w:val="00D9597A"/>
    <w:rsid w:val="00D95D23"/>
    <w:rsid w:val="00D96378"/>
    <w:rsid w:val="00D96611"/>
    <w:rsid w:val="00D96A25"/>
    <w:rsid w:val="00D96E58"/>
    <w:rsid w:val="00D9736B"/>
    <w:rsid w:val="00D97699"/>
    <w:rsid w:val="00D97A8D"/>
    <w:rsid w:val="00DA047C"/>
    <w:rsid w:val="00DA0D3D"/>
    <w:rsid w:val="00DA121D"/>
    <w:rsid w:val="00DA15B8"/>
    <w:rsid w:val="00DA1A5A"/>
    <w:rsid w:val="00DA2C21"/>
    <w:rsid w:val="00DA2F51"/>
    <w:rsid w:val="00DA3016"/>
    <w:rsid w:val="00DA3D43"/>
    <w:rsid w:val="00DA3D6C"/>
    <w:rsid w:val="00DA3E3B"/>
    <w:rsid w:val="00DA3F94"/>
    <w:rsid w:val="00DA550A"/>
    <w:rsid w:val="00DA57AC"/>
    <w:rsid w:val="00DA5B6D"/>
    <w:rsid w:val="00DA6138"/>
    <w:rsid w:val="00DA6274"/>
    <w:rsid w:val="00DA658B"/>
    <w:rsid w:val="00DA6AC9"/>
    <w:rsid w:val="00DA6F5D"/>
    <w:rsid w:val="00DB040E"/>
    <w:rsid w:val="00DB2639"/>
    <w:rsid w:val="00DB2F83"/>
    <w:rsid w:val="00DB3058"/>
    <w:rsid w:val="00DB3E47"/>
    <w:rsid w:val="00DB4162"/>
    <w:rsid w:val="00DB4257"/>
    <w:rsid w:val="00DB4A91"/>
    <w:rsid w:val="00DB4A94"/>
    <w:rsid w:val="00DB6648"/>
    <w:rsid w:val="00DB71BF"/>
    <w:rsid w:val="00DB7ED0"/>
    <w:rsid w:val="00DC0193"/>
    <w:rsid w:val="00DC0F87"/>
    <w:rsid w:val="00DC1585"/>
    <w:rsid w:val="00DC158C"/>
    <w:rsid w:val="00DC15E6"/>
    <w:rsid w:val="00DC22C3"/>
    <w:rsid w:val="00DC23E3"/>
    <w:rsid w:val="00DC24CA"/>
    <w:rsid w:val="00DC3679"/>
    <w:rsid w:val="00DC3826"/>
    <w:rsid w:val="00DC3C3D"/>
    <w:rsid w:val="00DC4CD7"/>
    <w:rsid w:val="00DC5086"/>
    <w:rsid w:val="00DC6AA2"/>
    <w:rsid w:val="00DD006D"/>
    <w:rsid w:val="00DD0993"/>
    <w:rsid w:val="00DD1315"/>
    <w:rsid w:val="00DD15FB"/>
    <w:rsid w:val="00DD19BA"/>
    <w:rsid w:val="00DD1CF8"/>
    <w:rsid w:val="00DD2472"/>
    <w:rsid w:val="00DD25A7"/>
    <w:rsid w:val="00DD36EC"/>
    <w:rsid w:val="00DD3C07"/>
    <w:rsid w:val="00DD3D44"/>
    <w:rsid w:val="00DD3D50"/>
    <w:rsid w:val="00DD4E2D"/>
    <w:rsid w:val="00DD4E54"/>
    <w:rsid w:val="00DD5D15"/>
    <w:rsid w:val="00DD5E81"/>
    <w:rsid w:val="00DD73D7"/>
    <w:rsid w:val="00DD795D"/>
    <w:rsid w:val="00DD7DCE"/>
    <w:rsid w:val="00DE097F"/>
    <w:rsid w:val="00DE120B"/>
    <w:rsid w:val="00DE38C5"/>
    <w:rsid w:val="00DE3E44"/>
    <w:rsid w:val="00DE416C"/>
    <w:rsid w:val="00DE5171"/>
    <w:rsid w:val="00DE578E"/>
    <w:rsid w:val="00DE6116"/>
    <w:rsid w:val="00DE6708"/>
    <w:rsid w:val="00DE7E70"/>
    <w:rsid w:val="00DF0B3D"/>
    <w:rsid w:val="00DF1C1E"/>
    <w:rsid w:val="00DF2388"/>
    <w:rsid w:val="00DF2554"/>
    <w:rsid w:val="00DF2814"/>
    <w:rsid w:val="00DF33D1"/>
    <w:rsid w:val="00DF3542"/>
    <w:rsid w:val="00DF3854"/>
    <w:rsid w:val="00DF3F83"/>
    <w:rsid w:val="00DF5230"/>
    <w:rsid w:val="00DF5E73"/>
    <w:rsid w:val="00DF62C7"/>
    <w:rsid w:val="00DF6F20"/>
    <w:rsid w:val="00DF72A4"/>
    <w:rsid w:val="00DF7324"/>
    <w:rsid w:val="00DF7595"/>
    <w:rsid w:val="00DF771B"/>
    <w:rsid w:val="00E00184"/>
    <w:rsid w:val="00E00C15"/>
    <w:rsid w:val="00E010C4"/>
    <w:rsid w:val="00E018F6"/>
    <w:rsid w:val="00E0226B"/>
    <w:rsid w:val="00E0288F"/>
    <w:rsid w:val="00E038C2"/>
    <w:rsid w:val="00E03B94"/>
    <w:rsid w:val="00E03FD8"/>
    <w:rsid w:val="00E04DA9"/>
    <w:rsid w:val="00E0552F"/>
    <w:rsid w:val="00E059FA"/>
    <w:rsid w:val="00E07645"/>
    <w:rsid w:val="00E07C9D"/>
    <w:rsid w:val="00E10163"/>
    <w:rsid w:val="00E10422"/>
    <w:rsid w:val="00E10583"/>
    <w:rsid w:val="00E10C22"/>
    <w:rsid w:val="00E11863"/>
    <w:rsid w:val="00E12477"/>
    <w:rsid w:val="00E128BA"/>
    <w:rsid w:val="00E1411C"/>
    <w:rsid w:val="00E14C0E"/>
    <w:rsid w:val="00E15072"/>
    <w:rsid w:val="00E15EF8"/>
    <w:rsid w:val="00E16D05"/>
    <w:rsid w:val="00E170CA"/>
    <w:rsid w:val="00E17926"/>
    <w:rsid w:val="00E17C44"/>
    <w:rsid w:val="00E17D43"/>
    <w:rsid w:val="00E2028D"/>
    <w:rsid w:val="00E207A8"/>
    <w:rsid w:val="00E20F6C"/>
    <w:rsid w:val="00E210CF"/>
    <w:rsid w:val="00E2135F"/>
    <w:rsid w:val="00E21623"/>
    <w:rsid w:val="00E22485"/>
    <w:rsid w:val="00E225D9"/>
    <w:rsid w:val="00E22B42"/>
    <w:rsid w:val="00E22C32"/>
    <w:rsid w:val="00E22E98"/>
    <w:rsid w:val="00E2376E"/>
    <w:rsid w:val="00E23970"/>
    <w:rsid w:val="00E23D0C"/>
    <w:rsid w:val="00E23FF6"/>
    <w:rsid w:val="00E264E9"/>
    <w:rsid w:val="00E26541"/>
    <w:rsid w:val="00E26BB3"/>
    <w:rsid w:val="00E26C71"/>
    <w:rsid w:val="00E30069"/>
    <w:rsid w:val="00E30143"/>
    <w:rsid w:val="00E3079B"/>
    <w:rsid w:val="00E310E5"/>
    <w:rsid w:val="00E31359"/>
    <w:rsid w:val="00E315FE"/>
    <w:rsid w:val="00E33242"/>
    <w:rsid w:val="00E33FBD"/>
    <w:rsid w:val="00E356A6"/>
    <w:rsid w:val="00E35FE5"/>
    <w:rsid w:val="00E362D9"/>
    <w:rsid w:val="00E36B8A"/>
    <w:rsid w:val="00E37B98"/>
    <w:rsid w:val="00E40DE4"/>
    <w:rsid w:val="00E412D9"/>
    <w:rsid w:val="00E422CB"/>
    <w:rsid w:val="00E425E2"/>
    <w:rsid w:val="00E434F8"/>
    <w:rsid w:val="00E4384C"/>
    <w:rsid w:val="00E44A14"/>
    <w:rsid w:val="00E45AB5"/>
    <w:rsid w:val="00E45F73"/>
    <w:rsid w:val="00E46AF3"/>
    <w:rsid w:val="00E474A3"/>
    <w:rsid w:val="00E4777D"/>
    <w:rsid w:val="00E47981"/>
    <w:rsid w:val="00E50823"/>
    <w:rsid w:val="00E5088D"/>
    <w:rsid w:val="00E5204D"/>
    <w:rsid w:val="00E52AD8"/>
    <w:rsid w:val="00E52B8A"/>
    <w:rsid w:val="00E5337C"/>
    <w:rsid w:val="00E53709"/>
    <w:rsid w:val="00E54143"/>
    <w:rsid w:val="00E550E3"/>
    <w:rsid w:val="00E553A6"/>
    <w:rsid w:val="00E56312"/>
    <w:rsid w:val="00E578F9"/>
    <w:rsid w:val="00E6001D"/>
    <w:rsid w:val="00E6029B"/>
    <w:rsid w:val="00E60C3D"/>
    <w:rsid w:val="00E60E35"/>
    <w:rsid w:val="00E614B2"/>
    <w:rsid w:val="00E614E1"/>
    <w:rsid w:val="00E61D37"/>
    <w:rsid w:val="00E62663"/>
    <w:rsid w:val="00E62813"/>
    <w:rsid w:val="00E62A4F"/>
    <w:rsid w:val="00E62B07"/>
    <w:rsid w:val="00E63026"/>
    <w:rsid w:val="00E636DE"/>
    <w:rsid w:val="00E64376"/>
    <w:rsid w:val="00E6477E"/>
    <w:rsid w:val="00E6520B"/>
    <w:rsid w:val="00E65B0D"/>
    <w:rsid w:val="00E66485"/>
    <w:rsid w:val="00E66673"/>
    <w:rsid w:val="00E66825"/>
    <w:rsid w:val="00E66CD9"/>
    <w:rsid w:val="00E713A3"/>
    <w:rsid w:val="00E715A4"/>
    <w:rsid w:val="00E71B64"/>
    <w:rsid w:val="00E72B86"/>
    <w:rsid w:val="00E73C65"/>
    <w:rsid w:val="00E73E88"/>
    <w:rsid w:val="00E744B5"/>
    <w:rsid w:val="00E74FC3"/>
    <w:rsid w:val="00E7608A"/>
    <w:rsid w:val="00E76140"/>
    <w:rsid w:val="00E7642A"/>
    <w:rsid w:val="00E768D3"/>
    <w:rsid w:val="00E77100"/>
    <w:rsid w:val="00E7790F"/>
    <w:rsid w:val="00E77F9A"/>
    <w:rsid w:val="00E809BF"/>
    <w:rsid w:val="00E811DB"/>
    <w:rsid w:val="00E816D7"/>
    <w:rsid w:val="00E81A05"/>
    <w:rsid w:val="00E81ED9"/>
    <w:rsid w:val="00E82535"/>
    <w:rsid w:val="00E82AF3"/>
    <w:rsid w:val="00E8409E"/>
    <w:rsid w:val="00E85280"/>
    <w:rsid w:val="00E858EF"/>
    <w:rsid w:val="00E85942"/>
    <w:rsid w:val="00E86052"/>
    <w:rsid w:val="00E86CAF"/>
    <w:rsid w:val="00E86FB2"/>
    <w:rsid w:val="00E870C5"/>
    <w:rsid w:val="00E872C2"/>
    <w:rsid w:val="00E90AAE"/>
    <w:rsid w:val="00E910DF"/>
    <w:rsid w:val="00E91906"/>
    <w:rsid w:val="00E920EA"/>
    <w:rsid w:val="00E9235D"/>
    <w:rsid w:val="00E931D8"/>
    <w:rsid w:val="00E9509C"/>
    <w:rsid w:val="00E9519A"/>
    <w:rsid w:val="00E97052"/>
    <w:rsid w:val="00E9781F"/>
    <w:rsid w:val="00EA0619"/>
    <w:rsid w:val="00EA0C9E"/>
    <w:rsid w:val="00EA0CD5"/>
    <w:rsid w:val="00EA1151"/>
    <w:rsid w:val="00EA2155"/>
    <w:rsid w:val="00EA264D"/>
    <w:rsid w:val="00EA3437"/>
    <w:rsid w:val="00EA3B4B"/>
    <w:rsid w:val="00EA3CA1"/>
    <w:rsid w:val="00EA4541"/>
    <w:rsid w:val="00EA482E"/>
    <w:rsid w:val="00EA499F"/>
    <w:rsid w:val="00EA4BEC"/>
    <w:rsid w:val="00EA55A5"/>
    <w:rsid w:val="00EA5993"/>
    <w:rsid w:val="00EA5CF6"/>
    <w:rsid w:val="00EA5D6C"/>
    <w:rsid w:val="00EA6D59"/>
    <w:rsid w:val="00EA7671"/>
    <w:rsid w:val="00EB026C"/>
    <w:rsid w:val="00EB0681"/>
    <w:rsid w:val="00EB0DDB"/>
    <w:rsid w:val="00EB1284"/>
    <w:rsid w:val="00EB1389"/>
    <w:rsid w:val="00EB1B0A"/>
    <w:rsid w:val="00EB2394"/>
    <w:rsid w:val="00EB2C49"/>
    <w:rsid w:val="00EB2DF7"/>
    <w:rsid w:val="00EB4499"/>
    <w:rsid w:val="00EB45EA"/>
    <w:rsid w:val="00EB54C5"/>
    <w:rsid w:val="00EB54F7"/>
    <w:rsid w:val="00EB5886"/>
    <w:rsid w:val="00EB7920"/>
    <w:rsid w:val="00EB7D24"/>
    <w:rsid w:val="00EC1472"/>
    <w:rsid w:val="00EC1538"/>
    <w:rsid w:val="00EC19E2"/>
    <w:rsid w:val="00EC260F"/>
    <w:rsid w:val="00EC275C"/>
    <w:rsid w:val="00EC2A85"/>
    <w:rsid w:val="00EC2C5A"/>
    <w:rsid w:val="00EC3AF4"/>
    <w:rsid w:val="00EC3C04"/>
    <w:rsid w:val="00EC502F"/>
    <w:rsid w:val="00EC5283"/>
    <w:rsid w:val="00EC571B"/>
    <w:rsid w:val="00EC593F"/>
    <w:rsid w:val="00EC6035"/>
    <w:rsid w:val="00EC63B5"/>
    <w:rsid w:val="00EC7125"/>
    <w:rsid w:val="00EC793E"/>
    <w:rsid w:val="00ED02B8"/>
    <w:rsid w:val="00ED0578"/>
    <w:rsid w:val="00ED0AAE"/>
    <w:rsid w:val="00ED112D"/>
    <w:rsid w:val="00ED1269"/>
    <w:rsid w:val="00ED195E"/>
    <w:rsid w:val="00ED1A6F"/>
    <w:rsid w:val="00ED2AC8"/>
    <w:rsid w:val="00ED328B"/>
    <w:rsid w:val="00ED3394"/>
    <w:rsid w:val="00ED35C0"/>
    <w:rsid w:val="00ED3CF3"/>
    <w:rsid w:val="00ED3DDB"/>
    <w:rsid w:val="00ED4268"/>
    <w:rsid w:val="00ED4C92"/>
    <w:rsid w:val="00ED5045"/>
    <w:rsid w:val="00ED511A"/>
    <w:rsid w:val="00ED57E1"/>
    <w:rsid w:val="00ED5FEA"/>
    <w:rsid w:val="00ED645E"/>
    <w:rsid w:val="00ED6753"/>
    <w:rsid w:val="00ED7445"/>
    <w:rsid w:val="00EE01A3"/>
    <w:rsid w:val="00EE09CD"/>
    <w:rsid w:val="00EE112D"/>
    <w:rsid w:val="00EE1137"/>
    <w:rsid w:val="00EE1301"/>
    <w:rsid w:val="00EE16C1"/>
    <w:rsid w:val="00EE2F1E"/>
    <w:rsid w:val="00EE3B66"/>
    <w:rsid w:val="00EE3D87"/>
    <w:rsid w:val="00EE3DBF"/>
    <w:rsid w:val="00EE4641"/>
    <w:rsid w:val="00EE480D"/>
    <w:rsid w:val="00EE510E"/>
    <w:rsid w:val="00EE5503"/>
    <w:rsid w:val="00EE6639"/>
    <w:rsid w:val="00EE666D"/>
    <w:rsid w:val="00EE6DAD"/>
    <w:rsid w:val="00EE7166"/>
    <w:rsid w:val="00EE72D3"/>
    <w:rsid w:val="00EE7594"/>
    <w:rsid w:val="00EE7947"/>
    <w:rsid w:val="00EE7FF0"/>
    <w:rsid w:val="00EF06BA"/>
    <w:rsid w:val="00EF0D78"/>
    <w:rsid w:val="00EF1060"/>
    <w:rsid w:val="00EF172C"/>
    <w:rsid w:val="00EF1769"/>
    <w:rsid w:val="00EF2285"/>
    <w:rsid w:val="00EF27C7"/>
    <w:rsid w:val="00EF33EA"/>
    <w:rsid w:val="00EF3858"/>
    <w:rsid w:val="00EF39FA"/>
    <w:rsid w:val="00EF3E56"/>
    <w:rsid w:val="00EF3EE9"/>
    <w:rsid w:val="00EF4D05"/>
    <w:rsid w:val="00EF4EC3"/>
    <w:rsid w:val="00EF530D"/>
    <w:rsid w:val="00EF575E"/>
    <w:rsid w:val="00EF5C89"/>
    <w:rsid w:val="00EF62A1"/>
    <w:rsid w:val="00EF6474"/>
    <w:rsid w:val="00EF6D65"/>
    <w:rsid w:val="00EF7008"/>
    <w:rsid w:val="00EF756F"/>
    <w:rsid w:val="00F01423"/>
    <w:rsid w:val="00F02DBA"/>
    <w:rsid w:val="00F03219"/>
    <w:rsid w:val="00F03F74"/>
    <w:rsid w:val="00F051C7"/>
    <w:rsid w:val="00F05919"/>
    <w:rsid w:val="00F05EFD"/>
    <w:rsid w:val="00F05F27"/>
    <w:rsid w:val="00F07750"/>
    <w:rsid w:val="00F078CF"/>
    <w:rsid w:val="00F078D2"/>
    <w:rsid w:val="00F07AA3"/>
    <w:rsid w:val="00F1027A"/>
    <w:rsid w:val="00F109E9"/>
    <w:rsid w:val="00F11601"/>
    <w:rsid w:val="00F118AD"/>
    <w:rsid w:val="00F11FB7"/>
    <w:rsid w:val="00F122CA"/>
    <w:rsid w:val="00F12DE9"/>
    <w:rsid w:val="00F1361D"/>
    <w:rsid w:val="00F13A9F"/>
    <w:rsid w:val="00F149D3"/>
    <w:rsid w:val="00F14A10"/>
    <w:rsid w:val="00F14E4B"/>
    <w:rsid w:val="00F1546A"/>
    <w:rsid w:val="00F15787"/>
    <w:rsid w:val="00F16DB8"/>
    <w:rsid w:val="00F16DE7"/>
    <w:rsid w:val="00F1705B"/>
    <w:rsid w:val="00F17420"/>
    <w:rsid w:val="00F175DA"/>
    <w:rsid w:val="00F17E14"/>
    <w:rsid w:val="00F200FB"/>
    <w:rsid w:val="00F20538"/>
    <w:rsid w:val="00F2162E"/>
    <w:rsid w:val="00F21EA9"/>
    <w:rsid w:val="00F21EAE"/>
    <w:rsid w:val="00F22584"/>
    <w:rsid w:val="00F2266D"/>
    <w:rsid w:val="00F2301E"/>
    <w:rsid w:val="00F23163"/>
    <w:rsid w:val="00F232CA"/>
    <w:rsid w:val="00F23340"/>
    <w:rsid w:val="00F24106"/>
    <w:rsid w:val="00F25339"/>
    <w:rsid w:val="00F2647E"/>
    <w:rsid w:val="00F26AF8"/>
    <w:rsid w:val="00F26C43"/>
    <w:rsid w:val="00F27477"/>
    <w:rsid w:val="00F27BF6"/>
    <w:rsid w:val="00F30AE9"/>
    <w:rsid w:val="00F30E8D"/>
    <w:rsid w:val="00F3135D"/>
    <w:rsid w:val="00F314D9"/>
    <w:rsid w:val="00F3172F"/>
    <w:rsid w:val="00F31D26"/>
    <w:rsid w:val="00F31DE6"/>
    <w:rsid w:val="00F3216B"/>
    <w:rsid w:val="00F3217F"/>
    <w:rsid w:val="00F322C2"/>
    <w:rsid w:val="00F3267D"/>
    <w:rsid w:val="00F33CCD"/>
    <w:rsid w:val="00F33DF4"/>
    <w:rsid w:val="00F34516"/>
    <w:rsid w:val="00F345AB"/>
    <w:rsid w:val="00F34BD3"/>
    <w:rsid w:val="00F34E6B"/>
    <w:rsid w:val="00F358E4"/>
    <w:rsid w:val="00F3660C"/>
    <w:rsid w:val="00F3688B"/>
    <w:rsid w:val="00F3692B"/>
    <w:rsid w:val="00F36D9F"/>
    <w:rsid w:val="00F36E3C"/>
    <w:rsid w:val="00F36EE5"/>
    <w:rsid w:val="00F36F45"/>
    <w:rsid w:val="00F36F66"/>
    <w:rsid w:val="00F375E5"/>
    <w:rsid w:val="00F37B39"/>
    <w:rsid w:val="00F37C98"/>
    <w:rsid w:val="00F4057B"/>
    <w:rsid w:val="00F40974"/>
    <w:rsid w:val="00F409AB"/>
    <w:rsid w:val="00F4121B"/>
    <w:rsid w:val="00F413F6"/>
    <w:rsid w:val="00F416F7"/>
    <w:rsid w:val="00F41EFB"/>
    <w:rsid w:val="00F4211A"/>
    <w:rsid w:val="00F42305"/>
    <w:rsid w:val="00F43516"/>
    <w:rsid w:val="00F43663"/>
    <w:rsid w:val="00F437AA"/>
    <w:rsid w:val="00F455EB"/>
    <w:rsid w:val="00F45EB9"/>
    <w:rsid w:val="00F46197"/>
    <w:rsid w:val="00F46ACB"/>
    <w:rsid w:val="00F477BB"/>
    <w:rsid w:val="00F47A8C"/>
    <w:rsid w:val="00F47B96"/>
    <w:rsid w:val="00F47F58"/>
    <w:rsid w:val="00F50009"/>
    <w:rsid w:val="00F50312"/>
    <w:rsid w:val="00F512D8"/>
    <w:rsid w:val="00F52460"/>
    <w:rsid w:val="00F5252F"/>
    <w:rsid w:val="00F528B0"/>
    <w:rsid w:val="00F533B8"/>
    <w:rsid w:val="00F539D0"/>
    <w:rsid w:val="00F53A5B"/>
    <w:rsid w:val="00F53E3A"/>
    <w:rsid w:val="00F53F91"/>
    <w:rsid w:val="00F54018"/>
    <w:rsid w:val="00F549E8"/>
    <w:rsid w:val="00F55160"/>
    <w:rsid w:val="00F55640"/>
    <w:rsid w:val="00F56075"/>
    <w:rsid w:val="00F56CB9"/>
    <w:rsid w:val="00F5733C"/>
    <w:rsid w:val="00F57771"/>
    <w:rsid w:val="00F609A8"/>
    <w:rsid w:val="00F60A6B"/>
    <w:rsid w:val="00F61383"/>
    <w:rsid w:val="00F61F3C"/>
    <w:rsid w:val="00F6254D"/>
    <w:rsid w:val="00F6362D"/>
    <w:rsid w:val="00F64997"/>
    <w:rsid w:val="00F653AA"/>
    <w:rsid w:val="00F6570B"/>
    <w:rsid w:val="00F66AAE"/>
    <w:rsid w:val="00F700A8"/>
    <w:rsid w:val="00F714B8"/>
    <w:rsid w:val="00F72A7C"/>
    <w:rsid w:val="00F73096"/>
    <w:rsid w:val="00F7322B"/>
    <w:rsid w:val="00F735D0"/>
    <w:rsid w:val="00F738BB"/>
    <w:rsid w:val="00F7413D"/>
    <w:rsid w:val="00F74474"/>
    <w:rsid w:val="00F745D3"/>
    <w:rsid w:val="00F74911"/>
    <w:rsid w:val="00F74C7A"/>
    <w:rsid w:val="00F74E9D"/>
    <w:rsid w:val="00F74F05"/>
    <w:rsid w:val="00F74F6E"/>
    <w:rsid w:val="00F75F55"/>
    <w:rsid w:val="00F770E2"/>
    <w:rsid w:val="00F8003C"/>
    <w:rsid w:val="00F8008B"/>
    <w:rsid w:val="00F80A49"/>
    <w:rsid w:val="00F80B09"/>
    <w:rsid w:val="00F80BD7"/>
    <w:rsid w:val="00F81B70"/>
    <w:rsid w:val="00F81ED4"/>
    <w:rsid w:val="00F83460"/>
    <w:rsid w:val="00F83B0D"/>
    <w:rsid w:val="00F846CD"/>
    <w:rsid w:val="00F855DA"/>
    <w:rsid w:val="00F85C6B"/>
    <w:rsid w:val="00F85D11"/>
    <w:rsid w:val="00F8618B"/>
    <w:rsid w:val="00F86820"/>
    <w:rsid w:val="00F87DCE"/>
    <w:rsid w:val="00F9009B"/>
    <w:rsid w:val="00F90225"/>
    <w:rsid w:val="00F912BE"/>
    <w:rsid w:val="00F9184A"/>
    <w:rsid w:val="00F94090"/>
    <w:rsid w:val="00F94320"/>
    <w:rsid w:val="00F961A2"/>
    <w:rsid w:val="00F96204"/>
    <w:rsid w:val="00F96C37"/>
    <w:rsid w:val="00F96CD3"/>
    <w:rsid w:val="00F97C52"/>
    <w:rsid w:val="00FA0253"/>
    <w:rsid w:val="00FA05B9"/>
    <w:rsid w:val="00FA05E2"/>
    <w:rsid w:val="00FA0650"/>
    <w:rsid w:val="00FA0BC9"/>
    <w:rsid w:val="00FA18CB"/>
    <w:rsid w:val="00FA1F99"/>
    <w:rsid w:val="00FA24FE"/>
    <w:rsid w:val="00FA2B0A"/>
    <w:rsid w:val="00FA33B0"/>
    <w:rsid w:val="00FA3709"/>
    <w:rsid w:val="00FA38D8"/>
    <w:rsid w:val="00FA4C40"/>
    <w:rsid w:val="00FA5E7B"/>
    <w:rsid w:val="00FA6653"/>
    <w:rsid w:val="00FA6954"/>
    <w:rsid w:val="00FA6D89"/>
    <w:rsid w:val="00FA7522"/>
    <w:rsid w:val="00FA7597"/>
    <w:rsid w:val="00FA7874"/>
    <w:rsid w:val="00FB0238"/>
    <w:rsid w:val="00FB071D"/>
    <w:rsid w:val="00FB1845"/>
    <w:rsid w:val="00FB19A0"/>
    <w:rsid w:val="00FB1F41"/>
    <w:rsid w:val="00FB22BE"/>
    <w:rsid w:val="00FB2573"/>
    <w:rsid w:val="00FB2848"/>
    <w:rsid w:val="00FB2B26"/>
    <w:rsid w:val="00FB4246"/>
    <w:rsid w:val="00FB55B3"/>
    <w:rsid w:val="00FB5986"/>
    <w:rsid w:val="00FB6122"/>
    <w:rsid w:val="00FB6200"/>
    <w:rsid w:val="00FB6D5C"/>
    <w:rsid w:val="00FB6EAA"/>
    <w:rsid w:val="00FB6FF5"/>
    <w:rsid w:val="00FC01A2"/>
    <w:rsid w:val="00FC0612"/>
    <w:rsid w:val="00FC0E5B"/>
    <w:rsid w:val="00FC0EBC"/>
    <w:rsid w:val="00FC1FE5"/>
    <w:rsid w:val="00FC2065"/>
    <w:rsid w:val="00FC216C"/>
    <w:rsid w:val="00FC2A2C"/>
    <w:rsid w:val="00FC310C"/>
    <w:rsid w:val="00FC44C1"/>
    <w:rsid w:val="00FC49A2"/>
    <w:rsid w:val="00FC4C96"/>
    <w:rsid w:val="00FC64CA"/>
    <w:rsid w:val="00FD038F"/>
    <w:rsid w:val="00FD0DA3"/>
    <w:rsid w:val="00FD0E22"/>
    <w:rsid w:val="00FD14B4"/>
    <w:rsid w:val="00FD188A"/>
    <w:rsid w:val="00FD1D42"/>
    <w:rsid w:val="00FD1D92"/>
    <w:rsid w:val="00FD2544"/>
    <w:rsid w:val="00FD2AAC"/>
    <w:rsid w:val="00FD31E5"/>
    <w:rsid w:val="00FD38D4"/>
    <w:rsid w:val="00FD434D"/>
    <w:rsid w:val="00FD44CD"/>
    <w:rsid w:val="00FD4BF8"/>
    <w:rsid w:val="00FD67FF"/>
    <w:rsid w:val="00FD68A8"/>
    <w:rsid w:val="00FD6FDD"/>
    <w:rsid w:val="00FD7D87"/>
    <w:rsid w:val="00FE0127"/>
    <w:rsid w:val="00FE142D"/>
    <w:rsid w:val="00FE14FB"/>
    <w:rsid w:val="00FE184B"/>
    <w:rsid w:val="00FE18BA"/>
    <w:rsid w:val="00FE1D12"/>
    <w:rsid w:val="00FE2615"/>
    <w:rsid w:val="00FE2BE4"/>
    <w:rsid w:val="00FE45D0"/>
    <w:rsid w:val="00FE4EAD"/>
    <w:rsid w:val="00FE56C4"/>
    <w:rsid w:val="00FE5F61"/>
    <w:rsid w:val="00FE672E"/>
    <w:rsid w:val="00FE686E"/>
    <w:rsid w:val="00FE68F6"/>
    <w:rsid w:val="00FE759C"/>
    <w:rsid w:val="00FF1642"/>
    <w:rsid w:val="00FF2C27"/>
    <w:rsid w:val="00FF2E4C"/>
    <w:rsid w:val="00FF345B"/>
    <w:rsid w:val="00FF3BCF"/>
    <w:rsid w:val="00FF4159"/>
    <w:rsid w:val="00FF4FDB"/>
    <w:rsid w:val="00FF4FE1"/>
    <w:rsid w:val="00FF5291"/>
    <w:rsid w:val="00FF58D0"/>
    <w:rsid w:val="00FF5D60"/>
    <w:rsid w:val="00FF6AAD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2376E"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7322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732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7322B"/>
  </w:style>
  <w:style w:styleId="Reetkatablice" w:type="table">
    <w:name w:val="Table Grid"/>
    <w:basedOn w:val="Obinatablica"/>
    <w:rsid w:val="00674D8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1801B0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ED5FEA"/>
    <w:pPr>
      <w:jc w:val="both"/>
    </w:pPr>
    <w:rPr>
      <w:rFonts w:hAnsi="Arial Narrow" w:ascii="Arial Narrow"/>
      <w:szCs w:val="20"/>
    </w:rPr>
  </w:style>
  <w:style w:styleId="Elegantnatablica" w:type="table">
    <w:name w:val="Table Elegant"/>
    <w:basedOn w:val="Obinatablica"/>
    <w:rsid w:val="005F6CD4"/>
    <w:tblPr>
      <w:tblInd w:type="nil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dlomakpopisa" w:type="paragraph">
    <w:name w:val="List Paragraph"/>
    <w:basedOn w:val="Normal"/>
    <w:qFormat/>
    <w:rsid w:val="001C691F"/>
    <w:pPr>
      <w:ind w:left="720"/>
      <w:contextualSpacing/>
    </w:pPr>
  </w:style>
  <w:style w:styleId="Hiperveza" w:type="character">
    <w:name w:val="Hyperlink"/>
    <w:rsid w:val="00475700"/>
    <w:rPr>
      <w:color w:val="0000FF"/>
      <w:u w:val="single"/>
    </w:rPr>
  </w:style>
  <w:style w:styleId="StandardWeb" w:type="paragraph">
    <w:name w:val="Normal (Web)"/>
    <w:basedOn w:val="Normal"/>
    <w:rsid w:val="00116428"/>
    <w:pPr>
      <w:spacing w:after="119" w:beforeAutospacing="true" w:before="100"/>
    </w:pPr>
  </w:style>
  <w:style w:customStyle="true" w:styleId="Naslov2Char" w:type="character">
    <w:name w:val="Naslov 2 Char"/>
    <w:link w:val="Naslov2"/>
    <w:rsid w:val="009558BD"/>
    <w:rPr>
      <w:rFonts w:hAnsi="Arial Narrow" w:ascii="Arial Narrow"/>
      <w:b/>
      <w:sz w:val="28"/>
    </w:rPr>
  </w:style>
  <w:style w:customStyle="true" w:styleId="Tijeloteksta3Char" w:type="character">
    <w:name w:val="Tijelo teksta 3 Char"/>
    <w:link w:val="Tijeloteksta3"/>
    <w:rsid w:val="00AC5A1B"/>
    <w:rPr>
      <w:rFonts w:hAnsi="Arial Narrow" w:ascii="Arial Narrow"/>
      <w:sz w:val="24"/>
    </w:rPr>
  </w:style>
  <w:style w:styleId="Tekstrezerviranogmjesta" w:type="character">
    <w:name w:val="Placeholder Text"/>
    <w:basedOn w:val="Zadanifontodlomka"/>
    <w:uiPriority w:val="99"/>
    <w:semiHidden/>
    <w:rsid w:val="007B6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543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543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543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543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2376E"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7322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732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7322B"/>
  </w:style>
  <w:style w:styleId="Reetkatablice" w:type="table">
    <w:name w:val="Table Grid"/>
    <w:basedOn w:val="Obinatablica"/>
    <w:rsid w:val="00674D8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1801B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ED5FEA"/>
    <w:pPr>
      <w:jc w:val="both"/>
    </w:pPr>
    <w:rPr>
      <w:rFonts w:ascii="Arial Narrow" w:hAnsi="Arial Narrow"/>
      <w:szCs w:val="20"/>
    </w:rPr>
  </w:style>
  <w:style w:styleId="Elegantnatablica" w:type="table">
    <w:name w:val="Table Elegant"/>
    <w:basedOn w:val="Obinatablica"/>
    <w:rsid w:val="005F6CD4"/>
    <w:tblPr>
      <w:tblInd w:type="nil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qFormat/>
    <w:rsid w:val="001C691F"/>
    <w:pPr>
      <w:ind w:left="720"/>
      <w:contextualSpacing/>
    </w:pPr>
  </w:style>
  <w:style w:styleId="Hiperveza" w:type="character">
    <w:name w:val="Hyperlink"/>
    <w:rsid w:val="00475700"/>
    <w:rPr>
      <w:color w:val="0000FF"/>
      <w:u w:val="single"/>
    </w:rPr>
  </w:style>
  <w:style w:styleId="StandardWeb" w:type="paragraph">
    <w:name w:val="Normal (Web)"/>
    <w:basedOn w:val="Normal"/>
    <w:rsid w:val="00116428"/>
    <w:pPr>
      <w:spacing w:after="119" w:before="100" w:beforeAutospacing="1"/>
    </w:pPr>
  </w:style>
  <w:style w:customStyle="1" w:styleId="Naslov2Char" w:type="character">
    <w:name w:val="Naslov 2 Char"/>
    <w:link w:val="Naslov2"/>
    <w:rsid w:val="009558BD"/>
    <w:rPr>
      <w:rFonts w:ascii="Arial Narrow" w:hAnsi="Arial Narrow"/>
      <w:b/>
      <w:sz w:val="28"/>
    </w:rPr>
  </w:style>
  <w:style w:customStyle="1" w:styleId="Tijeloteksta3Char" w:type="character">
    <w:name w:val="Tijelo teksta 3 Char"/>
    <w:link w:val="Tijeloteksta3"/>
    <w:rsid w:val="00AC5A1B"/>
    <w:rPr>
      <w:rFonts w:ascii="Arial Narrow" w:hAnsi="Arial Narrow"/>
      <w:sz w:val="24"/>
    </w:rPr>
  </w:style>
  <w:style w:styleId="Tekstrezerviranogmjesta" w:type="character">
    <w:name w:val="Placeholder Text"/>
    <w:basedOn w:val="Zadanifontodlomka"/>
    <w:uiPriority w:val="99"/>
    <w:semiHidden/>
    <w:rsid w:val="007B6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543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543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543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543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29514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34265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0290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4918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6258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8124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9652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85201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743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9711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98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6158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8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724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6499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0355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41265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7278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081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1166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295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7155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9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902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40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385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7992323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61037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9513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1884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8204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92029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297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0201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72008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9702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lidia.belamaric@vz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St-114/2014-57</izvorni_sadrzaj>
    <derivirana_varijabla naziv="DomainObject.Oznaka_1">St-114/2014-57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DRAŽEN ŽUGEC</izvorni_sadrzaj>
    <derivirana_varijabla naziv="DomainObject.Predmet.ProtustrankaFormated_1">  DRAŽEN ŽUGEC</derivirana_varijabla>
  </DomainObject.Predmet.ProtustrankaFormated>
  <DomainObject.Predmet.ProtustrankaFormatedOIB>
    <izvorni_sadrzaj>  DRAŽEN ŽUGEC, OIB 29970682306</izvorni_sadrzaj>
    <derivirana_varijabla naziv="DomainObject.Predmet.ProtustrankaFormatedOIB_1">  DRAŽEN ŽUGEC, OIB 29970682306</derivirana_varijabla>
  </DomainObject.Predmet.ProtustrankaFormatedOIB>
  <DomainObject.Predmet.ProtustrankaFormatedWithAdress>
    <izvorni_sadrzaj> DRAŽEN ŽUGEC, Kalnička 36, 42220 Ljubešćica</izvorni_sadrzaj>
    <derivirana_varijabla naziv="DomainObject.Predmet.ProtustrankaFormatedWithAdress_1"> DRAŽEN ŽUGEC, Kalnička 36, 42220 Ljubešćica</derivirana_varijabla>
  </DomainObject.Predmet.ProtustrankaFormatedWithAdress>
  <DomainObject.Predmet.ProtustrankaFormatedWithAdressOIB>
    <izvorni_sadrzaj> DRAŽEN ŽUGEC, OIB 29970682306, Kalnička 36, 42220 Ljubešćica</izvorni_sadrzaj>
    <derivirana_varijabla naziv="DomainObject.Predmet.ProtustrankaFormatedWithAdressOIB_1"> DRAŽEN ŽUGEC, OIB 29970682306, Kalnička 36, 42220 Ljubešćica</derivirana_varijabla>
  </DomainObject.Predmet.ProtustrankaFormatedWithAdressOIB>
  <DomainObject.Predmet.ProtustrankaWithAdress>
    <izvorni_sadrzaj>DRAŽEN ŽUGEC Kalnička 36, 42220 Ljubešćica</izvorni_sadrzaj>
    <derivirana_varijabla naziv="DomainObject.Predmet.ProtustrankaWithAdress_1">DRAŽEN ŽUGEC Kalnička 36, 42220 Ljubešćica</derivirana_varijabla>
  </DomainObject.Predmet.ProtustrankaWithAdress>
  <DomainObject.Predmet.ProtustrankaWithAdressOIB>
    <izvorni_sadrzaj>DRAŽEN ŽUGEC, OIB 29970682306, Kalnička 36, 42220 Ljubešćica</izvorni_sadrzaj>
    <derivirana_varijabla naziv="DomainObject.Predmet.ProtustrankaWithAdressOIB_1">DRAŽEN ŽUGEC, OIB 29970682306, Kalnička 36, 42220 Ljubešćica</derivirana_varijabla>
  </DomainObject.Predmet.ProtustrankaWithAdressOIB>
  <DomainObject.Predmet.ProtustrankaNazivFormated>
    <izvorni_sadrzaj>DRAŽEN ŽUGEC</izvorni_sadrzaj>
    <derivirana_varijabla naziv="DomainObject.Predmet.ProtustrankaNazivFormated_1">DRAŽEN ŽUGEC</derivirana_varijabla>
  </DomainObject.Predmet.ProtustrankaNazivFormated>
  <DomainObject.Predmet.ProtustrankaNazivFormatedOIB>
    <izvorni_sadrzaj>DRAŽEN ŽUGEC, OIB 29970682306</izvorni_sadrzaj>
    <derivirana_varijabla naziv="DomainObject.Predmet.ProtustrankaNazivFormatedOIB_1">DRAŽEN ŽUGEC, OIB 29970682306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DRAŽEN ŽUGEC</item>
    </izvorni_sadrzaj>
    <derivirana_varijabla naziv="DomainObject.Predmet.ProtuStrankaListFormated_1">
      <item>DRAŽEN ŽUGEC</item>
    </derivirana_varijabla>
  </DomainObject.Predmet.ProtuStrankaListFormated>
  <DomainObject.Predmet.ProtuStrankaListFormatedOIB>
    <izvorni_sadrzaj>
      <item>DRAŽEN ŽUGEC, OIB 29970682306</item>
    </izvorni_sadrzaj>
    <derivirana_varijabla naziv="DomainObject.Predmet.ProtuStrankaListFormatedOIB_1">
      <item>DRAŽEN ŽUGEC, OIB 29970682306</item>
    </derivirana_varijabla>
  </DomainObject.Predmet.ProtuStrankaListFormatedOIB>
  <DomainObject.Predmet.ProtuStrankaListFormatedWithAdress>
    <izvorni_sadrzaj>
      <item>DRAŽEN ŽUGEC, Kalnička 36, 42220 Ljubešćica</item>
    </izvorni_sadrzaj>
    <derivirana_varijabla naziv="DomainObject.Predmet.ProtuStrankaListFormatedWithAdress_1">
      <item>DRAŽEN ŽUGEC, Kalnička 36, 42220 Ljubešćica</item>
    </derivirana_varijabla>
  </DomainObject.Predmet.ProtuStrankaListFormatedWithAdress>
  <DomainObject.Predmet.ProtuStrankaListFormatedWithAdressOIB>
    <izvorni_sadrzaj>
      <item>DRAŽEN ŽUGEC, OIB 29970682306, Kalnička 36, 42220 Ljubešćica</item>
    </izvorni_sadrzaj>
    <derivirana_varijabla naziv="DomainObject.Predmet.ProtuStrankaListFormatedWithAdressOIB_1">
      <item>DRAŽEN ŽUGEC, OIB 29970682306, Kalnička 36, 42220 Ljubešćica</item>
    </derivirana_varijabla>
  </DomainObject.Predmet.ProtuStrankaListFormatedWithAdressOIB>
  <DomainObject.Predmet.ProtuStrankaListNazivFormated>
    <izvorni_sadrzaj>
      <item>DRAŽEN ŽUGEC</item>
    </izvorni_sadrzaj>
    <derivirana_varijabla naziv="DomainObject.Predmet.ProtuStrankaListNazivFormated_1">
      <item>DRAŽEN ŽUGEC</item>
    </derivirana_varijabla>
  </DomainObject.Predmet.ProtuStrankaListNazivFormated>
  <DomainObject.Predmet.ProtuStrankaListNazivFormatedOIB>
    <izvorni_sadrzaj>
      <item>DRAŽEN ŽUGEC, OIB 29970682306</item>
    </izvorni_sadrzaj>
    <derivirana_varijabla naziv="DomainObject.Predmet.ProtuStrankaListNazivFormatedOIB_1">
      <item>DRAŽEN ŽUGEC, OIB 29970682306</item>
    </derivirana_varijabla>
  </DomainObject.Predmet.ProtuStrankaListNazivFormatedOIB>
  <DomainObject.Predmet.OstaliListFormated>
    <izvorni_sadrzaj>
      <item>RH Općinski sud u Varaždinu, Zemljišnoknjižni odjel u Novom Marofu</item>
      <item>Lidia Belamarić</item>
    </izvorni_sadrzaj>
    <derivirana_varijabla naziv="DomainObject.Predmet.OstaliListFormated_1">
      <item>RH Općinski sud u Varaždinu, Zemljišnoknjižni odjel u Novom Marofu</item>
      <item>Lidia Belamarić</item>
    </derivirana_varijabla>
  </DomainObject.Predmet.OstaliListFormated>
  <DomainObject.Predmet.OstaliListFormatedOIB>
    <izvorni_sadrzaj>
      <item>RH Općinski sud u Varaždinu, Zemljišnoknjižni odjel u Novom Marofu</item>
      <item>Lidia Belamarić, OIB 55271144632</item>
    </izvorni_sadrzaj>
    <derivirana_varijabla naziv="DomainObject.Predmet.OstaliListFormatedOIB_1">
      <item>RH Općinski sud u Varaždinu, Zemljišnoknjižni odjel u Novom Marofu</item>
      <item>Lidia Belamarić, OIB 55271144632</item>
    </derivirana_varijabla>
  </DomainObject.Predmet.OstaliListFormatedOIB>
  <DomainObject.Predmet.OstaliListFormatedWithAdress>
    <izvorni_sadrzaj>
      <item>RH Općinski sud u Varaždinu, Zemljišnoknjižni odjel u Novom Marofu</item>
      <item>Lidia Belamarić, Kratka 2, 42000 Varaždin</item>
    </izvorni_sadrzaj>
    <derivirana_varijabla naziv="DomainObject.Predmet.OstaliListFormatedWithAdress_1">
      <item>RH Općinski sud u Varaždinu, Zemljišnoknjižni odjel u Novom Marofu</item>
      <item>Lidia Belamarić, Kratka 2, 42000 Varaždin</item>
    </derivirana_varijabla>
  </DomainObject.Predmet.OstaliListFormatedWithAdress>
  <DomainObject.Predmet.OstaliListFormatedWithAdressOIB>
    <izvorni_sadrzaj>
      <item>RH Općinski sud u Varaždinu, Zemljišnoknjižni odjel u Novom Marofu</item>
      <item>Lidia Belamarić, OIB 55271144632, Kratka 2, 42000 Varaždin</item>
    </izvorni_sadrzaj>
    <derivirana_varijabla naziv="DomainObject.Predmet.OstaliListFormatedWithAdressOIB_1">
      <item>RH Općinski sud u Varaždinu, Zemljišnoknjižni odjel u Novom Marofu</item>
      <item>Lidia Belamarić, OIB 55271144632, Kratka 2, 42000 Varaždin</item>
    </derivirana_varijabla>
  </DomainObject.Predmet.OstaliListFormatedWithAdressOIB>
  <DomainObject.Predmet.OstaliListNazivFormated>
    <izvorni_sadrzaj>
      <item>RH Općinski sud u Varaždinu, Zemljišnoknjižni odjel u Novom Marofu</item>
      <item>Lidia Belamarić</item>
    </izvorni_sadrzaj>
    <derivirana_varijabla naziv="DomainObject.Predmet.OstaliListNazivFormated_1">
      <item>RH Općinski sud u Varaždinu, Zemljišnoknjižni odjel u Novom Marofu</item>
      <item>Lidia Belamarić</item>
    </derivirana_varijabla>
  </DomainObject.Predmet.OstaliListNazivFormated>
  <DomainObject.Predmet.OstaliListNazivFormatedOIB>
    <izvorni_sadrzaj>
      <item>RH Općinski sud u Varaždinu, Zemljišnoknjižni odjel u Novom Marofu</item>
      <item>Lidia Belamarić, OIB 55271144632</item>
    </izvorni_sadrzaj>
    <derivirana_varijabla naziv="DomainObject.Predmet.OstaliListNazivFormatedOIB_1">
      <item>RH Općinski sud u Varaždinu, Zemljišnoknjižni odjel u Novom Marofu</item>
      <item>Lidia Belamarić, OIB 55271144632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DRAŽEN ŽUGEC</izvorni_sadrzaj>
    <derivirana_varijabla naziv="DomainObject.Predmet.ProtustrankaIDrugi_1">DRAŽEN ŽUGEC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DRAŽEN ŽUGEC, OIB 29970682306, Kalnička 36, 42220 Ljubešćica</izvorni_sadrzaj>
    <derivirana_varijabla naziv="DomainObject.Predmet.ProtustrankaIDrugiAdressOIB_1">DRAŽEN ŽUGEC, OIB 29970682306, Kalnička 36,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DRAŽEN ŽUGEC</item>
      <item>RH Općinski sud u Varaždinu, Zemljišnoknjižni odjel u Novom Marofu</item>
      <item>Lidia Belamarić</item>
    </izvorni_sadrzaj>
    <derivirana_varijabla naziv="DomainObject.Predmet.SudioniciListNaziv_1">
      <item>Financijska agencija</item>
      <item>DRAŽEN ŽUGEC</item>
      <item>RH Općinski sud u Varaždinu, Zemljišnoknjižni odjel u Novom Marofu</item>
      <item>Lidia Belamarić</item>
    </derivirana_varijabla>
  </DomainObject.Predmet.SudioniciListNaziv>
  <DomainObject.Predmet.SudioniciListAdressOIB>
    <izvorni_sadrzaj>
      <item>Financijska agencija, OIB 85821130368</item>
      <item>DRAŽEN ŽUGEC, OIB 29970682306, Kalnička 36,42220 Ljubešćica</item>
      <item>RH Općinski sud u Varaždinu, Zemljišnoknjižni odjel u Novom Marofu</item>
      <item>Lidia Belamarić, OIB 55271144632, Kratka 2,42000 Varaždin</item>
    </izvorni_sadrzaj>
    <derivirana_varijabla naziv="DomainObject.Predmet.SudioniciListAdressOIB_1">
      <item>Financijska agencija, OIB 85821130368</item>
      <item>DRAŽEN ŽUGEC, OIB 29970682306, Kalnička 36,42220 Ljubešćica</item>
      <item>RH Općinski sud u Varaždinu, Zemljišnoknjižni odjel u Novom Marofu</item>
      <item>Lidia Belamarić, OIB 55271144632, Kratka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29970682306</item>
      <item>, OIB null</item>
      <item>, OIB 55271144632</item>
    </izvorni_sadrzaj>
    <derivirana_varijabla naziv="DomainObject.Predmet.SudioniciListNazivOIB_1">
      <item>, OIB 85821130368</item>
      <item>, OIB 29970682306</item>
      <item>, OIB null</item>
      <item>, OIB 55271144632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6E0EC-BA23-4469-A8E7-D5F6F1B64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488</properties:Words>
  <properties:Characters>2908</properties:Characters>
  <properties:Lines>101</properties:Lines>
  <properties:Paragraphs>51</properties:Paragraphs>
  <properties:TotalTime>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Međimurska trikotaža d</vt:lpstr>
      <vt:lpstr>Međimurska trikotaža d</vt:lpstr>
      <vt:lpstr>    OBRT “STOLARIJA ŽUGEC” u stečaju  </vt:lpstr>
      <vt:lpstr>    LJUBEŠČICA, Kalnička 36 </vt:lpstr>
    </vt:vector>
  </properties:TitlesOfParts>
  <properties:LinksUpToDate>false</properties:LinksUpToDate>
  <properties:CharactersWithSpaces>3416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2018-02-05T07:47:00Z</dcterms:created>
  <dc:creator>Korisnik</dc:creator>
  <cp:lastModifiedBy>Tatjana Rukelj</cp:lastModifiedBy>
  <cp:lastPrinted>2017-07-24T12:14:00Z</cp:lastPrinted>
  <dcterms:modified xmlns:xsi="http://www.w3.org/2001/XMLSchema-instance" xsi:type="dcterms:W3CDTF">2018-02-05T08:22:00Z</dcterms:modified>
  <cp:revision>3</cp:revision>
  <dc:title>Međimurska trikotaža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St-114/2014-57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