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c725" w14:paraId="a14c725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6CA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79205F" w:rsidP="00EF513E" w:rsidR="00031C9B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LAGRO LAPIS d.o.o. SVETI PETAR U ŠUMI, Medulin, Sveti Petar u Šumi, Videti 117, OIB: 98256646708</w:t>
      </w:r>
      <w:r w:rsidR="00557806">
        <w:t>,</w:t>
      </w:r>
    </w:p>
    <w:p w:rsidRDefault="00A6657F" w:rsidP="00EF513E" w:rsidR="00A6657F" w:rsidRPr="0000569A">
      <w:pPr>
        <w:ind w:firstLine="708"/>
        <w:jc w:val="both"/>
        <w:rPr>
          <w:szCs w:val="24"/>
          <w:lang w:val="hr-HR"/>
        </w:rPr>
      </w:pPr>
    </w:p>
    <w:p w:rsidRDefault="00557806" w:rsidP="00EF513E" w:rsidR="00EF513E" w:rsidRPr="0000569A">
      <w:pPr>
        <w:ind w:right="512"/>
        <w:jc w:val="center"/>
        <w:rPr>
          <w:szCs w:val="24"/>
          <w:lang w:val="hr-HR"/>
        </w:rPr>
      </w:pPr>
      <w:r>
        <w:rPr>
          <w:bCs/>
          <w:szCs w:val="24"/>
          <w:lang w:val="hr-HR"/>
        </w:rPr>
        <w:t xml:space="preserve"> </w:t>
      </w:r>
      <w:r w:rsidR="00EF513E"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AE4ACC">
        <w:rPr>
          <w:lang w:val="sv-SE"/>
        </w:rPr>
        <w:t>Mladenu Benčiću, Pazin, Istarskih Narodnjaka 22, OIB: 48944553600 i Larisi Žgrablić-Benčić, Sveti Petar u Šumi, Videti 117</w:t>
      </w:r>
      <w:r w:rsidR="0000569A">
        <w:rPr>
          <w:lang w:val="sv-SE"/>
        </w:rPr>
        <w:t xml:space="preserve">, </w:t>
      </w:r>
      <w:r w:rsidR="00AE4ACC">
        <w:rPr>
          <w:lang w:val="sv-SE"/>
        </w:rPr>
        <w:t xml:space="preserve">OIB: 55624909933, </w:t>
      </w:r>
      <w:r w:rsidR="006E39F9" w:rsidRPr="0000569A">
        <w:rPr>
          <w:szCs w:val="24"/>
          <w:lang w:val="hr-HR"/>
        </w:rPr>
        <w:t>osob</w:t>
      </w:r>
      <w:r w:rsidR="0000569A">
        <w:rPr>
          <w:szCs w:val="24"/>
          <w:lang w:val="hr-HR"/>
        </w:rPr>
        <w:t>ama</w:t>
      </w:r>
      <w:r w:rsidR="006E39F9" w:rsidRPr="0000569A">
        <w:rPr>
          <w:szCs w:val="24"/>
          <w:lang w:val="hr-HR"/>
        </w:rPr>
        <w:t xml:space="preserve"> ovlašten</w:t>
      </w:r>
      <w:r w:rsidR="0000569A">
        <w:rPr>
          <w:szCs w:val="24"/>
          <w:lang w:val="hr-HR"/>
        </w:rPr>
        <w:t xml:space="preserve">im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FB13F3">
        <w:t>LAGRO LAPIS d.o.o. SVETI PETAR U ŠUMI, Medulin, Sveti Petar u Šumi, Videti 117, OIB: 98256646708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00569A">
        <w:rPr>
          <w:szCs w:val="24"/>
          <w:lang w:val="hr-HR"/>
        </w:rPr>
        <w:t>e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i to svaki iznos od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761E59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>2</w:t>
      </w:r>
      <w:r w:rsidR="009B24A4">
        <w:rPr>
          <w:szCs w:val="24"/>
          <w:u w:val="single"/>
          <w:lang w:val="hr-HR"/>
        </w:rPr>
        <w:t>.500</w:t>
      </w:r>
      <w:r w:rsidR="0000569A">
        <w:rPr>
          <w:szCs w:val="24"/>
          <w:u w:val="single"/>
          <w:lang w:val="hr-HR"/>
        </w:rPr>
        <w:t xml:space="preserve">,00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00569A" w:rsidP="00EF513E" w:rsidR="00EF513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ukupno </w:t>
      </w:r>
      <w:r w:rsidR="00761E59">
        <w:rPr>
          <w:szCs w:val="24"/>
          <w:lang w:val="hr-HR"/>
        </w:rPr>
        <w:t>5</w:t>
      </w:r>
      <w:r w:rsidR="009B24A4">
        <w:rPr>
          <w:szCs w:val="24"/>
          <w:lang w:val="hr-HR"/>
        </w:rPr>
        <w:t>.000</w:t>
      </w:r>
      <w:r>
        <w:rPr>
          <w:szCs w:val="24"/>
          <w:lang w:val="hr-HR"/>
        </w:rPr>
        <w:t xml:space="preserve">,00 kn, </w:t>
      </w:r>
      <w:r w:rsidR="00EF513E"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761E59">
        <w:rPr>
          <w:szCs w:val="24"/>
          <w:lang w:val="hr-HR"/>
        </w:rPr>
        <w:t>70</w:t>
      </w:r>
      <w:r w:rsidR="00FB13F3">
        <w:rPr>
          <w:szCs w:val="24"/>
          <w:lang w:val="hr-HR"/>
        </w:rPr>
        <w:t>9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="00EF513E"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A90D4E">
        <w:rPr>
          <w:szCs w:val="24"/>
          <w:lang w:val="hr-HR"/>
        </w:rPr>
        <w:t>15</w:t>
      </w:r>
      <w:r w:rsidRPr="0000569A">
        <w:rPr>
          <w:szCs w:val="24"/>
          <w:lang w:val="hr-HR"/>
        </w:rPr>
        <w:t xml:space="preserve"> (</w:t>
      </w:r>
      <w:r w:rsidR="00A90D4E">
        <w:rPr>
          <w:szCs w:val="24"/>
          <w:lang w:val="hr-HR"/>
        </w:rPr>
        <w:t>petnaest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761E59">
        <w:rPr>
          <w:szCs w:val="24"/>
          <w:lang w:val="hr-HR"/>
        </w:rPr>
        <w:t>70</w:t>
      </w:r>
      <w:r w:rsidR="00FB13F3">
        <w:rPr>
          <w:szCs w:val="24"/>
          <w:lang w:val="hr-HR"/>
        </w:rPr>
        <w:t>9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Sud je ocijenio da je predujam potrebno</w:t>
      </w:r>
      <w:r w:rsidR="00A578A0">
        <w:rPr>
          <w:szCs w:val="24"/>
          <w:lang w:val="hr-HR"/>
        </w:rPr>
        <w:t xml:space="preserve"> uplatiti najmanje u visini od </w:t>
      </w:r>
      <w:r w:rsidR="00761E59">
        <w:rPr>
          <w:szCs w:val="24"/>
          <w:lang w:val="hr-HR"/>
        </w:rPr>
        <w:t>5</w:t>
      </w:r>
      <w:r w:rsidR="009B24A4">
        <w:rPr>
          <w:szCs w:val="24"/>
          <w:lang w:val="hr-HR"/>
        </w:rPr>
        <w:t>.000</w:t>
      </w:r>
      <w:r w:rsidRPr="0000569A">
        <w:rPr>
          <w:szCs w:val="24"/>
          <w:lang w:val="hr-HR"/>
        </w:rPr>
        <w:t>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761E59">
        <w:rPr>
          <w:szCs w:val="24"/>
          <w:lang w:val="hr-HR"/>
        </w:rPr>
        <w:t>29</w:t>
      </w:r>
      <w:r w:rsidR="0000569A">
        <w:rPr>
          <w:szCs w:val="24"/>
          <w:lang w:val="hr-HR"/>
        </w:rPr>
        <w:t xml:space="preserve">. </w:t>
      </w:r>
      <w:r w:rsidR="00A578A0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9920A3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CD12E6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B976CA">
        <w:rPr>
          <w:szCs w:val="24"/>
          <w:lang w:val="hr-HR"/>
        </w:rPr>
        <w:t>obveznici</w:t>
      </w:r>
      <w:r w:rsidR="008D27FC" w:rsidRPr="0000569A">
        <w:rPr>
          <w:szCs w:val="24"/>
          <w:lang w:val="hr-HR"/>
        </w:rPr>
        <w:t xml:space="preserve"> plaćanja predujma</w:t>
      </w:r>
    </w:p>
    <w:p w:rsidRDefault="00CD12E6" w:rsidP="00CD12E6" w:rsidR="00500701" w:rsidRPr="00CD12E6">
      <w:pPr>
        <w:ind w:firstLine="708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00569A" w:rsidR="00500701" w:rsidRPr="00CD12E6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B976CA" w:rsidP="00A82344" w:rsidR="00A82344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BA4EA3" w:rsidRPr="00BA4EA3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A82344" w:rsidRPr="00E95B75">
          <w:t>Posl.</w:t>
        </w:r>
        <w:r w:rsidR="00A82344">
          <w:t xml:space="preserve"> </w:t>
        </w:r>
        <w:r w:rsidR="00A82344" w:rsidRPr="00E95B75">
          <w:t>br</w:t>
        </w:r>
        <w:r w:rsidR="00A82344">
          <w:t>oj: 4</w:t>
        </w:r>
        <w:r w:rsidR="00A82344" w:rsidRPr="00E95B75">
          <w:t xml:space="preserve"> St-</w:t>
        </w:r>
        <w:r w:rsidR="00A82344">
          <w:t>70</w:t>
        </w:r>
        <w:r w:rsidR="0079205F">
          <w:t>9</w:t>
        </w:r>
        <w:r w:rsidR="00A82344">
          <w:t>/2016-4</w:t>
        </w:r>
      </w:p>
      <w:p w:rsidRDefault="00BA4EA3" w:rsidR="0000569A">
        <w:pPr>
          <w:pStyle w:val="Zaglavlje"/>
          <w:jc w:val="center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A82344">
      <w:t>70</w:t>
    </w:r>
    <w:r w:rsidR="0079205F">
      <w:t>9</w:t>
    </w:r>
    <w:r w:rsidR="00A82344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57CD0"/>
    <w:rsid w:val="00074805"/>
    <w:rsid w:val="00137C1E"/>
    <w:rsid w:val="00161015"/>
    <w:rsid w:val="001865EB"/>
    <w:rsid w:val="0034763D"/>
    <w:rsid w:val="003529A2"/>
    <w:rsid w:val="003843D9"/>
    <w:rsid w:val="003A0A21"/>
    <w:rsid w:val="003B5D91"/>
    <w:rsid w:val="00432E00"/>
    <w:rsid w:val="00482C5C"/>
    <w:rsid w:val="004E3491"/>
    <w:rsid w:val="005147DB"/>
    <w:rsid w:val="00530CD4"/>
    <w:rsid w:val="00554328"/>
    <w:rsid w:val="00557806"/>
    <w:rsid w:val="006C75FF"/>
    <w:rsid w:val="006E39F9"/>
    <w:rsid w:val="006F3ABD"/>
    <w:rsid w:val="00716B2B"/>
    <w:rsid w:val="00720D23"/>
    <w:rsid w:val="00761E59"/>
    <w:rsid w:val="00763654"/>
    <w:rsid w:val="0079205F"/>
    <w:rsid w:val="007A40D3"/>
    <w:rsid w:val="007A566C"/>
    <w:rsid w:val="007B1CBA"/>
    <w:rsid w:val="00807229"/>
    <w:rsid w:val="00837E2A"/>
    <w:rsid w:val="00866EE9"/>
    <w:rsid w:val="008972F8"/>
    <w:rsid w:val="008D27FC"/>
    <w:rsid w:val="009463CE"/>
    <w:rsid w:val="00985388"/>
    <w:rsid w:val="009920A3"/>
    <w:rsid w:val="009A0545"/>
    <w:rsid w:val="009B24A4"/>
    <w:rsid w:val="00A578A0"/>
    <w:rsid w:val="00A6657F"/>
    <w:rsid w:val="00A82344"/>
    <w:rsid w:val="00A90D4E"/>
    <w:rsid w:val="00AE4ACC"/>
    <w:rsid w:val="00B3134C"/>
    <w:rsid w:val="00B85801"/>
    <w:rsid w:val="00B976CA"/>
    <w:rsid w:val="00BA4EA3"/>
    <w:rsid w:val="00BA57A9"/>
    <w:rsid w:val="00BC18EF"/>
    <w:rsid w:val="00C12E96"/>
    <w:rsid w:val="00C42025"/>
    <w:rsid w:val="00CA0FFC"/>
    <w:rsid w:val="00CD12E6"/>
    <w:rsid w:val="00CD249F"/>
    <w:rsid w:val="00D13D7B"/>
    <w:rsid w:val="00D21B91"/>
    <w:rsid w:val="00D54C0C"/>
    <w:rsid w:val="00DC7FAF"/>
    <w:rsid w:val="00E019C3"/>
    <w:rsid w:val="00E32DA0"/>
    <w:rsid w:val="00E56872"/>
    <w:rsid w:val="00E74271"/>
    <w:rsid w:val="00E95B75"/>
    <w:rsid w:val="00EB084C"/>
    <w:rsid w:val="00EE7995"/>
    <w:rsid w:val="00EF513E"/>
    <w:rsid w:val="00F51E07"/>
    <w:rsid w:val="00F712AD"/>
    <w:rsid w:val="00FB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4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E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4EA3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4E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4E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4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E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4EA3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4E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4E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LAGRO LAPIS d.o.o. SVETI PETAR U ŠUMI zastupanog po punomoćniku Mladen Benčić; Larisa Žgrablić-benčić</izvorni_sadrzaj>
    <derivirana_varijabla naziv="DomainObject.Predmet.ProtustrankaFormated_1">  LAGRO LAPIS d.o.o. SVETI PETAR U ŠUMI zastupanog po punomoćniku Mladen Benčić; Larisa Žgrablić-benčić</derivirana_varijabla>
  </DomainObject.Predmet.ProtustrankaFormated>
  <DomainObject.Predmet.ProtustrankaFormatedOIB>
    <izvorni_sadrzaj>  LAGRO LAPIS d.o.o. SVETI PETAR U ŠUMI, OIB 98256646708 zastupanog po punomoćniku Mladen Benčić; Larisa Žgrablić-benčić</izvorni_sadrzaj>
    <derivirana_varijabla naziv="DomainObject.Predmet.ProtustrankaFormatedOIB_1">  LAGRO LAPIS d.o.o. SVETI PETAR U ŠUMI, OIB 98256646708 zastupanog po punomoćniku Mladen Benčić; Larisa Žgrablić-benčić</derivirana_varijabla>
  </DomainObject.Predmet.ProtustrankaFormatedOIB>
  <DomainObject.Predmet.ProtustrankaFormatedWithAdress>
    <izvorni_sadrzaj> LAGRO LAPIS d.o.o. SVETI PETAR U ŠUMI, Videti 117, 52404 Sveti Petar u Šumi zastupanog po punomoćniku Mladen Benčić; Larisa Žgrablić-benčić</izvorni_sadrzaj>
    <derivirana_varijabla naziv="DomainObject.Predmet.ProtustrankaFormatedWithAdress_1"> LAGRO LAPIS d.o.o. SVETI PETAR U ŠUMI, Videti 117, 52404 Sveti Petar u Šumi zastupanog po punomoćniku Mladen Benčić; Larisa Žgrablić-benčić</derivirana_varijabla>
  </DomainObject.Predmet.ProtustrankaFormatedWithAdress>
  <DomainObject.Predmet.ProtustrankaFormatedWithAdressOIB>
    <izvorni_sadrzaj> LAGRO LAPIS d.o.o. SVETI PETAR U ŠUMI, OIB 98256646708, Videti 117, 52404 Sveti Petar u Šumi zastupanog po punomoćniku Mladen Benčić; Larisa Žgrablić-benčić</izvorni_sadrzaj>
    <derivirana_varijabla naziv="DomainObject.Predmet.ProtustrankaFormatedWithAdressOIB_1"> LAGRO LAPIS d.o.o. SVETI PETAR U ŠUMI, OIB 98256646708, Videti 117, 52404 Sveti Petar u Šumi zastupanog po punomoćniku Mladen Benčić; Larisa Žgrablić-benčić</derivirana_varijabla>
  </DomainObject.Predmet.ProtustrankaFormatedWithAdressOIB>
  <DomainObject.Predmet.ProtustrankaWithAdress>
    <izvorni_sadrzaj>LAGRO LAPIS d.o.o. SVETI PETAR U ŠUMI Videti 117, 52404 Sveti Petar u Šumi</izvorni_sadrzaj>
    <derivirana_varijabla naziv="DomainObject.Predmet.ProtustrankaWithAdress_1">LAGRO LAPIS d.o.o. SVETI PETAR U ŠUMI Videti 117, 52404 Sveti Petar u Šumi</derivirana_varijabla>
  </DomainObject.Predmet.ProtustrankaWithAdress>
  <DomainObject.Predmet.ProtustrankaWithAdressOIB>
    <izvorni_sadrzaj>LAGRO LAPIS d.o.o. SVETI PETAR U ŠUMI, OIB 98256646708, Videti 117, 52404 Sveti Petar u Šumi</izvorni_sadrzaj>
    <derivirana_varijabla naziv="DomainObject.Predmet.ProtustrankaWithAdressOIB_1">LAGRO LAPIS d.o.o. SVETI PETAR U ŠUMI, OIB 98256646708, Videti 117, 52404 Sveti Petar u Šumi</derivirana_varijabla>
  </DomainObject.Predmet.ProtustrankaWithAdressOIB>
  <DomainObject.Predmet.ProtustrankaNazivFormated>
    <izvorni_sadrzaj>LAGRO LAPIS d.o.o. SVETI PETAR U ŠUMI</izvorni_sadrzaj>
    <derivirana_varijabla naziv="DomainObject.Predmet.ProtustrankaNazivFormated_1">LAGRO LAPIS d.o.o. SVETI PETAR U ŠUMI</derivirana_varijabla>
  </DomainObject.Predmet.ProtustrankaNazivFormated>
  <DomainObject.Predmet.ProtustrankaNazivFormatedOIB>
    <izvorni_sadrzaj>LAGRO LAPIS d.o.o. SVETI PETAR U ŠUMI, OIB 98256646708</izvorni_sadrzaj>
    <derivirana_varijabla naziv="DomainObject.Predmet.ProtustrankaNazivFormatedOIB_1">LAGRO LAPIS d.o.o. SVETI PETAR U ŠUMI, OIB 98256646708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868484.58</izvorni_sadrzaj>
    <derivirana_varijabla naziv="DomainObject.Predmet.TrenutnaVrijednost_1">868484.58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LAGRO LAPIS d.o.o. SVETI PETAR U ŠUMI zastupanog po punomoćniku Mladen Benčić; Larisa Žgrablić-benčić</item>
    </izvorni_sadrzaj>
    <derivirana_varijabla naziv="DomainObject.Predmet.ProtuStrankaListFormated_1">
      <item>LAGRO LAPIS d.o.o. SVETI PETAR U ŠUMI zastupanog po punomoćniku Mladen Benčić; Larisa Žgrablić-benčić</item>
    </derivirana_varijabla>
  </DomainObject.Predmet.ProtuStrankaListFormated>
  <DomainObject.Predmet.ProtuStrankaListFormatedOIB>
    <izvorni_sadrzaj>
      <item>LAGRO LAPIS d.o.o. SVETI PETAR U ŠUMI, OIB 98256646708 zastupanog po punomoćniku Mladen Benčić; Larisa Žgrablić-benčić</item>
    </izvorni_sadrzaj>
    <derivirana_varijabla naziv="DomainObject.Predmet.ProtuStrankaListFormatedOIB_1">
      <item>LAGRO LAPIS d.o.o. SVETI PETAR U ŠUMI, OIB 98256646708 zastupanog po punomoćniku Mladen Benčić; Larisa Žgrablić-benčić</item>
    </derivirana_varijabla>
  </DomainObject.Predmet.ProtuStrankaListFormatedOIB>
  <DomainObject.Predmet.ProtuStrankaListFormatedWithAdress>
    <izvorni_sadrzaj>
      <item>LAGRO LAPIS d.o.o. SVETI PETAR U ŠUMI, Videti 117, 52404 Sveti Petar u Šumi zastupanog po punomoćniku Mladen Benčić; Larisa Žgrablić-benčić</item>
    </izvorni_sadrzaj>
    <derivirana_varijabla naziv="DomainObject.Predmet.ProtuStrankaListFormatedWithAdress_1">
      <item>LAGRO LAPIS d.o.o. SVETI PETAR U ŠUMI, Videti 117, 52404 Sveti Petar u Šumi zastupanog po punomoćniku Mladen Benčić; Larisa Žgrablić-benčić</item>
    </derivirana_varijabla>
  </DomainObject.Predmet.ProtuStrankaListFormatedWithAdress>
  <DomainObject.Predmet.ProtuStrankaListFormatedWithAdressOIB>
    <izvorni_sadrzaj>
      <item>LAGRO LAPIS d.o.o. SVETI PETAR U ŠUMI, OIB 98256646708, Videti 117, 52404 Sveti Petar u Šumi zastupanog po punomoćniku Mladen Benčić; Larisa Žgrablić-benčić</item>
    </izvorni_sadrzaj>
    <derivirana_varijabla naziv="DomainObject.Predmet.ProtuStrankaListFormatedWithAdressOIB_1">
      <item>LAGRO LAPIS d.o.o. SVETI PETAR U ŠUMI, OIB 98256646708, Videti 117, 52404 Sveti Petar u Šumi zastupanog po punomoćniku Mladen Benčić; Larisa Žgrablić-benčić</item>
    </derivirana_varijabla>
  </DomainObject.Predmet.ProtuStrankaListFormatedWithAdressOIB>
  <DomainObject.Predmet.ProtuStrankaListNazivFormated>
    <izvorni_sadrzaj>
      <item>LAGRO LAPIS d.o.o. SVETI PETAR U ŠUMI</item>
    </izvorni_sadrzaj>
    <derivirana_varijabla naziv="DomainObject.Predmet.ProtuStrankaListNazivFormated_1">
      <item>LAGRO LAPIS d.o.o. SVETI PETAR U ŠUMI</item>
    </derivirana_varijabla>
  </DomainObject.Predmet.ProtuStrankaListNazivFormated>
  <DomainObject.Predmet.ProtuStrankaListNazivFormatedOIB>
    <izvorni_sadrzaj>
      <item>LAGRO LAPIS d.o.o. SVETI PETAR U ŠUMI, OIB 98256646708</item>
    </izvorni_sadrzaj>
    <derivirana_varijabla naziv="DomainObject.Predmet.ProtuStrankaListNazivFormatedOIB_1">
      <item>LAGRO LAPIS d.o.o. SVETI PETAR U ŠUMI, OIB 98256646708</item>
    </derivirana_varijabla>
  </DomainObject.Predmet.ProtuStrankaListNazivFormatedOIB>
  <DomainObject.Predmet.OstaliListFormated>
    <izvorni_sadrzaj>
      <item>Mladen Benčić punomoćnik sudionika u postupku LAGRO LAPIS d.o.o. SVETI PETAR U ŠUMI</item>
      <item>Larisa Žgrablić-benčić punomoćnik sudionika u postupku LAGRO LAPIS d.o.o. SVETI PETAR U ŠUMI</item>
    </izvorni_sadrzaj>
    <derivirana_varijabla naziv="DomainObject.Predmet.OstaliListFormated_1">
      <item>Mladen Benčić punomoćnik sudionika u postupku LAGRO LAPIS d.o.o. SVETI PETAR U ŠUMI</item>
      <item>Larisa Žgrablić-benčić punomoćnik sudionika u postupku LAGRO LAPIS d.o.o. SVETI PETAR U ŠUMI</item>
    </derivirana_varijabla>
  </DomainObject.Predmet.OstaliListFormated>
  <DomainObject.Predmet.OstaliListFormatedOIB>
    <izvorni_sadrzaj>
      <item>Mladen Benčić, OIB 48944553600 punomoćnik sudionika u postupku LAGRO LAPIS d.o.o. SVETI PETAR U ŠUMI</item>
      <item>Larisa Žgrablić-benčić, OIB 55624909933 punomoćnik sudionika u postupku LAGRO LAPIS d.o.o. SVETI PETAR U ŠUMI</item>
    </izvorni_sadrzaj>
    <derivirana_varijabla naziv="DomainObject.Predmet.OstaliListFormatedOIB_1">
      <item>Mladen Benčić, OIB 48944553600 punomoćnik sudionika u postupku LAGRO LAPIS d.o.o. SVETI PETAR U ŠUMI</item>
      <item>Larisa Žgrablić-benčić, OIB 55624909933 punomoćnik sudionika u postupku LAGRO LAPIS d.o.o. SVETI PETAR U ŠUMI</item>
    </derivirana_varijabla>
  </DomainObject.Predmet.OstaliListFormatedOIB>
  <DomainObject.Predmet.OstaliListFormatedWithAdress>
    <izvorni_sadrzaj>
      <item>Mladen Benčić, Istarskih Narodnjaka 22, 52000 Pazin punomoćnik sudionika u postupku LAGRO LAPIS d.o.o. SVETI PETAR U ŠUMI</item>
      <item>Larisa Žgrablić-benčić, Videti 117, 52404 Sveti Petar u Šumi punomoćnik sudionika u postupku LAGRO LAPIS d.o.o. SVETI PETAR U ŠUMI</item>
    </izvorni_sadrzaj>
    <derivirana_varijabla naziv="DomainObject.Predmet.OstaliListFormatedWithAdress_1">
      <item>Mladen Benčić, Istarskih Narodnjaka 22, 52000 Pazin punomoćnik sudionika u postupku LAGRO LAPIS d.o.o. SVETI PETAR U ŠUMI</item>
      <item>Larisa Žgrablić-benčić, Videti 117, 52404 Sveti Petar u Šumi punomoćnik sudionika u postupku LAGRO LAPIS d.o.o. SVETI PETAR U ŠUMI</item>
    </derivirana_varijabla>
  </DomainObject.Predmet.OstaliListFormatedWithAdress>
  <DomainObject.Predmet.OstaliListFormatedWithAdressOIB>
    <izvorni_sadrzaj>
      <item>Mladen Benčić, OIB 48944553600, Istarskih Narodnjaka 22, 52000 Pazin punomoćnik sudionika u postupku LAGRO LAPIS d.o.o. SVETI PETAR U ŠUMI</item>
      <item>Larisa Žgrablić-benčić, OIB 55624909933, Videti 117, 52404 Sveti Petar u Šumi punomoćnik sudionika u postupku LAGRO LAPIS d.o.o. SVETI PETAR U ŠUMI</item>
    </izvorni_sadrzaj>
    <derivirana_varijabla naziv="DomainObject.Predmet.OstaliListFormatedWithAdressOIB_1">
      <item>Mladen Benčić, OIB 48944553600, Istarskih Narodnjaka 22, 52000 Pazin punomoćnik sudionika u postupku LAGRO LAPIS d.o.o. SVETI PETAR U ŠUMI</item>
      <item>Larisa Žgrablić-benčić, OIB 55624909933, Videti 117, 52404 Sveti Petar u Šumi punomoćnik sudionika u postupku LAGRO LAPIS d.o.o. SVETI PETAR U ŠUMI</item>
    </derivirana_varijabla>
  </DomainObject.Predmet.OstaliListFormatedWithAdressOIB>
  <DomainObject.Predmet.OstaliListNazivFormated>
    <izvorni_sadrzaj>
      <item>Mladen Benčić</item>
      <item>Larisa Žgrablić-benčić</item>
    </izvorni_sadrzaj>
    <derivirana_varijabla naziv="DomainObject.Predmet.OstaliListNazivFormated_1">
      <item>Mladen Benčić</item>
      <item>Larisa Žgrablić-benčić</item>
    </derivirana_varijabla>
  </DomainObject.Predmet.OstaliListNazivFormated>
  <DomainObject.Predmet.OstaliListNazivFormatedOIB>
    <izvorni_sadrzaj>
      <item>Mladen Benčić, OIB 48944553600</item>
      <item>Larisa Žgrablić-benčić, OIB 55624909933</item>
    </izvorni_sadrzaj>
    <derivirana_varijabla naziv="DomainObject.Predmet.OstaliListNazivFormatedOIB_1">
      <item>Mladen Benčić, OIB 48944553600</item>
      <item>Larisa Žgrablić-benčić, OIB 55624909933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LAGRO LAPIS d.o.o. SVETI PETAR U ŠUMI</izvorni_sadrzaj>
    <derivirana_varijabla naziv="DomainObject.Predmet.ProtustrankaIDrugi_1">LAGRO LAPIS d.o.o. SVETI PETAR U ŠUMI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LAGRO LAPIS d.o.o. SVETI PETAR U ŠUMI, OIB 98256646708, Videti 117, 52404 Sveti Petar u Šumi</izvorni_sadrzaj>
    <derivirana_varijabla naziv="DomainObject.Predmet.ProtustrankaIDrugiAdressOIB_1">LAGRO LAPIS d.o.o. SVETI PETAR U ŠUMI, OIB 98256646708, Videti 117,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LAGRO LAPIS d.o.o. SVETI PETAR U ŠUMI</item>
      <item>Mladen Benčić</item>
      <item>Larisa Žgrablić-benčić</item>
    </izvorni_sadrzaj>
    <derivirana_varijabla naziv="DomainObject.Predmet.SudioniciListNaziv_1">
      <item>FINANCIJSKA AGENCIJA, RC RIJEKA, PODRUŽNICA PULA, PULA</item>
      <item>LAGRO LAPIS d.o.o. SVETI PETAR U ŠUMI</item>
      <item>Mladen Benčić</item>
      <item>Larisa Žgrablić-benčić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LAGRO LAPIS d.o.o. SVETI PETAR U ŠUMI, OIB 98256646708, Videti 117,52404 Sveti Petar u Šumi</item>
      <item>Mladen Benčić, OIB 48944553600, Istarskih Narodnjaka 22,52000 Pazin</item>
      <item>Larisa Žgrablić-benčić, OIB 55624909933, Videti 117,52404 Sveti Petar u Šumi</item>
    </izvorni_sadrzaj>
    <derivirana_varijabla naziv="DomainObject.Predmet.SudioniciListAdressOIB_1">
      <item>FINANCIJSKA AGENCIJA, RC RIJEKA, PODRUŽNICA PULA, PULA, OIB 85821130368, Ulica grada Vukovara 70,10000 Zagreb</item>
      <item>LAGRO LAPIS d.o.o. SVETI PETAR U ŠUMI, OIB 98256646708, Videti 117,52404 Sveti Petar u Šumi</item>
      <item>Mladen Benčić, OIB 48944553600, Istarskih Narodnjaka 22,52000 Pazin</item>
      <item>Larisa Žgrablić-benčić, OIB 55624909933, Videti 117,52404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98256646708</item>
      <item>, OIB 48944553600</item>
      <item>, OIB 55624909933</item>
    </izvorni_sadrzaj>
    <derivirana_varijabla naziv="DomainObject.Predmet.SudioniciListNazivOIB_1">
      <item>, OIB 85821130368</item>
      <item>, OIB 98256646708</item>
      <item>, OIB 48944553600</item>
      <item>, OIB 55624909933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FA82B-DDAA-4A15-992F-3485792F6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968</properties:Words>
  <properties:Characters>5300</properties:Characters>
  <properties:Lines>119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2016-04-29T08:10:00Z</dcterms:created>
  <dc:creator>Jasmina Matika</dc:creator>
  <cp:lastModifiedBy>Sanja Prodan</cp:lastModifiedBy>
  <cp:lastPrinted>2016-04-29T08:15:00Z</cp:lastPrinted>
  <dcterms:modified xmlns:xsi="http://www.w3.org/2001/XMLSchema-instance" xsi:type="dcterms:W3CDTF">2016-04-29T08:15:00Z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