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6f4e" w14:paraId="6d46f4e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590973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590973">
              <w:rPr>
                <w:lang w:eastAsia="hr-HR" w:val="hr-HR"/>
              </w:rPr>
              <w:t>588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590973">
        <w:rPr>
          <w:lang w:val="hr-HR"/>
        </w:rPr>
        <w:t>ENYGMUS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590973">
        <w:rPr>
          <w:lang w:val="hr-HR"/>
        </w:rPr>
        <w:t>Pribislavec</w:t>
      </w:r>
      <w:r w:rsidR="005A6949">
        <w:rPr>
          <w:lang w:val="hr-HR"/>
        </w:rPr>
        <w:t xml:space="preserve">, </w:t>
      </w:r>
      <w:r w:rsidR="00590973">
        <w:rPr>
          <w:lang w:val="hr-HR"/>
        </w:rPr>
        <w:t>Zrinskih 8/B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590973" w:rsidRPr="00590973">
        <w:rPr>
          <w:lang w:val="hr-HR"/>
        </w:rPr>
        <w:t>03388741191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FC3015">
        <w:rPr>
          <w:lang w:val="hr-HR"/>
        </w:rPr>
        <w:t>1</w:t>
      </w:r>
      <w:r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590973">
        <w:rPr>
          <w:lang w:val="hr-HR"/>
        </w:rPr>
        <w:t>ENYGMUS j.d.o.o.</w:t>
      </w:r>
      <w:r w:rsidR="00590973" w:rsidRPr="00071235">
        <w:rPr>
          <w:lang w:val="hr-HR"/>
        </w:rPr>
        <w:t xml:space="preserve">, </w:t>
      </w:r>
      <w:r w:rsidR="00590973">
        <w:rPr>
          <w:lang w:val="hr-HR"/>
        </w:rPr>
        <w:t xml:space="preserve">Pribislavec, Zrinskih 8/B, </w:t>
      </w:r>
      <w:r w:rsidR="00590973" w:rsidRPr="00071235">
        <w:rPr>
          <w:lang w:val="hr-HR"/>
        </w:rPr>
        <w:t xml:space="preserve">OIB: </w:t>
      </w:r>
      <w:r w:rsidR="00590973" w:rsidRPr="00590973">
        <w:rPr>
          <w:lang w:val="hr-HR"/>
        </w:rPr>
        <w:t>03388741191</w:t>
      </w:r>
      <w:r w:rsidRPr="00071235">
        <w:rPr>
          <w:lang w:val="hr-HR"/>
        </w:rPr>
        <w:t xml:space="preserve">, iznosi </w:t>
      </w:r>
      <w:r w:rsidR="00590973">
        <w:rPr>
          <w:lang w:val="hr-HR"/>
        </w:rPr>
        <w:t>78.937,93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590973">
        <w:rPr>
          <w:lang w:val="hr-HR"/>
        </w:rPr>
        <w:t>Dejan Posavec, Pribislavec, Zrinskih 8/B</w:t>
      </w:r>
      <w:r w:rsidR="00267AE2">
        <w:rPr>
          <w:lang w:val="hr-HR"/>
        </w:rPr>
        <w:t xml:space="preserve">, </w:t>
      </w:r>
      <w:r w:rsidR="00267AE2" w:rsidRPr="00071235">
        <w:rPr>
          <w:lang w:val="hr-HR"/>
        </w:rPr>
        <w:t xml:space="preserve">OIB: </w:t>
      </w:r>
      <w:r w:rsidR="00590973" w:rsidRPr="00590973">
        <w:rPr>
          <w:lang w:val="hr-HR"/>
        </w:rPr>
        <w:t>79449112151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590973">
        <w:rPr>
          <w:lang w:val="hr-HR"/>
        </w:rPr>
        <w:t>588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FC3015">
        <w:rPr>
          <w:lang w:val="hr-HR"/>
        </w:rPr>
        <w:t>2</w:t>
      </w:r>
      <w:r w:rsidR="00590973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590973">
        <w:rPr>
          <w:lang w:val="hr-HR"/>
        </w:rPr>
        <w:t>ENYGMUS j.d.o.o.</w:t>
      </w:r>
      <w:r w:rsidR="00590973" w:rsidRPr="00071235">
        <w:rPr>
          <w:lang w:val="hr-HR"/>
        </w:rPr>
        <w:t xml:space="preserve">, </w:t>
      </w:r>
      <w:r w:rsidR="00590973">
        <w:rPr>
          <w:lang w:val="hr-HR"/>
        </w:rPr>
        <w:t xml:space="preserve">Pribislavec, Zrinskih 8/B, </w:t>
      </w:r>
      <w:r w:rsidR="00590973" w:rsidRPr="00071235">
        <w:rPr>
          <w:lang w:val="hr-HR"/>
        </w:rPr>
        <w:t xml:space="preserve">OIB: </w:t>
      </w:r>
      <w:r w:rsidR="00590973" w:rsidRPr="00590973">
        <w:rPr>
          <w:lang w:val="hr-HR"/>
        </w:rPr>
        <w:t>03388741191</w:t>
      </w:r>
      <w:r w:rsidR="005C4196" w:rsidRPr="00071235">
        <w:rPr>
          <w:lang w:val="hr-HR"/>
        </w:rPr>
        <w:t xml:space="preserve">, navodeći da dužnik na dan </w:t>
      </w:r>
      <w:r w:rsidR="00590973">
        <w:rPr>
          <w:lang w:val="hr-HR"/>
        </w:rPr>
        <w:t>27</w:t>
      </w:r>
      <w:r w:rsidR="009D534A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590973">
        <w:rPr>
          <w:lang w:val="hr-HR"/>
        </w:rPr>
        <w:t>78.937,93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FC3015">
        <w:rPr>
          <w:lang w:val="hr-HR"/>
        </w:rPr>
        <w:t>1</w:t>
      </w:r>
      <w:r w:rsidR="005C4196"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935FCC">
        <w:rPr>
          <w:lang w:val="hr-HR"/>
        </w:rPr>
        <w:t>, v.r.</w:t>
      </w:r>
    </w:p>
    <w:p w:rsidRDefault="00935FCC" w:rsidP="005C4196" w:rsidR="00935FCC">
      <w:pPr>
        <w:ind w:firstLine="720" w:left="3600"/>
        <w:jc w:val="center"/>
        <w:outlineLvl w:val="0"/>
        <w:rPr>
          <w:lang w:val="hr-HR"/>
        </w:rPr>
      </w:pPr>
    </w:p>
    <w:p w:rsidRDefault="00935FCC" w:rsidP="005C4196" w:rsidR="00935FCC" w:rsidRPr="00071235">
      <w:pPr>
        <w:ind w:firstLine="720" w:left="3600"/>
        <w:jc w:val="center"/>
        <w:outlineLvl w:val="0"/>
        <w:rPr>
          <w:lang w:val="hr-HR"/>
        </w:rPr>
      </w:pPr>
    </w:p>
    <w:p w:rsidRDefault="00935FCC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FCC" w:rsidRPr="00935FC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590973">
      <w:rPr>
        <w:lang w:val="hr-HR"/>
      </w:rPr>
      <w:t>588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4B62"/>
    <w:rsid w:val="00042DBB"/>
    <w:rsid w:val="00070793"/>
    <w:rsid w:val="00071235"/>
    <w:rsid w:val="000A333D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02D85"/>
    <w:rsid w:val="00340840"/>
    <w:rsid w:val="003E1673"/>
    <w:rsid w:val="00413610"/>
    <w:rsid w:val="00415671"/>
    <w:rsid w:val="004341B3"/>
    <w:rsid w:val="00494C94"/>
    <w:rsid w:val="004C4C64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B76BA"/>
    <w:rsid w:val="008229E5"/>
    <w:rsid w:val="00863DAB"/>
    <w:rsid w:val="008836F2"/>
    <w:rsid w:val="00904184"/>
    <w:rsid w:val="00935EAD"/>
    <w:rsid w:val="00935FCC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DD2816"/>
    <w:rsid w:val="00E640D8"/>
    <w:rsid w:val="00E74195"/>
    <w:rsid w:val="00ED489B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5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5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ENYGMUS jednostavno društvo s ograničenom odgovornošću za savjetovanje, promidžbu i usluge zastupanog po punomoćniku Dejan Posavec</izvorni_sadrzaj>
    <derivirana_varijabla naziv="DomainObject.Predmet.ProtustrankaFormated_1">  ENYGMUS jednostavno društvo s ograničenom odgovornošću za savjetovanje, promidžbu i usluge zastupanog po punomoćniku Dejan Posavec</derivirana_varijabla>
  </DomainObject.Predmet.ProtustrankaFormated>
  <DomainObject.Predmet.ProtustrankaFormatedOIB>
    <izvorni_sadrzaj>  ENYGMUS jednostavno društvo s ograničenom odgovornošću za savjetovanje, promidžbu i usluge, OIB 03388741191 zastupanog po punomoćniku Dejan Posavec</izvorni_sadrzaj>
    <derivirana_varijabla naziv="DomainObject.Predmet.ProtustrankaFormatedOIB_1">  ENYGMUS jednostavno društvo s ograničenom odgovornošću za savjetovanje, promidžbu i usluge, OIB 03388741191 zastupanog po punomoćniku Dejan Posavec</derivirana_varijabla>
  </DomainObject.Predmet.ProtustrankaFormatedOIB>
  <DomainObject.Predmet.ProtustrankaFormatedWithAdress>
    <izvorni_sadrzaj> ENYGMUS jednostavno društvo s ograničenom odgovornošću za savjetovanje, promidžbu i usluge, Zrinskih 8B, 40000 Pribislavec zastupanog po punomoćniku Dejan Posavec</izvorni_sadrzaj>
    <derivirana_varijabla naziv="DomainObject.Predmet.ProtustrankaFormatedWithAdress_1"> ENYGMUS jednostavno društvo s ograničenom odgovornošću za savjetovanje, promidžbu i usluge, Zrinskih 8B, 40000 Pribislavec zastupanog po punomoćniku Dejan Posavec</derivirana_varijabla>
  </DomainObject.Predmet.ProtustrankaFormatedWithAdress>
  <DomainObject.Predmet.ProtustrankaFormatedWithAdressOIB>
    <izvorni_sadrzaj> ENYGMUS jednostavno društvo s ograničenom odgovornošću za savjetovanje, promidžbu i usluge, OIB 03388741191, Zrinskih 8B, 40000 Pribislavec zastupanog po punomoćniku Dejan Posavec</izvorni_sadrzaj>
    <derivirana_varijabla naziv="DomainObject.Predmet.ProtustrankaFormatedWithAdressOIB_1"> ENYGMUS jednostavno društvo s ograničenom odgovornošću za savjetovanje, promidžbu i usluge, OIB 03388741191, Zrinskih 8B, 40000 Pribislavec zastupanog po punomoćniku Dejan Posavec</derivirana_varijabla>
  </DomainObject.Predmet.ProtustrankaFormatedWithAdressOIB>
  <DomainObject.Predmet.ProtustrankaWithAdress>
    <izvorni_sadrzaj>ENYGMUS jednostavno društvo s ograničenom odgovornošću za savjetovanje, promidžbu i usluge Zrinskih 8B, 40000 Pribislavec</izvorni_sadrzaj>
    <derivirana_varijabla naziv="DomainObject.Predmet.ProtustrankaWithAdress_1">ENYGMUS jednostavno društvo s ograničenom odgovornošću za savjetovanje, promidžbu i usluge Zrinskih 8B, 40000 Pribislavec</derivirana_varijabla>
  </DomainObject.Predmet.ProtustrankaWithAdress>
  <DomainObject.Predmet.ProtustrankaWithAdressOIB>
    <izvorni_sadrzaj>ENYGMUS jednostavno društvo s ograničenom odgovornošću za savjetovanje, promidžbu i usluge, OIB 03388741191, Zrinskih 8B, 40000 Pribislavec</izvorni_sadrzaj>
    <derivirana_varijabla naziv="DomainObject.Predmet.ProtustrankaWithAdressOIB_1">ENYGMUS jednostavno društvo s ograničenom odgovornošću za savjetovanje, promidžbu i usluge, OIB 03388741191, Zrinskih 8B, 40000 Pribislavec</derivirana_varijabla>
  </DomainObject.Predmet.ProtustrankaWithAdressOIB>
  <DomainObject.Predmet.ProtustrankaNazivFormated>
    <izvorni_sadrzaj>ENYGMUS jednostavno društvo s ograničenom odgovornošću za savjetovanje, promidžbu i usluge</izvorni_sadrzaj>
    <derivirana_varijabla naziv="DomainObject.Predmet.ProtustrankaNazivFormated_1">ENYGMUS jednostavno društvo s ograničenom odgovornošću za savjetovanje, promidžbu i usluge</derivirana_varijabla>
  </DomainObject.Predmet.ProtustrankaNazivFormated>
  <DomainObject.Predmet.ProtustrankaNazivFormatedOIB>
    <izvorni_sadrzaj>ENYGMUS jednostavno društvo s ograničenom odgovornošću za savjetovanje, promidžbu i usluge, OIB 03388741191</izvorni_sadrzaj>
    <derivirana_varijabla naziv="DomainObject.Predmet.ProtustrankaNazivFormatedOIB_1">ENYGMUS jednostavno društvo s ograničenom odgovornošću za savjetovanje, promidžbu i usluge, OIB 03388741191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78937.93</izvorni_sadrzaj>
    <derivirana_varijabla naziv="DomainObject.Predmet.TrenutnaVrijednost_1">78937.93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ENYGMUS jednostavno društvo s ograničenom odgovornošću za savjetovanje, promidžbu i usluge zastupanog po punomoćniku Dejan Posavec</item>
    </izvorni_sadrzaj>
    <derivirana_varijabla naziv="DomainObject.Predmet.ProtuStrankaListFormated_1">
      <item>ENYGMUS jednostavno društvo s ograničenom odgovornošću za savjetovanje, promidžbu i usluge zastupanog po punomoćniku Dejan Posavec</item>
    </derivirana_varijabla>
  </DomainObject.Predmet.ProtuStrankaListFormated>
  <DomainObject.Predmet.ProtuStrankaListFormatedOIB>
    <izvorni_sadrzaj>
      <item>ENYGMUS jednostavno društvo s ograničenom odgovornošću za savjetovanje, promidžbu i usluge, OIB 03388741191 zastupanog po punomoćniku Dejan Posavec</item>
    </izvorni_sadrzaj>
    <derivirana_varijabla naziv="DomainObject.Predmet.ProtuStrankaListFormatedOIB_1">
      <item>ENYGMUS jednostavno društvo s ograničenom odgovornošću za savjetovanje, promidžbu i usluge, OIB 03388741191 zastupanog po punomoćniku Dejan Posavec</item>
    </derivirana_varijabla>
  </DomainObject.Predmet.ProtuStrankaListFormatedOIB>
  <DomainObject.Predmet.ProtuStrankaListFormatedWithAdress>
    <izvorni_sadrzaj>
      <item>ENYGMUS jednostavno društvo s ograničenom odgovornošću za savjetovanje, promidžbu i usluge, Zrinskih 8B, 40000 Pribislavec zastupanog po punomoćniku Dejan Posavec</item>
    </izvorni_sadrzaj>
    <derivirana_varijabla naziv="DomainObject.Predmet.ProtuStrankaListFormatedWithAdress_1">
      <item>ENYGMUS jednostavno društvo s ograničenom odgovornošću za savjetovanje, promidžbu i usluge, Zrinskih 8B, 40000 Pribislavec zastupanog po punomoćniku Dejan Posavec</item>
    </derivirana_varijabla>
  </DomainObject.Predmet.ProtuStrankaListFormatedWithAdress>
  <DomainObject.Predmet.ProtuStrankaListFormatedWithAdressOIB>
    <izvorni_sadrzaj>
      <item>ENYGMUS jednostavno društvo s ograničenom odgovornošću za savjetovanje, promidžbu i usluge, OIB 03388741191, Zrinskih 8B, 40000 Pribislavec zastupanog po punomoćniku Dejan Posavec</item>
    </izvorni_sadrzaj>
    <derivirana_varijabla naziv="DomainObject.Predmet.ProtuStrankaListFormatedWithAdressOIB_1">
      <item>ENYGMUS jednostavno društvo s ograničenom odgovornošću za savjetovanje, promidžbu i usluge, OIB 03388741191, Zrinskih 8B, 40000 Pribislavec zastupanog po punomoćniku Dejan Posavec</item>
    </derivirana_varijabla>
  </DomainObject.Predmet.ProtuStrankaListFormatedWithAdressOIB>
  <DomainObject.Predmet.ProtuStrankaListNazivFormated>
    <izvorni_sadrzaj>
      <item>ENYGMUS jednostavno društvo s ograničenom odgovornošću za savjetovanje, promidžbu i usluge</item>
    </izvorni_sadrzaj>
    <derivirana_varijabla naziv="DomainObject.Predmet.ProtuStrankaListNazivFormated_1">
      <item>ENYGMUS jednostavno društvo s ograničenom odgovornošću za savjetovanje, promidžbu i usluge</item>
    </derivirana_varijabla>
  </DomainObject.Predmet.ProtuStrankaListNazivFormated>
  <DomainObject.Predmet.ProtuStrankaListNazivFormatedOIB>
    <izvorni_sadrzaj>
      <item>ENYGMUS jednostavno društvo s ograničenom odgovornošću za savjetovanje, promidžbu i usluge, OIB 03388741191</item>
    </izvorni_sadrzaj>
    <derivirana_varijabla naziv="DomainObject.Predmet.ProtuStrankaListNazivFormatedOIB_1">
      <item>ENYGMUS jednostavno društvo s ograničenom odgovornošću za savjetovanje, promidžbu i usluge, OIB 03388741191</item>
    </derivirana_varijabla>
  </DomainObject.Predmet.ProtuStrankaListNazivFormatedOIB>
  <DomainObject.Predmet.OstaliListFormated>
    <izvorni_sadrzaj>
      <item>Sudski registar</item>
      <item>Dejan Posavec punomoćnik sudionika u postupku ENYGMUS jednostavno društvo s ograničenom odgovornošću za savjetovanje, promidžbu i usluge</item>
    </izvorni_sadrzaj>
    <derivirana_varijabla naziv="DomainObject.Predmet.OstaliListFormated_1">
      <item>Sudski registar</item>
      <item>Dejan Posavec punomoćnik sudionika u postupku ENYGMUS jednostavno društvo s ograničenom odgovornošću za savjetovanje, promidžbu i usluge</item>
    </derivirana_varijabla>
  </DomainObject.Predmet.OstaliListFormated>
  <DomainObject.Predmet.OstaliListFormatedOIB>
    <izvorni_sadrzaj>
      <item>Sudski registar</item>
      <item>Dejan Posavec, OIB 79449112151 punomoćnik sudionika u postupku ENYGMUS jednostavno društvo s ograničenom odgovornošću za savjetovanje, promidžbu i usluge</item>
    </izvorni_sadrzaj>
    <derivirana_varijabla naziv="DomainObject.Predmet.OstaliListFormatedOIB_1">
      <item>Sudski registar</item>
      <item>Dejan Posavec, OIB 79449112151 punomoćnik sudionika u postupku ENYGMUS jednostavno društvo s ograničenom odgovornošću za savjetovanje, promidžbu i usluge</item>
    </derivirana_varijabla>
  </DomainObject.Predmet.OstaliListFormatedOIB>
  <DomainObject.Predmet.OstaliListFormatedWithAdress>
    <izvorni_sadrzaj>
      <item>Sudski registar</item>
      <item>Dejan Posavec, Zrinskih 8b, 40000 Pribislavec punomoćnik sudionika u postupku ENYGMUS jednostavno društvo s ograničenom odgovornošću za savjetovanje, promidžbu i usluge</item>
    </izvorni_sadrzaj>
    <derivirana_varijabla naziv="DomainObject.Predmet.OstaliListFormatedWithAdress_1">
      <item>Sudski registar</item>
      <item>Dejan Posavec, Zrinskih 8b, 40000 Pribislavec punomoćnik sudionika u postupku ENYGMUS jednostavno društvo s ograničenom odgovornošću za savjetovanje, promidžbu i usluge</item>
    </derivirana_varijabla>
  </DomainObject.Predmet.OstaliListFormatedWithAdress>
  <DomainObject.Predmet.OstaliListFormatedWithAdressOIB>
    <izvorni_sadrzaj>
      <item>Sudski registar</item>
      <item>Dejan Posavec, OIB 79449112151, Zrinskih 8b, 40000 Pribislavec punomoćnik sudionika u postupku ENYGMUS jednostavno društvo s ograničenom odgovornošću za savjetovanje, promidžbu i usluge</item>
    </izvorni_sadrzaj>
    <derivirana_varijabla naziv="DomainObject.Predmet.OstaliListFormatedWithAdressOIB_1">
      <item>Sudski registar</item>
      <item>Dejan Posavec, OIB 79449112151, Zrinskih 8b, 40000 Pribislavec punomoćnik sudionika u postupku ENYGMUS jednostavno društvo s ograničenom odgovornošću za savjetovanje, promidžbu i usluge</item>
    </derivirana_varijabla>
  </DomainObject.Predmet.OstaliListFormatedWithAdressOIB>
  <DomainObject.Predmet.OstaliListNazivFormated>
    <izvorni_sadrzaj>
      <item>Sudski registar</item>
      <item>Dejan Posavec</item>
    </izvorni_sadrzaj>
    <derivirana_varijabla naziv="DomainObject.Predmet.OstaliListNazivFormated_1">
      <item>Sudski registar</item>
      <item>Dejan Posavec</item>
    </derivirana_varijabla>
  </DomainObject.Predmet.OstaliListNazivFormated>
  <DomainObject.Predmet.OstaliListNazivFormatedOIB>
    <izvorni_sadrzaj>
      <item>Sudski registar</item>
      <item>Dejan Posavec, OIB 79449112151</item>
    </izvorni_sadrzaj>
    <derivirana_varijabla naziv="DomainObject.Predmet.OstaliListNazivFormatedOIB_1">
      <item>Sudski registar</item>
      <item>Dejan Posavec, OIB 79449112151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ENYGMUS jednostavno društvo s ograničenom odgovornošću za savjetovanje, promidžbu i usluge</izvorni_sadrzaj>
    <derivirana_varijabla naziv="DomainObject.Predmet.ProtustrankaIDrugi_1">ENYGMUS jednostavno društvo s ograničenom odgovornošću za savjetovanje,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ENYGMUS jednostavno društvo s ograničenom odgovornošću za savjetovanje, promidžbu i usluge, OIB 03388741191, Zrinskih 8B, 40000 Pribislavec</izvorni_sadrzaj>
    <derivirana_varijabla naziv="DomainObject.Predmet.ProtustrankaIDrugiAdressOIB_1">ENYGMUS jednostavno društvo s ograničenom odgovornošću za savjetovanje, promidžbu i usluge, OIB 03388741191, Zrinskih 8B,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ENYGMUS jednostavno društvo s ograničenom odgovornošću za savjetovanje, promidžbu i usluge</item>
      <item>Sudski registar</item>
      <item>Dejan Posavec</item>
    </izvorni_sadrzaj>
    <derivirana_varijabla naziv="DomainObject.Predmet.SudioniciListNaziv_1">
      <item>Financijska agencija</item>
      <item>ENYGMUS jednostavno društvo s ograničenom odgovornošću za savjetovanje, promidžbu i usluge</item>
      <item>Sudski registar</item>
      <item>Dejan Posavec</item>
    </derivirana_varijabla>
  </DomainObject.Predmet.SudioniciListNaziv>
  <DomainObject.Predmet.SudioniciListAdressOIB>
    <izvorni_sadrzaj>
      <item>Financijska agencija, OIB 85821130368, Ulica grada Vukovara 70,10000 Zagreb</item>
      <item>ENYGMUS jednostavno društvo s ograničenom odgovornošću za savjetovanje, promidžbu i usluge, OIB 03388741191, Zrinskih 8B,40000 Pribislavec</item>
      <item>Sudski registar</item>
      <item>Dejan Posavec, OIB 79449112151, Zrinskih 8b,40000 Pribislavec</item>
    </izvorni_sadrzaj>
    <derivirana_varijabla naziv="DomainObject.Predmet.SudioniciListAdressOIB_1">
      <item>Financijska agencija, OIB 85821130368, Ulica grada Vukovara 70,10000 Zagreb</item>
      <item>ENYGMUS jednostavno društvo s ograničenom odgovornošću za savjetovanje, promidžbu i usluge, OIB 03388741191, Zrinskih 8B,40000 Pribislavec</item>
      <item>Sudski registar</item>
      <item>Dejan Posavec, OIB 79449112151, Zrinskih 8b,40000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03388741191</item>
      <item>, OIB null</item>
      <item>, OIB 79449112151</item>
    </izvorni_sadrzaj>
    <derivirana_varijabla naziv="DomainObject.Predmet.SudioniciListNazivOIB_1">
      <item>, OIB 85821130368</item>
      <item>, OIB 03388741191</item>
      <item>, OIB null</item>
      <item>, OIB 79449112151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49941-5887-4F1F-95FF-B22B90457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2599</properties:Characters>
  <properties:Lines>80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2017-11-30T14:18:00Z</dcterms:created>
  <dc:creator>Katarina Breški</dc:creator>
  <cp:lastModifiedBy>Nevenka Vuković</cp:lastModifiedBy>
  <cp:lastPrinted>2017-12-01T08:21:00Z</cp:lastPrinted>
  <dcterms:modified xmlns:xsi="http://www.w3.org/2001/XMLSchema-instance" xsi:type="dcterms:W3CDTF">2017-12-01T08:21:00Z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