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d00cd" w14:paraId="f2d00c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773700">
        <w:rPr>
          <w:b/>
          <w:sz w:val="22"/>
          <w:szCs w:val="22"/>
        </w:rPr>
        <w:t>2980</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773700">
        <w:rPr>
          <w:sz w:val="22"/>
          <w:szCs w:val="22"/>
        </w:rPr>
        <w:t xml:space="preserve">ARS LONGA DUBROVNIK d.o.o., Svetog Dominika bb, 20000 Dubrovnik, OIB: </w:t>
      </w:r>
      <w:r w:rsidR="00DB4610">
        <w:rPr>
          <w:sz w:val="22"/>
          <w:szCs w:val="22"/>
        </w:rPr>
        <w:t xml:space="preserve">79862227187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DB4610">
        <w:rPr>
          <w:sz w:val="22"/>
          <w:szCs w:val="22"/>
        </w:rPr>
        <w:t xml:space="preserve">ARS LONGA DUBROVNIK d.o.o., Svetog Dominika bb, 20000 Dubrovnik, OIB: 79862227187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DB4610">
        <w:rPr>
          <w:sz w:val="22"/>
          <w:szCs w:val="22"/>
        </w:rPr>
        <w:t>204.365,34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DB4610">
        <w:rPr>
          <w:sz w:val="22"/>
          <w:szCs w:val="22"/>
        </w:rPr>
        <w:t>oblju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7C665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C6655"/>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2980</izvorni_sadrzaj>
    <derivirana_varijabla naziv="DomainObject.Predmet.Broj_1">2980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St-2980/2015</izvorni_sadrzaj>
    <derivirana_varijabla naziv="DomainObject.Predmet.OznakaBroj_1">St-2980/2015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 LONGA DUBROVNIK d.o.o. za promidžbu umjetnosti, posredovanje i trgovinu</izvorni_sadrzaj>
    <derivirana_varijabla naziv="DomainObject.Predmet.ProtustrankaFormated_1">  ARS LONGA DUBROVNIK d.o.o. za promidžbu umjetnosti, posredovanje i trgovinu</derivirana_varijabla>
  </DomainObject.Predmet.ProtustrankaFormated>
  <DomainObject.Predmet.ProtustrankaFormatedOIB>
    <izvorni_sadrzaj>  ARS LONGA DUBROVNIK d.o.o. za promidžbu umjetnosti, posredovanje i trgovinu, OIB 79862227187</izvorni_sadrzaj>
    <derivirana_varijabla naziv="DomainObject.Predmet.ProtustrankaFormatedOIB_1">  ARS LONGA DUBROVNIK d.o.o. za promidžbu umjetnosti, posredovanje i trgovinu, OIB 79862227187</derivirana_varijabla>
  </DomainObject.Predmet.ProtustrankaFormatedOIB>
  <DomainObject.Predmet.ProtustrankaFormatedWithAdress>
    <izvorni_sadrzaj> ARS LONGA DUBROVNIK d.o.o. za promidžbu umjetnosti, posredovanje i trgovinu, Svetog Dominika/bb, 20000 Dubrovnik</izvorni_sadrzaj>
    <derivirana_varijabla naziv="DomainObject.Predmet.ProtustrankaFormatedWithAdress_1"> ARS LONGA DUBROVNIK d.o.o. za promidžbu umjetnosti, posredovanje i trgovinu, Svetog Dominika/bb, 20000 Dubrovnik</derivirana_varijabla>
  </DomainObject.Predmet.ProtustrankaFormatedWithAdress>
  <DomainObject.Predmet.ProtustrankaFormatedWithAdressOIB>
    <izvorni_sadrzaj> ARS LONGA DUBROVNIK d.o.o. za promidžbu umjetnosti, posredovanje i trgovinu, OIB 79862227187, Svetog Dominika/bb, 20000 Dubrovnik</izvorni_sadrzaj>
    <derivirana_varijabla naziv="DomainObject.Predmet.ProtustrankaFormatedWithAdressOIB_1"> ARS LONGA DUBROVNIK d.o.o. za promidžbu umjetnosti, posredovanje i trgovinu, OIB 79862227187, Svetog Dominika/bb, 20000 Dubrovnik</derivirana_varijabla>
  </DomainObject.Predmet.ProtustrankaFormatedWithAdressOIB>
  <DomainObject.Predmet.ProtustrankaWithAdress>
    <izvorni_sadrzaj>ARS LONGA DUBROVNIK d.o.o. za promidžbu umjetnosti, posredovanje i trgovinu Svetog Dominika/bb, 20000 Dubrovnik</izvorni_sadrzaj>
    <derivirana_varijabla naziv="DomainObject.Predmet.ProtustrankaWithAdress_1">ARS LONGA DUBROVNIK d.o.o. za promidžbu umjetnosti, posredovanje i trgovinu Svetog Dominika/bb, 20000 Dubrovnik</derivirana_varijabla>
  </DomainObject.Predmet.ProtustrankaWithAdress>
  <DomainObject.Predmet.ProtustrankaWithAdressOIB>
    <izvorni_sadrzaj>ARS LONGA DUBROVNIK d.o.o. za promidžbu umjetnosti, posredovanje i trgovinu, OIB 79862227187, Svetog Dominika/bb, 20000 Dubrovnik</izvorni_sadrzaj>
    <derivirana_varijabla naziv="DomainObject.Predmet.ProtustrankaWithAdressOIB_1">ARS LONGA DUBROVNIK d.o.o. za promidžbu umjetnosti, posredovanje i trgovinu, OIB 79862227187, Svetog Dominika/bb, 20000 Dubrovnik</derivirana_varijabla>
  </DomainObject.Predmet.ProtustrankaWithAdressOIB>
  <DomainObject.Predmet.ProtustrankaNazivFormated>
    <izvorni_sadrzaj>ARS LONGA DUBROVNIK d.o.o. za promidžbu umjetnosti, posredovanje i trgovinu</izvorni_sadrzaj>
    <derivirana_varijabla naziv="DomainObject.Predmet.ProtustrankaNazivFormated_1">ARS LONGA DUBROVNIK d.o.o. za promidžbu umjetnosti, posredovanje i trgovinu</derivirana_varijabla>
  </DomainObject.Predmet.ProtustrankaNazivFormated>
  <DomainObject.Predmet.ProtustrankaNazivFormatedOIB>
    <izvorni_sadrzaj>ARS LONGA DUBROVNIK d.o.o. za promidžbu umjetnosti, posredovanje i trgovinu, OIB 79862227187</izvorni_sadrzaj>
    <derivirana_varijabla naziv="DomainObject.Predmet.ProtustrankaNazivFormatedOIB_1">ARS LONGA DUBROVNIK d.o.o. za promidžbu umjetnosti, posredovanje i trgovinu, OIB 79862227187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204365.34</izvorni_sadrzaj>
    <derivirana_varijabla naziv="DomainObject.Predmet.TrenutnaVrijednost_1">204365.34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ARS LONGA DUBROVNIK d.o.o. za promidžbu umjetnosti, posredovanje i trgovinu</item>
    </izvorni_sadrzaj>
    <derivirana_varijabla naziv="DomainObject.Predmet.ProtuStrankaListFormated_1">
      <item>ARS LONGA DUBROVNIK d.o.o. za promidžbu umjetnosti, posredovanje i trgovinu</item>
    </derivirana_varijabla>
  </DomainObject.Predmet.ProtuStrankaListFormated>
  <DomainObject.Predmet.ProtuStrankaListFormatedOIB>
    <izvorni_sadrzaj>
      <item>ARS LONGA DUBROVNIK d.o.o. za promidžbu umjetnosti, posredovanje i trgovinu, OIB 79862227187</item>
    </izvorni_sadrzaj>
    <derivirana_varijabla naziv="DomainObject.Predmet.ProtuStrankaListFormatedOIB_1">
      <item>ARS LONGA DUBROVNIK d.o.o. za promidžbu umjetnosti, posredovanje i trgovinu, OIB 79862227187</item>
    </derivirana_varijabla>
  </DomainObject.Predmet.ProtuStrankaListFormatedOIB>
  <DomainObject.Predmet.ProtuStrankaListFormatedWithAdress>
    <izvorni_sadrzaj>
      <item>ARS LONGA DUBROVNIK d.o.o. za promidžbu umjetnosti, posredovanje i trgovinu, Svetog Dominika/bb, 20000 Dubrovnik</item>
    </izvorni_sadrzaj>
    <derivirana_varijabla naziv="DomainObject.Predmet.ProtuStrankaListFormatedWithAdress_1">
      <item>ARS LONGA DUBROVNIK d.o.o. za promidžbu umjetnosti, posredovanje i trgovinu, Svetog Dominika/bb, 20000 Dubrovnik</item>
    </derivirana_varijabla>
  </DomainObject.Predmet.ProtuStrankaListFormatedWithAdress>
  <DomainObject.Predmet.ProtuStrankaListFormatedWithAdressOIB>
    <izvorni_sadrzaj>
      <item>ARS LONGA DUBROVNIK d.o.o. za promidžbu umjetnosti, posredovanje i trgovinu, OIB 79862227187, Svetog Dominika/bb, 20000 Dubrovnik</item>
    </izvorni_sadrzaj>
    <derivirana_varijabla naziv="DomainObject.Predmet.ProtuStrankaListFormatedWithAdressOIB_1">
      <item>ARS LONGA DUBROVNIK d.o.o. za promidžbu umjetnosti, posredovanje i trgovinu, OIB 79862227187, Svetog Dominika/bb, 20000 Dubrovnik</item>
    </derivirana_varijabla>
  </DomainObject.Predmet.ProtuStrankaListFormatedWithAdressOIB>
  <DomainObject.Predmet.ProtuStrankaListNazivFormated>
    <izvorni_sadrzaj>
      <item>ARS LONGA DUBROVNIK d.o.o. za promidžbu umjetnosti, posredovanje i trgovinu</item>
    </izvorni_sadrzaj>
    <derivirana_varijabla naziv="DomainObject.Predmet.ProtuStrankaListNazivFormated_1">
      <item>ARS LONGA DUBROVNIK d.o.o. za promidžbu umjetnosti, posredovanje i trgovinu</item>
    </derivirana_varijabla>
  </DomainObject.Predmet.ProtuStrankaListNazivFormated>
  <DomainObject.Predmet.ProtuStrankaListNazivFormatedOIB>
    <izvorni_sadrzaj>
      <item>ARS LONGA DUBROVNIK d.o.o. za promidžbu umjetnosti, posredovanje i trgovinu, OIB 79862227187</item>
    </izvorni_sadrzaj>
    <derivirana_varijabla naziv="DomainObject.Predmet.ProtuStrankaListNazivFormatedOIB_1">
      <item>ARS LONGA DUBROVNIK d.o.o. za promidžbu umjetnosti, posredovanje i trgovinu, OIB 79862227187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ARS LONGA DUBROVNIK d.o.o. za promidžbu umjetnosti, posredovanje i trgovinu</izvorni_sadrzaj>
    <derivirana_varijabla naziv="DomainObject.Predmet.ProtustrankaIDrugi_1">ARS LONGA DUBROVNIK d.o.o. za promidžbu umjetnosti, posredovanje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ARS LONGA DUBROVNIK d.o.o. za promidžbu umjetnosti, posredovanje i trgovinu, OIB 79862227187, Svetog Dominika/bb, 20000 Dubrovnik</izvorni_sadrzaj>
    <derivirana_varijabla naziv="DomainObject.Predmet.ProtustrankaIDrugiAdressOIB_1">ARS LONGA DUBROVNIK d.o.o. za promidžbu umjetnosti, posredovanje i trgovinu, OIB 79862227187, Svetog Dominika/bb,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ARS LONGA DUBROVNIK d.o.o. za promidžbu umjetnosti, posredovanje i trgovinu</item>
    </izvorni_sadrzaj>
    <derivirana_varijabla naziv="DomainObject.Predmet.SudioniciListNaziv_1">
      <item>FINA RC SPLIT, PODRUŽNICA DUBROVNIK</item>
      <item>ARS LONGA DUBROVNIK d.o.o. za promidžbu umjetnosti, posredovanje i trgovinu</item>
    </derivirana_varijabla>
  </DomainObject.Predmet.SudioniciListNaziv>
  <DomainObject.Predmet.SudioniciListAdressOIB>
    <izvorni_sadrzaj>
      <item>FINA RC SPLIT, PODRUŽNICA DUBROVNIK, OIB 85821130368, VUKOVARSKA 2,20000 Dubrovnik</item>
      <item>ARS LONGA DUBROVNIK d.o.o. za promidžbu umjetnosti, posredovanje i trgovinu, OIB 79862227187, Svetog Dominika/bb,20000 Dubrovnik</item>
    </izvorni_sadrzaj>
    <derivirana_varijabla naziv="DomainObject.Predmet.SudioniciListAdressOIB_1">
      <item>FINA RC SPLIT, PODRUŽNICA DUBROVNIK, OIB 85821130368, VUKOVARSKA 2,20000 Dubrovnik</item>
      <item>ARS LONGA DUBROVNIK d.o.o. za promidžbu umjetnosti, posredovanje i trgovinu, OIB 79862227187, Svetog Dominika/bb,20000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79862227187</item>
    </izvorni_sadrzaj>
    <derivirana_varijabla naziv="DomainObject.Predmet.SudioniciListNazivOIB_1">
      <item>, OIB 85821130368</item>
      <item>, OIB 79862227187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1980</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2016-02-09T07:27:00Z</dcterms:created>
  <dc:creator>Joško Livaković</dc:creator>
  <cp:lastModifiedBy>Sandra Lazo Oblizalo</cp:lastModifiedBy>
  <cp:lastPrinted>2016-02-09T07:20:00Z</cp:lastPrinted>
  <dcterms:modified xmlns:xsi="http://www.w3.org/2001/XMLSchema-instance" xsi:type="dcterms:W3CDTF">2016-02-09T07:51:00Z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