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0de9" w14:paraId="8950de9" w:rsidRDefault="00166500" w:rsidP="00B542FA" w:rsidR="00166500">
      <w:pPr>
        <w:jc w:val="both"/>
        <w15:collapsed w:val="false"/>
      </w:pPr>
      <w:bookmarkStart w:name="_GoBack" w:id="0"/>
      <w:bookmarkEnd w:id="0"/>
    </w:p>
    <w:p w:rsidRDefault="00166500" w:rsidP="00B542FA" w:rsidR="0016650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8460E6">
        <w:t xml:space="preserve"> 2/II</w:t>
      </w:r>
      <w:r w:rsidR="008460E6">
        <w:tab/>
      </w:r>
      <w:r w:rsidR="008460E6">
        <w:tab/>
      </w:r>
      <w:r w:rsidR="008460E6">
        <w:tab/>
      </w:r>
      <w:r w:rsidR="008460E6">
        <w:tab/>
      </w:r>
      <w:r w:rsidR="008460E6">
        <w:tab/>
      </w:r>
      <w:r w:rsidR="008460E6">
        <w:tab/>
      </w:r>
      <w:r w:rsidR="008460E6">
        <w:tab/>
        <w:t xml:space="preserve">         67. St-964/11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8460E6" w:rsidRPr="008460E6">
        <w:rPr>
          <w:bCs/>
        </w:rPr>
        <w:t xml:space="preserve">Stečajna masa iza </w:t>
      </w:r>
      <w:proofErr w:type="spellStart"/>
      <w:r w:rsidR="008460E6" w:rsidRPr="008460E6">
        <w:rPr>
          <w:bCs/>
        </w:rPr>
        <w:t>Ormag</w:t>
      </w:r>
      <w:proofErr w:type="spellEnd"/>
      <w:r w:rsidR="008460E6" w:rsidRPr="008460E6">
        <w:rPr>
          <w:bCs/>
        </w:rPr>
        <w:t xml:space="preserve"> d.o.o., Zagreb, OIB: 70963700763</w:t>
      </w:r>
      <w:r w:rsidR="00DB2BF3" w:rsidRPr="00DB2BF3">
        <w:rPr>
          <w:lang w:val="en-US"/>
        </w:rPr>
        <w:t xml:space="preserve">, </w:t>
      </w:r>
      <w:r w:rsidR="008460E6">
        <w:rPr>
          <w:lang w:val="en-US"/>
        </w:rPr>
        <w:t xml:space="preserve">29. </w:t>
      </w:r>
      <w:proofErr w:type="spellStart"/>
      <w:proofErr w:type="gramStart"/>
      <w:r w:rsidR="008460E6">
        <w:rPr>
          <w:lang w:val="en-US"/>
        </w:rPr>
        <w:t>prosinca</w:t>
      </w:r>
      <w:proofErr w:type="spellEnd"/>
      <w:proofErr w:type="gramEnd"/>
      <w:r w:rsidR="00912165">
        <w:rPr>
          <w:lang w:val="en-US"/>
        </w:rPr>
        <w:t xml:space="preserve"> 2016</w:t>
      </w:r>
      <w:r w:rsidR="00DB2BF3"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7F5454">
        <w:t>St-</w:t>
      </w:r>
      <w:r w:rsidR="00C76DD1" w:rsidRPr="00C76DD1">
        <w:t>964/11</w:t>
      </w:r>
      <w:r w:rsidR="006456E1">
        <w:t xml:space="preserve">, </w:t>
      </w:r>
      <w:r w:rsidRPr="006456E1">
        <w:t xml:space="preserve">nad </w:t>
      </w:r>
      <w:r w:rsidR="00C76DD1" w:rsidRPr="00C76DD1">
        <w:t xml:space="preserve">dužnikom </w:t>
      </w:r>
      <w:r w:rsidR="00C76DD1" w:rsidRPr="00C76DD1">
        <w:rPr>
          <w:bCs/>
        </w:rPr>
        <w:t xml:space="preserve">Stečajna masa iza </w:t>
      </w:r>
      <w:proofErr w:type="spellStart"/>
      <w:r w:rsidR="00C76DD1" w:rsidRPr="00C76DD1">
        <w:rPr>
          <w:bCs/>
        </w:rPr>
        <w:t>Ormag</w:t>
      </w:r>
      <w:proofErr w:type="spellEnd"/>
      <w:r w:rsidR="00C76DD1" w:rsidRPr="00C76DD1">
        <w:rPr>
          <w:bCs/>
        </w:rPr>
        <w:t xml:space="preserve"> d.o.o., Zagreb, OIB: 70963700763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C76DD1">
        <w:t>28. prosinca</w:t>
      </w:r>
      <w:r>
        <w:t xml:space="preserve"> 2016., kojim je zatražio od sud</w:t>
      </w:r>
      <w:r w:rsidR="001A3790" w:rsidRPr="006456E1">
        <w:t xml:space="preserve">a suglasnost za diobu. </w:t>
      </w:r>
      <w:r w:rsidR="006456E1">
        <w:t>Navedenim p</w:t>
      </w:r>
      <w:r>
        <w:t>odneskom predložio</w:t>
      </w:r>
      <w:r w:rsidR="001A3790" w:rsidRPr="006456E1">
        <w:t xml:space="preserve"> je diobu radi namirenja stečajnih vjerovnika</w:t>
      </w:r>
      <w:r>
        <w:t xml:space="preserve"> </w:t>
      </w:r>
      <w:r w:rsidR="00C76DD1">
        <w:t xml:space="preserve">drugog </w:t>
      </w:r>
      <w:r w:rsidR="001A3790" w:rsidRPr="006456E1">
        <w:t xml:space="preserve">višeg isplatnog reda u iznosu od </w:t>
      </w:r>
      <w:r w:rsidR="00C76DD1">
        <w:t>454.509,33</w:t>
      </w:r>
      <w:r>
        <w:t xml:space="preserve"> kn te je priložio</w:t>
      </w:r>
      <w:r w:rsidR="00203307">
        <w:t xml:space="preserve"> </w:t>
      </w:r>
      <w:r w:rsidR="00C76DD1">
        <w:t>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C76DD1">
        <w:t>29. prosinca</w:t>
      </w:r>
      <w:r w:rsidR="007F5454">
        <w:t xml:space="preserve"> 2016</w:t>
      </w:r>
      <w:r w:rsidRPr="006456E1">
        <w:t>.</w:t>
      </w:r>
      <w:r w:rsidR="0090700A" w:rsidRPr="006456E1">
        <w:t xml:space="preserve"> </w:t>
      </w:r>
    </w:p>
    <w:p w:rsidRDefault="0090700A" w:rsidP="00A77317" w:rsidR="0090700A" w:rsidRPr="006456E1">
      <w:pPr>
        <w:ind w:left="3540"/>
        <w:rPr>
          <w:b/>
        </w:rPr>
      </w:pP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 w:rsidRPr="006456E1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FC7FE1">
        <w:t>,v.r.</w:t>
      </w: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166500" w:rsidP="005078C7" w:rsidR="00166500" w:rsidRPr="006456E1"/>
    <w:p w:rsidRDefault="00FC7FE1" w:rsidP="004E13E6" w:rsidR="00FC7FE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C7FE1" w:rsidP="004E13E6" w:rsidR="00FC7FE1">
      <w:pPr>
        <w:jc w:val="right"/>
      </w:pPr>
      <w:r>
        <w:t>ovlašteni službenik</w:t>
      </w:r>
    </w:p>
    <w:p w:rsidRDefault="00FC7FE1" w:rsidP="00FC7FE1" w:rsidR="005078C7" w:rsidRPr="006456E1">
      <w:pPr>
        <w:jc w:val="right"/>
      </w:pPr>
      <w:r>
        <w:t>Katica Franjić</w:t>
      </w:r>
    </w:p>
    <w:sectPr w:rsidR="005078C7" w:rsidRPr="006456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22C97"/>
    <w:rsid w:val="00166500"/>
    <w:rsid w:val="00176073"/>
    <w:rsid w:val="001A3790"/>
    <w:rsid w:val="00203307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8460E6"/>
    <w:rsid w:val="0090700A"/>
    <w:rsid w:val="00912165"/>
    <w:rsid w:val="009151C4"/>
    <w:rsid w:val="00A62F4B"/>
    <w:rsid w:val="00A66BD2"/>
    <w:rsid w:val="00A77317"/>
    <w:rsid w:val="00B04AE3"/>
    <w:rsid w:val="00BB4D3C"/>
    <w:rsid w:val="00C13CBD"/>
    <w:rsid w:val="00C76DD1"/>
    <w:rsid w:val="00CB2690"/>
    <w:rsid w:val="00CC222A"/>
    <w:rsid w:val="00D17CA3"/>
    <w:rsid w:val="00D92B24"/>
    <w:rsid w:val="00D966A3"/>
    <w:rsid w:val="00DB2BF3"/>
    <w:rsid w:val="00E75EA5"/>
    <w:rsid w:val="00FC7FE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665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65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665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65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2011.</izvorni_sadrzaj>
    <derivirana_varijabla naziv="DomainObject.Predmet.DatumOsnivanja_1">15.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-prešao sa Sts-2513/2001 po rješenju
o nastavku postupka od 12.07.2011.</izvorni_sadrzaj>
    <derivirana_varijabla naziv="DomainObject.Predmet.Opis_1">-prešao sa Sts-2513/2001 po rješenju
o nastavku postupka od 12.07.2011.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St-964/2011</izvorni_sadrzaj>
    <derivirana_varijabla naziv="DomainObject.Predmet.OznakaBroj_1">St-964/2011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St-434/02 radi uvida</izvorni_sadrzaj>
    <derivirana_varijabla naziv="DomainObject.Predmet.PrimjedbaSuca_1">priložen spis St-434/02 radi uvida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ORMAG d.o.o. za graditeljstvo, trgovinu i informatiku</izvorni_sadrzaj>
    <derivirana_varijabla naziv="DomainObject.Predmet.ProtustrankaFormated_1">  ORMAG d.o.o. za graditeljstvo, trgovinu i informatiku</derivirana_varijabla>
  </DomainObject.Predmet.ProtustrankaFormated>
  <DomainObject.Predmet.ProtustrankaFormatedOIB>
    <izvorni_sadrzaj>  ORMAG d.o.o. za graditeljstvo, trgovinu i informatiku, OIB 37540932225</izvorni_sadrzaj>
    <derivirana_varijabla naziv="DomainObject.Predmet.ProtustrankaFormatedOIB_1">  ORMAG d.o.o. za graditeljstvo, trgovinu i informatiku, OIB 37540932225</derivirana_varijabla>
  </DomainObject.Predmet.ProtustrankaFormatedOIB>
  <DomainObject.Predmet.ProtustrankaFormatedWithAdress>
    <izvorni_sadrzaj> ORMAG d.o.o. za graditeljstvo, trgovinu i informatiku, Bukovačka Cesta 53, 10000 Zagreb</izvorni_sadrzaj>
    <derivirana_varijabla naziv="DomainObject.Predmet.ProtustrankaFormatedWithAdress_1"> ORMAG d.o.o. za graditeljstvo, trgovinu i informatiku, Bukovačka Cesta 53, 10000 Zagreb</derivirana_varijabla>
  </DomainObject.Predmet.ProtustrankaFormatedWithAdress>
  <DomainObject.Predmet.ProtustrankaFormatedWithAdressOIB>
    <izvorni_sadrzaj> ORMAG d.o.o. za graditeljstvo, trgovinu i informatiku, OIB 37540932225, Bukovačka Cesta 53, 10000 Zagreb</izvorni_sadrzaj>
    <derivirana_varijabla naziv="DomainObject.Predmet.ProtustrankaFormatedWithAdressOIB_1"> ORMAG d.o.o. za graditeljstvo, trgovinu i informatiku, OIB 37540932225, Bukovačka Cesta 53, 10000 Zagreb</derivirana_varijabla>
  </DomainObject.Predmet.ProtustrankaFormatedWithAdressOIB>
  <DomainObject.Predmet.ProtustrankaWithAdress>
    <izvorni_sadrzaj>ORMAG d.o.o. za graditeljstvo, trgovinu i informatiku Bukovačka Cesta 53, 10000 Zagreb</izvorni_sadrzaj>
    <derivirana_varijabla naziv="DomainObject.Predmet.ProtustrankaWithAdress_1">ORMAG d.o.o. za graditeljstvo, trgovinu i informatiku Bukovačka Cesta 53, 10000 Zagreb</derivirana_varijabla>
  </DomainObject.Predmet.ProtustrankaWithAdress>
  <DomainObject.Predmet.ProtustrankaWithAdressOIB>
    <izvorni_sadrzaj>ORMAG d.o.o. za graditeljstvo, trgovinu i informatiku, OIB 37540932225, Bukovačka Cesta 53, 10000 Zagreb</izvorni_sadrzaj>
    <derivirana_varijabla naziv="DomainObject.Predmet.ProtustrankaWithAdressOIB_1">ORMAG d.o.o. za graditeljstvo, trgovinu i informatiku, OIB 37540932225, Bukovačka Cesta 53, 10000 Zagreb</derivirana_varijabla>
  </DomainObject.Predmet.ProtustrankaWithAdressOIB>
  <DomainObject.Predmet.ProtustrankaNazivFormated>
    <izvorni_sadrzaj>ORMAG d.o.o. za graditeljstvo, trgovinu i informatiku</izvorni_sadrzaj>
    <derivirana_varijabla naziv="DomainObject.Predmet.ProtustrankaNazivFormated_1">ORMAG d.o.o. za graditeljstvo, trgovinu i informatiku</derivirana_varijabla>
  </DomainObject.Predmet.ProtustrankaNazivFormated>
  <DomainObject.Predmet.ProtustrankaNazivFormatedOIB>
    <izvorni_sadrzaj>ORMAG d.o.o. za graditeljstvo, trgovinu i informatiku, OIB 37540932225</izvorni_sadrzaj>
    <derivirana_varijabla naziv="DomainObject.Predmet.ProtustrankaNazivFormatedOIB_1">ORMAG d.o.o. za graditeljstvo, trgovinu i informatiku, OIB 37540932225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ORMAG d.o.o. za graditeljstvo, trgovinu i informatiku</item>
    </izvorni_sadrzaj>
    <derivirana_varijabla naziv="DomainObject.Predmet.ProtuStrankaListFormated_1">
      <item>ORMAG d.o.o. za graditeljstvo, trgovinu i informatiku</item>
    </derivirana_varijabla>
  </DomainObject.Predmet.ProtuStrankaListFormated>
  <DomainObject.Predmet.ProtuStrankaListFormatedOIB>
    <izvorni_sadrzaj>
      <item>ORMAG d.o.o. za graditeljstvo, trgovinu i informatiku, OIB 37540932225</item>
    </izvorni_sadrzaj>
    <derivirana_varijabla naziv="DomainObject.Predmet.ProtuStrankaListFormatedOIB_1">
      <item>ORMAG d.o.o. za graditeljstvo, trgovinu i informatiku, OIB 37540932225</item>
    </derivirana_varijabla>
  </DomainObject.Predmet.ProtuStrankaListFormatedOIB>
  <DomainObject.Predmet.ProtuStrankaListFormatedWithAdress>
    <izvorni_sadrzaj>
      <item>ORMAG d.o.o. za graditeljstvo, trgovinu i informatiku, Bukovačka Cesta 53, 10000 Zagreb</item>
    </izvorni_sadrzaj>
    <derivirana_varijabla naziv="DomainObject.Predmet.ProtuStrankaListFormatedWithAdress_1">
      <item>ORMAG d.o.o. za graditeljstvo, trgovinu i informatiku, Bukovačka Cesta 53, 10000 Zagreb</item>
    </derivirana_varijabla>
  </DomainObject.Predmet.ProtuStrankaListFormatedWithAdress>
  <DomainObject.Predmet.ProtuStrankaListFormatedWithAdressOIB>
    <izvorni_sadrzaj>
      <item>ORMAG d.o.o. za graditeljstvo, trgovinu i informatiku, OIB 37540932225, Bukovačka Cesta 53, 10000 Zagreb</item>
    </izvorni_sadrzaj>
    <derivirana_varijabla naziv="DomainObject.Predmet.ProtuStrankaListFormatedWithAdressOIB_1">
      <item>ORMAG d.o.o. za graditeljstvo, trgovinu i informatiku, OIB 37540932225, Bukovačka Cesta 53, 10000 Zagreb</item>
    </derivirana_varijabla>
  </DomainObject.Predmet.ProtuStrankaListFormatedWithAdressOIB>
  <DomainObject.Predmet.ProtuStrankaListNazivFormated>
    <izvorni_sadrzaj>
      <item>ORMAG d.o.o. za graditeljstvo, trgovinu i informatiku</item>
    </izvorni_sadrzaj>
    <derivirana_varijabla naziv="DomainObject.Predmet.ProtuStrankaListNazivFormated_1">
      <item>ORMAG d.o.o. za graditeljstvo, trgovinu i informatiku</item>
    </derivirana_varijabla>
  </DomainObject.Predmet.ProtuStrankaListNazivFormated>
  <DomainObject.Predmet.ProtuStrankaListNazivFormatedOIB>
    <izvorni_sadrzaj>
      <item>ORMAG d.o.o. za graditeljstvo, trgovinu i informatiku, OIB 37540932225</item>
    </izvorni_sadrzaj>
    <derivirana_varijabla naziv="DomainObject.Predmet.ProtuStrankaListNazivFormatedOIB_1">
      <item>ORMAG d.o.o. za graditeljstvo, trgovinu i informatiku, OIB 37540932225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ORMAG d.o.o. za graditeljstvo, trgovinu i informatiku</izvorni_sadrzaj>
    <derivirana_varijabla naziv="DomainObject.Predmet.ProtustrankaIDrugi_1">ORMAG d.o.o. za graditeljstvo, trgovinu i informatiku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ORMAG d.o.o. za graditeljstvo, trgovinu i informatiku, OIB 37540932225, Bukovačka Cesta 53, 10000 Zagreb</izvorni_sadrzaj>
    <derivirana_varijabla naziv="DomainObject.Predmet.ProtustrankaIDrugiAdressOIB_1">ORMAG d.o.o. za graditeljstvo, trgovinu i informatiku, OIB 37540932225, Bukovačka Cesta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ORMAG d.o.o. za graditeljstvo, trgovinu i informatiku</item>
      <item>Marija Vujčić Turkulin</item>
      <item>MINISTARSTVO FINANCIJA</item>
    </izvorni_sadrzaj>
    <derivirana_varijabla naziv="DomainObject.Predmet.SudioniciListNaziv_1">
      <item>ORMAG d.o.o. za graditeljstvo, trgovinu i informatiku</item>
      <item>Marija Vujčić Turkulin</item>
      <item>MINISTARSTVO FINANCIJA</item>
    </derivirana_varijabla>
  </DomainObject.Predmet.SudioniciListNaziv>
  <DomainObject.Predmet.SudioniciListAdressOIB>
    <izvorni_sadrzaj>
      <item>ORMAG d.o.o. za graditeljstvo, trgovinu i informatiku, OIB 37540932225, Bukovačka Cesta 53,10000 Zagreb</item>
      <item>Marija Vujčić Turkulin, OIB 22593287559, Vrtlarska 3,10000 Zagreb</item>
      <item>MINISTARSTVO FINANCIJA, OIB 18683136487</item>
    </izvorni_sadrzaj>
    <derivirana_varijabla naziv="DomainObject.Predmet.SudioniciListAdressOIB_1">
      <item>ORMAG d.o.o. za graditeljstvo, trgovinu i informatiku, OIB 37540932225, Bukovačka Cesta 53,10000 Zagreb</item>
      <item>Marija Vujčić Turkulin, OIB 22593287559, Vrtlarska 3,10000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37540932225</item>
      <item>, OIB 22593287559</item>
      <item>, OIB 18683136487</item>
    </izvorni_sadrzaj>
    <derivirana_varijabla naziv="DomainObject.Predmet.SudioniciListNazivOIB_1">
      <item>, OIB 37540932225</item>
      <item>, OIB 22593287559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1223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2016-12-29T12:26:00Z</dcterms:created>
  <dc:creator>nribaric</dc:creator>
  <cp:lastModifiedBy>Katica Franjić</cp:lastModifiedBy>
  <cp:lastPrinted>2016-12-29T12:43:00Z</cp:lastPrinted>
  <dcterms:modified xmlns:xsi="http://www.w3.org/2001/XMLSchema-instance" xsi:type="dcterms:W3CDTF">2016-12-29T12:44:00Z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