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9232" w14:paraId="f2a9232" w:rsidRDefault="00126A18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7.St.1149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C26ACF" w:rsidR="00407841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C26ACF">
        <w:t xml:space="preserve"> </w:t>
      </w:r>
      <w:r w:rsidR="00C26ACF">
        <w:rPr>
          <w:sz w:val="22"/>
          <w:szCs w:val="22"/>
        </w:rPr>
        <w:t>STJEPIĆ GRADITELJ j.d.o.o., Nova Mokošica, Između dolaca 3, OIB: 94749785869,</w:t>
      </w:r>
      <w:r w:rsidR="00C26ACF">
        <w:t xml:space="preserve"> </w:t>
      </w:r>
      <w:r w:rsidRPr="00F14A92">
        <w:t>dana</w:t>
      </w:r>
      <w:r w:rsidR="00583F5B" w:rsidRPr="00F14A92">
        <w:t xml:space="preserve"> </w:t>
      </w:r>
      <w:r w:rsidR="00C26ACF">
        <w:t>9. kolovoza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C26ACF">
        <w:rPr>
          <w:sz w:val="22"/>
          <w:szCs w:val="22"/>
        </w:rPr>
        <w:t>STJEPIĆ GRADITELJ j.d.o.o., Nova Mokošica, Između dolaca 3, OIB: 94749785869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AC50D3">
        <w:t>pozivom na broj 10-</w:t>
      </w:r>
      <w:r w:rsidR="00C26ACF">
        <w:t>1149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126A18">
        <w:t>26</w:t>
      </w:r>
      <w:r w:rsidRPr="00F14A92">
        <w:t xml:space="preserve">. </w:t>
      </w:r>
      <w:r w:rsidR="00126A18">
        <w:t>travnja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C26ACF">
        <w:rPr>
          <w:sz w:val="22"/>
          <w:szCs w:val="22"/>
        </w:rPr>
        <w:t>STJEPIĆ GRADITELJ j.d.o.o., Nova Mokošica, Između dolaca 3, OIB: 94749785869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126A18">
        <w:t xml:space="preserve"> 1149</w:t>
      </w:r>
      <w:r w:rsidR="002D78E4" w:rsidRPr="00F14A92">
        <w:t xml:space="preserve">/2016 od </w:t>
      </w:r>
      <w:r w:rsidR="00126A18">
        <w:t>29</w:t>
      </w:r>
      <w:r w:rsidRPr="00F14A92">
        <w:t xml:space="preserve">. </w:t>
      </w:r>
      <w:r w:rsidR="00126A18">
        <w:t>travnja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126A18">
        <w:t>5</w:t>
      </w:r>
      <w:r w:rsidR="004778A7">
        <w:t>.</w:t>
      </w:r>
      <w:r w:rsidR="00126A18">
        <w:t>494,97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126A18">
        <w:t>453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>Iz</w:t>
      </w:r>
      <w:r w:rsidR="00126A18">
        <w:t xml:space="preserve"> dostavljenih podataka za d</w:t>
      </w:r>
      <w:r w:rsidRPr="00F14A92">
        <w:t xml:space="preserve">užnika proizlazi da društvo </w:t>
      </w:r>
      <w:r w:rsidR="00126A18">
        <w:t>ima imovinu koja nije dostatna za namirenje troškova stečajnog postupka. (osobni automobil Mazda 323 1.3 l, 1991.g)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</w:t>
      </w:r>
      <w:r w:rsidR="00126A18">
        <w:t xml:space="preserve"> (15.000,00 kn bruto</w:t>
      </w:r>
      <w:r w:rsidR="00407841" w:rsidRPr="00F14A92">
        <w:t>, materijalne troškove koji nastaju otvaranjem stečajnog postupka i to izrade žiga, statističkog broja, otvaranja novog žiro računa</w:t>
      </w:r>
      <w:r w:rsidR="00126A18">
        <w:t>, troškovi knjgovodstava (5.000,00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C26ACF">
        <w:rPr>
          <w:b/>
        </w:rPr>
        <w:t xml:space="preserve">9. kolovoza </w:t>
      </w:r>
      <w:r w:rsidR="00AC50D3">
        <w:rPr>
          <w:b/>
        </w:rPr>
        <w:t>2016.g.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C26ACF" w:rsidR="00550A50" w:rsidRPr="00C26ACF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sectPr w:rsidSect="00583F5B" w:rsidR="00550A50" w:rsidRPr="00C26ACF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20D">
          <w:rPr>
            <w:noProof/>
          </w:rPr>
          <w:t>2</w:t>
        </w:r>
        <w:r>
          <w:fldChar w:fldCharType="end"/>
        </w:r>
        <w:r w:rsidR="00126A18">
          <w:t xml:space="preserve"> </w:t>
        </w:r>
        <w:r w:rsidR="00126A18">
          <w:tab/>
        </w:r>
        <w:r w:rsidR="00126A18">
          <w:tab/>
          <w:t>Posl.br. 7.St.1149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26A18"/>
    <w:rsid w:val="001A5D1D"/>
    <w:rsid w:val="001B47A7"/>
    <w:rsid w:val="002D78E4"/>
    <w:rsid w:val="00407841"/>
    <w:rsid w:val="00443432"/>
    <w:rsid w:val="004778A7"/>
    <w:rsid w:val="00550A50"/>
    <w:rsid w:val="00583F5B"/>
    <w:rsid w:val="005C12B7"/>
    <w:rsid w:val="0065181B"/>
    <w:rsid w:val="009D5071"/>
    <w:rsid w:val="00A126EF"/>
    <w:rsid w:val="00AC50D3"/>
    <w:rsid w:val="00C26ACF"/>
    <w:rsid w:val="00CC5486"/>
    <w:rsid w:val="00EA5C88"/>
    <w:rsid w:val="00F14A92"/>
    <w:rsid w:val="00FD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2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2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2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2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2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2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2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2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444.st.2. SZ-a</izvorni_sadrzaj>
    <derivirana_varijabla naziv="DomainObject.Predmet.Opis_1">čl. 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STJEPIĆ GRADITELJ j.d.o.o. - za građenje i usluge</izvorni_sadrzaj>
    <derivirana_varijabla naziv="DomainObject.Predmet.ProtustrankaFormated_1">  STJEPIĆ GRADITELJ j.d.o.o. - za građenje i usluge</derivirana_varijabla>
  </DomainObject.Predmet.ProtustrankaFormated>
  <DomainObject.Predmet.ProtustrankaFormatedOIB>
    <izvorni_sadrzaj>  STJEPIĆ GRADITELJ j.d.o.o. - za građenje i usluge, OIB 94749785869</izvorni_sadrzaj>
    <derivirana_varijabla naziv="DomainObject.Predmet.ProtustrankaFormatedOIB_1">  STJEPIĆ GRADITELJ j.d.o.o. - za građenje i usluge, OIB 94749785869</derivirana_varijabla>
  </DomainObject.Predmet.ProtustrankaFormatedOIB>
  <DomainObject.Predmet.ProtustrankaFormatedWithAdress>
    <izvorni_sadrzaj> STJEPIĆ GRADITELJ j.d.o.o. - za građenje i usluge, Između dolaca 3, 20236 Nova Mokošica</izvorni_sadrzaj>
    <derivirana_varijabla naziv="DomainObject.Predmet.ProtustrankaFormatedWithAdress_1"> STJEPIĆ GRADITELJ j.d.o.o. - za građenje i usluge, Između dolaca 3, 20236 Nova Mokošica</derivirana_varijabla>
  </DomainObject.Predmet.ProtustrankaFormatedWithAdress>
  <DomainObject.Predmet.ProtustrankaFormatedWithAdressOIB>
    <izvorni_sadrzaj> STJEPIĆ GRADITELJ j.d.o.o. - za građenje i usluge, OIB 94749785869, Između dolaca 3, 20236 Nova Mokošica</izvorni_sadrzaj>
    <derivirana_varijabla naziv="DomainObject.Predmet.ProtustrankaFormatedWithAdressOIB_1"> STJEPIĆ GRADITELJ j.d.o.o. - za građenje i usluge, OIB 94749785869, Između dolaca 3, 20236 Nova Mokošica</derivirana_varijabla>
  </DomainObject.Predmet.ProtustrankaFormatedWithAdressOIB>
  <DomainObject.Predmet.ProtustrankaWithAdress>
    <izvorni_sadrzaj>STJEPIĆ GRADITELJ j.d.o.o. - za građenje i usluge Između dolaca 3, 20236 Nova Mokošica</izvorni_sadrzaj>
    <derivirana_varijabla naziv="DomainObject.Predmet.ProtustrankaWithAdress_1">STJEPIĆ GRADITELJ j.d.o.o. - za građenje i usluge Između dolaca 3, 20236 Nova Mokošica</derivirana_varijabla>
  </DomainObject.Predmet.ProtustrankaWithAdress>
  <DomainObject.Predmet.ProtustrankaWithAdressOIB>
    <izvorni_sadrzaj>STJEPIĆ GRADITELJ j.d.o.o. - za građenje i usluge, OIB 94749785869, Između dolaca 3, 20236 Nova Mokošica</izvorni_sadrzaj>
    <derivirana_varijabla naziv="DomainObject.Predmet.ProtustrankaWithAdressOIB_1">STJEPIĆ GRADITELJ j.d.o.o. - za građenje i usluge, OIB 94749785869, Između dolaca 3, 20236 Nova Mokošica</derivirana_varijabla>
  </DomainObject.Predmet.ProtustrankaWithAdressOIB>
  <DomainObject.Predmet.ProtustrankaNazivFormated>
    <izvorni_sadrzaj>STJEPIĆ GRADITELJ j.d.o.o. - za građenje i usluge</izvorni_sadrzaj>
    <derivirana_varijabla naziv="DomainObject.Predmet.ProtustrankaNazivFormated_1">STJEPIĆ GRADITELJ j.d.o.o. - za građenje i usluge</derivirana_varijabla>
  </DomainObject.Predmet.ProtustrankaNazivFormated>
  <DomainObject.Predmet.ProtustrankaNazivFormatedOIB>
    <izvorni_sadrzaj>STJEPIĆ GRADITELJ j.d.o.o. - za građenje i usluge, OIB 94749785869</izvorni_sadrzaj>
    <derivirana_varijabla naziv="DomainObject.Predmet.ProtustrankaNazivFormatedOIB_1">STJEPIĆ GRADITELJ j.d.o.o. - za građenje i usluge, OIB 94749785869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5494.97</izvorni_sadrzaj>
    <derivirana_varijabla naziv="DomainObject.Predmet.TrenutnaVrijednost_1">5494.97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STJEPIĆ GRADITELJ j.d.o.o. - za građenje i usluge</item>
    </izvorni_sadrzaj>
    <derivirana_varijabla naziv="DomainObject.Predmet.ProtuStrankaListFormated_1">
      <item>STJEPIĆ GRADITELJ j.d.o.o. - za građenje i usluge</item>
    </derivirana_varijabla>
  </DomainObject.Predmet.ProtuStrankaListFormated>
  <DomainObject.Predmet.ProtuStrankaListFormatedOIB>
    <izvorni_sadrzaj>
      <item>STJEPIĆ GRADITELJ j.d.o.o. - za građenje i usluge, OIB 94749785869</item>
    </izvorni_sadrzaj>
    <derivirana_varijabla naziv="DomainObject.Predmet.ProtuStrankaListFormatedOIB_1">
      <item>STJEPIĆ GRADITELJ j.d.o.o. - za građenje i usluge, OIB 94749785869</item>
    </derivirana_varijabla>
  </DomainObject.Predmet.ProtuStrankaListFormatedOIB>
  <DomainObject.Predmet.ProtuStrankaListFormatedWithAdress>
    <izvorni_sadrzaj>
      <item>STJEPIĆ GRADITELJ j.d.o.o. - za građenje i usluge, Između dolaca 3, 20236 Nova Mokošica</item>
    </izvorni_sadrzaj>
    <derivirana_varijabla naziv="DomainObject.Predmet.ProtuStrankaListFormatedWithAdress_1">
      <item>STJEPIĆ GRADITELJ j.d.o.o. - za građenje i usluge, Između dolaca 3, 20236 Nova Mokošica</item>
    </derivirana_varijabla>
  </DomainObject.Predmet.ProtuStrankaListFormatedWithAdress>
  <DomainObject.Predmet.ProtuStrankaListFormatedWithAdressOIB>
    <izvorni_sadrzaj>
      <item>STJEPIĆ GRADITELJ j.d.o.o. - za građenje i usluge, OIB 94749785869, Između dolaca 3, 20236 Nova Mokošica</item>
    </izvorni_sadrzaj>
    <derivirana_varijabla naziv="DomainObject.Predmet.ProtuStrankaListFormatedWithAdressOIB_1">
      <item>STJEPIĆ GRADITELJ j.d.o.o. - za građenje i usluge, OIB 94749785869, Između dolaca 3, 20236 Nova Mokošica</item>
    </derivirana_varijabla>
  </DomainObject.Predmet.ProtuStrankaListFormatedWithAdressOIB>
  <DomainObject.Predmet.ProtuStrankaListNazivFormated>
    <izvorni_sadrzaj>
      <item>STJEPIĆ GRADITELJ j.d.o.o. - za građenje i usluge</item>
    </izvorni_sadrzaj>
    <derivirana_varijabla naziv="DomainObject.Predmet.ProtuStrankaListNazivFormated_1">
      <item>STJEPIĆ GRADITELJ j.d.o.o. - za građenje i usluge</item>
    </derivirana_varijabla>
  </DomainObject.Predmet.ProtuStrankaListNazivFormated>
  <DomainObject.Predmet.ProtuStrankaListNazivFormatedOIB>
    <izvorni_sadrzaj>
      <item>STJEPIĆ GRADITELJ j.d.o.o. - za građenje i usluge, OIB 94749785869</item>
    </izvorni_sadrzaj>
    <derivirana_varijabla naziv="DomainObject.Predmet.ProtuStrankaListNazivFormatedOIB_1">
      <item>STJEPIĆ GRADITELJ j.d.o.o. - za građenje i usluge, OIB 94749785869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STJEPIĆ GRADITELJ j.d.o.o. - za građenje i usluge</izvorni_sadrzaj>
    <derivirana_varijabla naziv="DomainObject.Predmet.ProtustrankaIDrugi_1">STJEPIĆ GRADITELJ j.d.o.o. - za građenje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STJEPIĆ GRADITELJ j.d.o.o. - za građenje i usluge, OIB 94749785869, Između dolaca 3, 20236 Nova Mokošica</izvorni_sadrzaj>
    <derivirana_varijabla naziv="DomainObject.Predmet.ProtustrankaIDrugiAdressOIB_1">STJEPIĆ GRADITELJ j.d.o.o. - za građenje i usluge, OIB 94749785869, Između dolaca 3,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STJEPIĆ GRADITELJ j.d.o.o. - za građenje i usluge</item>
      <item>FINA,RC Split,Podružnica Dubrovnik</item>
    </izvorni_sadrzaj>
    <derivirana_varijabla naziv="DomainObject.Predmet.SudioniciListNaziv_1">
      <item>STJEPIĆ GRADITELJ j.d.o.o. - za građenje i usluge</item>
      <item>FINA,RC Split,Podružnica Dubrovnik</item>
    </derivirana_varijabla>
  </DomainObject.Predmet.SudioniciListNaziv>
  <DomainObject.Predmet.SudioniciListAdressOIB>
    <izvorni_sadrzaj>
      <item>STJEPIĆ GRADITELJ j.d.o.o. - za građenje i usluge, OIB 94749785869, Između dolaca 3,20236 Nova Mokošica</item>
      <item>FINA,RC Split,Podružnica Dubrovnik, OIB 85821130368, Vukovarska 2,20000 Dubrovnik</item>
    </izvorni_sadrzaj>
    <derivirana_varijabla naziv="DomainObject.Predmet.SudioniciListAdressOIB_1">
      <item>STJEPIĆ GRADITELJ j.d.o.o. - za građenje i usluge, OIB 94749785869, Između dolaca 3,20236 Nova Mokošica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94749785869</item>
      <item>, OIB 85821130368</item>
    </izvorni_sadrzaj>
    <derivirana_varijabla naziv="DomainObject.Predmet.SudioniciListNazivOIB_1">
      <item>, OIB 94749785869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3689</properties:Characters>
  <properties:Lines>97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2016-07-12T10:49:00Z</dcterms:created>
  <dc:creator>Diana Butigan Granić</dc:creator>
  <cp:lastModifiedBy>Mara Marčinko</cp:lastModifiedBy>
  <cp:lastPrinted>2016-08-09T08:42:00Z</cp:lastPrinted>
  <dcterms:modified xmlns:xsi="http://www.w3.org/2001/XMLSchema-instance" xsi:type="dcterms:W3CDTF">2016-08-09T08:44:00Z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