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6ab7" w14:paraId="3bf6ab7" w:rsidRDefault="005078C7" w:rsidP="005078C7" w:rsidR="005078C7" w:rsidRPr="0051311D">
      <w:pPr>
        <w15:collapsed w:val="false"/>
      </w:pPr>
      <w:bookmarkStart w:name="_GoBack" w:id="0"/>
      <w:bookmarkEnd w:id="0"/>
    </w:p>
    <w:p w:rsidRDefault="00E90BAB" w:rsidP="00E90BAB" w:rsidR="00E90BAB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BAB" w:rsidP="00E90BAB" w:rsidR="00E90BAB" w:rsidRPr="00507C77">
      <w:r w:rsidRPr="00507C77">
        <w:t>REPUBLIKA HRVATSKA</w:t>
      </w:r>
    </w:p>
    <w:p w:rsidRDefault="00E90BAB" w:rsidP="00E90BAB" w:rsidR="00E90BAB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</w:p>
    <w:p w:rsidRDefault="00E90BAB" w:rsidP="00E90BAB" w:rsidR="00E90BAB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3050C3" w:rsidP="00E90BAB" w:rsidR="003050C3"/>
    <w:p w:rsidRDefault="008320F3" w:rsidP="00E90BAB" w:rsidR="008320F3"/>
    <w:p w:rsidRDefault="003050C3" w:rsidP="00E90BAB" w:rsidR="003050C3" w:rsidRPr="00507C77"/>
    <w:p w:rsidRDefault="00E90BAB" w:rsidP="00E90BAB" w:rsidR="00E90BAB" w:rsidRPr="003050C3">
      <w:pPr>
        <w:jc w:val="center"/>
      </w:pPr>
      <w:r w:rsidRPr="003050C3">
        <w:t>R</w:t>
      </w:r>
      <w:r w:rsidR="003050C3" w:rsidRPr="003050C3">
        <w:t xml:space="preserve"> </w:t>
      </w:r>
      <w:r w:rsidRPr="003050C3">
        <w:t>E</w:t>
      </w:r>
      <w:r w:rsidR="003050C3" w:rsidRPr="003050C3">
        <w:t xml:space="preserve"> </w:t>
      </w:r>
      <w:r w:rsidRPr="003050C3">
        <w:t>P</w:t>
      </w:r>
      <w:r w:rsidR="003050C3" w:rsidRPr="003050C3">
        <w:t xml:space="preserve"> </w:t>
      </w:r>
      <w:r w:rsidRPr="003050C3">
        <w:t>U</w:t>
      </w:r>
      <w:r w:rsidR="003050C3" w:rsidRPr="003050C3">
        <w:t xml:space="preserve"> </w:t>
      </w:r>
      <w:r w:rsidRPr="003050C3">
        <w:t>B</w:t>
      </w:r>
      <w:r w:rsidR="003050C3" w:rsidRPr="003050C3">
        <w:t xml:space="preserve"> </w:t>
      </w:r>
      <w:r w:rsidRPr="003050C3">
        <w:t>L</w:t>
      </w:r>
      <w:r w:rsidR="003050C3" w:rsidRPr="003050C3">
        <w:t xml:space="preserve"> </w:t>
      </w:r>
      <w:r w:rsidRPr="003050C3">
        <w:t>I</w:t>
      </w:r>
      <w:r w:rsidR="003050C3" w:rsidRPr="003050C3">
        <w:t xml:space="preserve"> </w:t>
      </w:r>
      <w:r w:rsidRPr="003050C3">
        <w:t>K</w:t>
      </w:r>
      <w:r w:rsidR="003050C3" w:rsidRPr="003050C3">
        <w:t xml:space="preserve"> </w:t>
      </w:r>
      <w:r w:rsidRPr="003050C3">
        <w:t>A</w:t>
      </w:r>
      <w:r w:rsidR="003050C3" w:rsidRPr="003050C3">
        <w:t xml:space="preserve"> </w:t>
      </w:r>
      <w:r w:rsidRPr="003050C3">
        <w:t xml:space="preserve"> H</w:t>
      </w:r>
      <w:r w:rsidR="003050C3" w:rsidRPr="003050C3">
        <w:t xml:space="preserve"> </w:t>
      </w:r>
      <w:r w:rsidRPr="003050C3">
        <w:t>R</w:t>
      </w:r>
      <w:r w:rsidR="003050C3" w:rsidRPr="003050C3">
        <w:t xml:space="preserve"> </w:t>
      </w:r>
      <w:r w:rsidRPr="003050C3">
        <w:t>V</w:t>
      </w:r>
      <w:r w:rsidR="003050C3" w:rsidRPr="003050C3">
        <w:t xml:space="preserve"> </w:t>
      </w:r>
      <w:r w:rsidRPr="003050C3">
        <w:t>A</w:t>
      </w:r>
      <w:r w:rsidR="003050C3" w:rsidRPr="003050C3">
        <w:t xml:space="preserve"> </w:t>
      </w:r>
      <w:r w:rsidRPr="003050C3">
        <w:t>T</w:t>
      </w:r>
      <w:r w:rsidR="003050C3" w:rsidRPr="003050C3">
        <w:t xml:space="preserve"> </w:t>
      </w:r>
      <w:r w:rsidRPr="003050C3">
        <w:t>S</w:t>
      </w:r>
      <w:r w:rsidR="003050C3" w:rsidRPr="003050C3">
        <w:t xml:space="preserve"> </w:t>
      </w:r>
      <w:r w:rsidRPr="003050C3">
        <w:t>KA</w:t>
      </w:r>
    </w:p>
    <w:p w:rsidRDefault="00E90BAB" w:rsidP="00E90BAB" w:rsidR="00E90BAB" w:rsidRPr="003050C3">
      <w:pPr>
        <w:jc w:val="center"/>
      </w:pPr>
      <w:r w:rsidRPr="003050C3">
        <w:t xml:space="preserve">Z A K </w:t>
      </w:r>
      <w:proofErr w:type="spellStart"/>
      <w:r w:rsidRPr="003050C3">
        <w:t>LJ</w:t>
      </w:r>
      <w:proofErr w:type="spellEnd"/>
      <w:r w:rsidRPr="003050C3">
        <w:t xml:space="preserve"> U Č A K </w:t>
      </w:r>
    </w:p>
    <w:p w:rsidRDefault="00E90BAB" w:rsidP="00E90BAB" w:rsidR="00E90BAB" w:rsidRPr="00507C77">
      <w:pPr>
        <w:jc w:val="center"/>
        <w:rPr>
          <w:b/>
        </w:rPr>
      </w:pPr>
    </w:p>
    <w:p w:rsidRDefault="00E90BAB" w:rsidP="00E90BAB" w:rsidR="00E90BAB">
      <w:pPr>
        <w:ind w:firstLine="709"/>
        <w:jc w:val="both"/>
        <w:rPr>
          <w:lang w:val="pt-BR"/>
        </w:rPr>
      </w:pPr>
      <w:r w:rsidRPr="00507C77">
        <w:rPr>
          <w:lang w:val="pt-BR"/>
        </w:rPr>
        <w:t>Trgovački sud u Zagrebu, po stečajnom sucu Nikoli Ribarić, u stečajnom postupku nad stečajnim dužnikom PARTNER CENTAR d.o.o. - u stečaju, Dugo Selo, Sajmišna 1, OIB: 24336387217, MBS: 120007179, dana 1</w:t>
      </w:r>
      <w:r>
        <w:rPr>
          <w:lang w:val="pt-BR"/>
        </w:rPr>
        <w:t>1</w:t>
      </w:r>
      <w:r w:rsidRPr="00507C77">
        <w:rPr>
          <w:lang w:val="pt-BR"/>
        </w:rPr>
        <w:t>.</w:t>
      </w:r>
      <w:r>
        <w:rPr>
          <w:lang w:val="pt-BR"/>
        </w:rPr>
        <w:t xml:space="preserve"> lipnja</w:t>
      </w:r>
      <w:r w:rsidRPr="00507C77">
        <w:rPr>
          <w:lang w:val="pt-BR"/>
        </w:rPr>
        <w:t xml:space="preserve"> 201</w:t>
      </w:r>
      <w:r>
        <w:rPr>
          <w:lang w:val="pt-BR"/>
        </w:rPr>
        <w:t>9</w:t>
      </w:r>
      <w:r w:rsidRPr="00507C77">
        <w:rPr>
          <w:lang w:val="pt-BR"/>
        </w:rPr>
        <w:t>. godine,</w:t>
      </w:r>
    </w:p>
    <w:p w:rsidRDefault="003050C3" w:rsidP="00E90BAB" w:rsidR="003050C3" w:rsidRPr="00507C77">
      <w:pPr>
        <w:ind w:firstLine="709"/>
        <w:jc w:val="both"/>
        <w:rPr>
          <w:lang w:val="pt-BR"/>
        </w:rPr>
      </w:pPr>
    </w:p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E90BAB" w:rsidP="006E79D1" w:rsidR="003050C3">
      <w:pPr>
        <w:ind w:firstLine="720"/>
        <w:jc w:val="center"/>
        <w:rPr>
          <w:b/>
        </w:rPr>
      </w:pPr>
      <w:r>
        <w:rPr>
          <w:b/>
        </w:rPr>
        <w:t>4</w:t>
      </w:r>
      <w:r w:rsidR="006E79D1" w:rsidRPr="004A1750">
        <w:rPr>
          <w:b/>
        </w:rPr>
        <w:t>.</w:t>
      </w:r>
      <w:r w:rsidR="006E79D1">
        <w:rPr>
          <w:b/>
        </w:rPr>
        <w:t xml:space="preserve"> srpnja</w:t>
      </w:r>
      <w:r w:rsidR="006E79D1" w:rsidRPr="004A1750">
        <w:rPr>
          <w:b/>
        </w:rPr>
        <w:t xml:space="preserve"> 201</w:t>
      </w:r>
      <w:r>
        <w:rPr>
          <w:b/>
        </w:rPr>
        <w:t>9</w:t>
      </w:r>
      <w:r w:rsidR="006E79D1" w:rsidRPr="004A1750">
        <w:rPr>
          <w:b/>
        </w:rPr>
        <w:t xml:space="preserve">. u </w:t>
      </w:r>
      <w:r w:rsidR="006E79D1">
        <w:rPr>
          <w:b/>
        </w:rPr>
        <w:t>11,30</w:t>
      </w:r>
      <w:r w:rsidR="006E79D1" w:rsidRPr="004A1750">
        <w:rPr>
          <w:b/>
        </w:rPr>
        <w:t xml:space="preserve"> sati </w:t>
      </w:r>
      <w:r w:rsidR="006E79D1">
        <w:rPr>
          <w:b/>
        </w:rPr>
        <w:t xml:space="preserve"> </w:t>
      </w:r>
    </w:p>
    <w:p w:rsidRDefault="003050C3" w:rsidP="006E79D1" w:rsidR="003050C3" w:rsidRPr="003050C3">
      <w:pPr>
        <w:ind w:firstLine="720"/>
        <w:jc w:val="center"/>
      </w:pPr>
    </w:p>
    <w:p w:rsidRDefault="006E79D1" w:rsidP="003050C3" w:rsidR="006E79D1" w:rsidRPr="003050C3">
      <w:pPr>
        <w:ind w:firstLine="720"/>
      </w:pPr>
      <w:r w:rsidRPr="003050C3">
        <w:t xml:space="preserve">u prostorijama Trgovačkog suda u Zagrebu, Petrinjska 8, II kat ulične zgrade, </w:t>
      </w:r>
      <w:r w:rsidR="00E90BAB" w:rsidRPr="003050C3">
        <w:t xml:space="preserve">soba </w:t>
      </w:r>
      <w:proofErr w:type="spellStart"/>
      <w:r w:rsidR="00E90BAB" w:rsidRPr="003050C3">
        <w:t>82</w:t>
      </w:r>
      <w:proofErr w:type="spellEnd"/>
      <w:r w:rsidR="003050C3">
        <w:t>.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E90BAB">
        <w:t>11</w:t>
      </w:r>
      <w:r w:rsidR="005078C7" w:rsidRPr="0051311D">
        <w:t>.</w:t>
      </w:r>
      <w:r w:rsidR="006E79D1">
        <w:t xml:space="preserve"> lipnja</w:t>
      </w:r>
      <w:r w:rsidR="005078C7" w:rsidRPr="0051311D">
        <w:t xml:space="preserve"> 201</w:t>
      </w:r>
      <w:r w:rsidR="00E90BAB">
        <w:t>9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0A62F9" w:rsidP="008320F3" w:rsidR="004100F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100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2F9" w:rsidP="008320F3" w:rsidR="004100F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Nikola Ribarić, v.r.</w:t>
      </w:r>
    </w:p>
    <w:p w:rsidRDefault="000A62F9" w:rsidP="008320F3" w:rsidR="000A62F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0A62F9" w:rsidP="000A62F9" w:rsidR="000A62F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0A62F9" w:rsidP="008320F3" w:rsidR="000A62F9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</w:p>
    <w:p w:rsidRDefault="00FF640E" w:rsidP="00FF640E" w:rsidR="00FF640E">
      <w:pPr>
        <w:pStyle w:val="Tijeloteksta"/>
        <w:ind w:left="5760"/>
      </w:pPr>
    </w:p>
    <w:p w:rsidRDefault="008320F3" w:rsidP="008F1548" w:rsidR="008320F3">
      <w:pPr>
        <w:pStyle w:val="Tijeloteksta"/>
      </w:pPr>
    </w:p>
    <w:p w:rsidRDefault="008320F3" w:rsidP="008F1548" w:rsidR="008320F3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sectPr w:rsidR="005078C7" w:rsidRPr="005131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0C3" w:rsidP="003050C3" w:rsidR="003050C3">
      <w:r>
        <w:separator/>
      </w:r>
    </w:p>
  </w:endnote>
  <w:endnote w:id="0" w:type="continuationSeparator">
    <w:p w:rsidRDefault="003050C3" w:rsidP="003050C3" w:rsidR="0030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0C3" w:rsidP="003050C3" w:rsidR="003050C3">
      <w:r>
        <w:separator/>
      </w:r>
    </w:p>
  </w:footnote>
  <w:footnote w:id="0" w:type="continuationSeparator">
    <w:p w:rsidRDefault="003050C3" w:rsidP="003050C3" w:rsidR="00305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0C3" w:rsidP="003050C3" w:rsidR="003050C3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</w:smartTag>
    <w:r w:rsidRPr="00507C77">
      <w:t>-</w:t>
    </w:r>
    <w:proofErr w:type="spellStart"/>
    <w:r w:rsidRPr="00507C77">
      <w:t>1280</w:t>
    </w:r>
    <w:proofErr w:type="spellEnd"/>
    <w:r w:rsidRPr="00507C77">
      <w:t>/</w:t>
    </w:r>
    <w:proofErr w:type="spellStart"/>
    <w:r w:rsidRPr="00507C77">
      <w:t>2013</w:t>
    </w:r>
    <w:proofErr w:type="spellEnd"/>
    <w:r>
      <w:t>-</w:t>
    </w:r>
    <w:proofErr w:type="spellStart"/>
    <w:r>
      <w:t>132</w:t>
    </w:r>
    <w:proofErr w:type="spellEnd"/>
  </w:p>
  <w:p w:rsidRDefault="003050C3" w:rsidR="003050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77B20A8"/>
    <w:multiLevelType w:val="hybridMultilevel"/>
    <w:tmpl w:val="C9544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A62F9"/>
    <w:rsid w:val="00107313"/>
    <w:rsid w:val="0014636B"/>
    <w:rsid w:val="001826BC"/>
    <w:rsid w:val="001E1BF0"/>
    <w:rsid w:val="00281A2C"/>
    <w:rsid w:val="002B1F11"/>
    <w:rsid w:val="002B36C2"/>
    <w:rsid w:val="003050C3"/>
    <w:rsid w:val="003530BA"/>
    <w:rsid w:val="004100F3"/>
    <w:rsid w:val="0046020C"/>
    <w:rsid w:val="004633B7"/>
    <w:rsid w:val="004C61A7"/>
    <w:rsid w:val="004D24EB"/>
    <w:rsid w:val="005078C7"/>
    <w:rsid w:val="0051311D"/>
    <w:rsid w:val="005447B3"/>
    <w:rsid w:val="005630FC"/>
    <w:rsid w:val="00645828"/>
    <w:rsid w:val="006E79D1"/>
    <w:rsid w:val="0070619C"/>
    <w:rsid w:val="00727700"/>
    <w:rsid w:val="00810AC1"/>
    <w:rsid w:val="008320F3"/>
    <w:rsid w:val="008B07FB"/>
    <w:rsid w:val="008F1548"/>
    <w:rsid w:val="009151C4"/>
    <w:rsid w:val="00A22E70"/>
    <w:rsid w:val="00A5777C"/>
    <w:rsid w:val="00A66BD2"/>
    <w:rsid w:val="00A77317"/>
    <w:rsid w:val="00AD66D5"/>
    <w:rsid w:val="00B322F7"/>
    <w:rsid w:val="00BB4D3C"/>
    <w:rsid w:val="00CD15F3"/>
    <w:rsid w:val="00D61A17"/>
    <w:rsid w:val="00DA1464"/>
    <w:rsid w:val="00E90BAB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4100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00F3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3050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50C3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3050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50C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320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4100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00F3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3050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50C3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3050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50C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320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Bogović; Vlado Dujić</izvorni_sadrzaj>
    <derivirana_varijabla naziv="DomainObject.Predmet.StrankaFormated_1">  FINA ZAGREB; Hrvatska radiotelevizija; Davor Bogović; Vlado Dujić</derivirana_varijabla>
  </DomainObject.Predmet.StrankaFormated>
  <DomainObject.Predmet.StrankaFormatedOIB>
    <izvorni_sadrzaj>  FINA ZAGREB, OIB 85821130368; Hrvatska radiotelevizija, OIB 68419124305; Davor Bogović, OIB 90737617352; Vlado Dujić, OIB 79521722726</izvorni_sadrzaj>
    <derivirana_varijabla naziv="DomainObject.Predmet.StrankaFormatedOIB_1">  FINA ZAGREB, OIB 85821130368; Hrvatska radiotelevizija, OIB 68419124305; Davor Bogović, OIB 90737617352; Vlado Dujić, OIB 79521722726</derivirana_varijabla>
  </DomainObject.Predmet.StrankaFormatedOIB>
  <DomainObject.Predmet.StrankaFormatedWithAdress>
    <izvorni_sadrzaj> FINA ZAGREB; Hrvatska radiotelevizija, Prisavlje 3, 10000 Zagreb; Davor Bogović, Ulica Kneza Trpimira 13, 44000 Sisak; Vlado Dujić, Ulica Andrije Hebranga 21, 44000 Sisak</izvorni_sadrzaj>
    <derivirana_varijabla naziv="DomainObject.Predmet.StrankaFormatedWithAdress_1"> FINA ZAGREB; Hrvatska radiotelevizija, Prisavlje 3, 10000 Zagreb; Davor Bogović, Ulica Kneza Trpimira 13, 44000 Sisak; Vlado Dujić, Ulica Andrije Hebranga 21,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Sisak; Vlado Dujić, OIB 79521722726, Ulica Andrije Hebranga 21,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Sisak; Vlado Dujić, OIB 79521722726, Ulica Andrije Hebranga 21, 44000 Sisak</derivirana_varijabla>
  </DomainObject.Predmet.StrankaFormatedWithAdressOIB>
  <DomainObject.Predmet.StrankaWithAdress>
    <izvorni_sadrzaj>FINA ZAGREB ,Hrvatska radiotelevizija Prisavlje 3,10000 Zagreb,Davor Bogović Ulica Kneza Trpimira 13,44000 Sisak,Vlado Dujić Ulica Andrije Hebranga 21,44000 Sisak</izvorni_sadrzaj>
    <derivirana_varijabla naziv="DomainObject.Predmet.StrankaWithAdress_1">FINA ZAGREB ,Hrvatska radiotelevizija Prisavlje 3,10000 Zagreb,Davor Bogović Ulica Kneza Trpimira 13,44000 Sisak,Vlado Dujić Ulica Andrije Hebranga 21,44000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Sisak,Vlado Dujić, OIB 79521722726, Ulica Andrije Hebranga 21,44000 Sisak</izvorni_sadrzaj>
    <derivirana_varijabla naziv="DomainObject.Predmet.StrankaWithAdressOIB_1">FINA ZAGREB, OIB 85821130368,Hrvatska radiotelevizija, OIB 68419124305, Prisavlje 3,10000 Zagreb,Davor Bogović, OIB 90737617352, Ulica Kneza Trpimira 13,44000 Sisak,Vlado Dujić, OIB 79521722726, Ulica Andrije Hebranga 21,44000 Sisak</derivirana_varijabla>
  </DomainObject.Predmet.StrankaWithAdressOIB>
  <DomainObject.Predmet.StrankaNazivFormated>
    <izvorni_sadrzaj>FINA ZAGREB,Hrvatska radiotelevizija,Davor Bogović,Vlado Dujić</izvorni_sadrzaj>
    <derivirana_varijabla naziv="DomainObject.Predmet.StrankaNazivFormated_1">FINA ZAGREB,Hrvatska radiotelevizija,Davor Bogović,Vlado Dujić</derivirana_varijabla>
  </DomainObject.Predmet.StrankaNazivFormated>
  <DomainObject.Predmet.StrankaNazivFormatedOIB>
    <izvorni_sadrzaj>FINA ZAGREB, OIB 85821130368,Hrvatska radiotelevizija, OIB 68419124305,Davor Bogović, OIB 90737617352,Vlado Dujić, OIB 79521722726</izvorni_sadrzaj>
    <derivirana_varijabla naziv="DomainObject.Predmet.StrankaNazivFormatedOIB_1">FINA ZAGREB, OIB 85821130368,Hrvatska radiotelevizija, OIB 68419124305,Davor Bogović, OIB 90737617352,Vlado Dujić, OIB 79521722726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  <item>Davor Bogović</item>
      <item>Vlado Dujić</item>
    </izvorni_sadrzaj>
    <derivirana_varijabla naziv="DomainObject.Predmet.StrankaListFormated_1">
      <item>FINA ZAGREB</item>
      <item>Hrvatska radiotelevizija</item>
      <item>Davor Bogović</item>
      <item>Vlado Dujić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  <item>Vlado Dujić, Ulica Andrije Hebranga 21,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  <item>Vlado Dujić, Ulica Andrije Hebranga 21,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  <item>Vlado Dujić</item>
    </izvorni_sadrzaj>
    <derivirana_varijabla naziv="DomainObject.Predmet.StrankaListNazivFormated_1">
      <item>FINA ZAGREB</item>
      <item>Hrvatska radiotelevizija</item>
      <item>Davor Bogović</item>
      <item>Vlado Dujić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Formated>
  <DomainObject.Predmet.OstaliList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derivirana_varijabla>
  </DomainObject.Predmet.OstaliListFormatedWithAdress>
  <DomainObject.Predmet.OstaliListFormatedWithAdressOIB>
    <izvorni_sadrzaj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izvorni_sadrzaj>
    <derivirana_varijabla naziv="DomainObject.Predmet.OstaliListFormatedWithAdressOIB_1"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NazivFormated>
  <DomainObject.Predmet.OstaliListNaziv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Naziv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izvorni_sadrzaj>
    <derivirana_varijabla naziv="DomainObject.Predmet.SudioniciListNazivOIB_1"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St-1280/2013-127</izvorni_sadrzaj>
    <derivirana_varijabla naziv="DomainObject.PredzadnjaOdlukaIzPredmeta.Oznaka_1">St-1280/2013-127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704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2019-06-11T09:36:00Z</dcterms:created>
  <dc:creator>nribaric</dc:creator>
  <cp:lastModifiedBy>Maja Hajtek</cp:lastModifiedBy>
  <cp:lastPrinted>2019-06-11T10:51:00Z</cp:lastPrinted>
  <dcterms:modified xmlns:xsi="http://www.w3.org/2001/XMLSchema-instance" xsi:type="dcterms:W3CDTF">2019-06-11T10:51:00Z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 PARTNER CENTAR 11.6.2019. - 132.docx)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