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0db6" w14:paraId="11c0db6" w:rsidRDefault="00431B04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431B04">
      <w:pPr>
        <w:tabs>
          <w:tab w:pos="7020" w:val="left"/>
        </w:tabs>
        <w:rPr>
          <w:color w:val="FF0000"/>
        </w:rPr>
      </w:pPr>
    </w:p>
    <w:p w:rsidRDefault="00325398" w:rsidP="00572798" w:rsidR="00325398" w:rsidRPr="00431B04">
      <w:pPr>
        <w:tabs>
          <w:tab w:pos="7020" w:val="left"/>
        </w:tabs>
      </w:pPr>
      <w:r w:rsidRPr="00431B04">
        <w:t>REPUBLIKA HRVATSKA</w:t>
      </w:r>
      <w:r w:rsidR="00572798" w:rsidRPr="00431B04">
        <w:t xml:space="preserve"> </w:t>
      </w:r>
    </w:p>
    <w:p w:rsidRDefault="00325398" w:rsidP="00325398" w:rsidR="00325398" w:rsidRPr="00431B04">
      <w:r w:rsidRPr="00431B04">
        <w:t>Trgovački sud u Zagrebu</w:t>
      </w:r>
    </w:p>
    <w:p w:rsidRDefault="00325398" w:rsidP="00325398" w:rsidR="00325398" w:rsidRPr="00431B04">
      <w:r w:rsidRPr="00431B04">
        <w:t>Zagreb, Amruševa 2/II</w:t>
      </w:r>
    </w:p>
    <w:p w:rsidRDefault="00ED6AA8" w:rsidP="00325398" w:rsidR="00ED6AA8" w:rsidRPr="00431B04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91341C">
        <w:t>7942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2B26C6">
        <w:t>6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91341C" w:rsidRPr="0091341C">
        <w:t>KUKI-DADA j.d.o.o., Javorje, 1. odvojak Savske 12., OIB: 64507431903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91341C">
        <w:t>24.549,28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2B26C6">
        <w:t>6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1341C">
      <w:rPr>
        <w:b/>
      </w:rPr>
      <w:t>7942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B26C6"/>
    <w:rsid w:val="002D2F86"/>
    <w:rsid w:val="00325398"/>
    <w:rsid w:val="0035104B"/>
    <w:rsid w:val="0038246E"/>
    <w:rsid w:val="003D35F9"/>
    <w:rsid w:val="003E3A15"/>
    <w:rsid w:val="00413F4C"/>
    <w:rsid w:val="00431B04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57E2"/>
    <w:rsid w:val="006E4B2B"/>
    <w:rsid w:val="007103A1"/>
    <w:rsid w:val="007B5AFD"/>
    <w:rsid w:val="007D5A5D"/>
    <w:rsid w:val="00804CA8"/>
    <w:rsid w:val="008155EE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1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B0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B0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B0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B0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1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B0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B0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B0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B0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7942</izvorni_sadrzaj>
    <derivirana_varijabla naziv="DomainObject.Predmet.Broj_1">7942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St-7942/2015</izvorni_sadrzaj>
    <derivirana_varijabla naziv="DomainObject.Predmet.OznakaBroj_1">St-7942/2015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KUKI-DADA jednostavno društvo s ograničenom odgovornošću za trgovinu, proizvodnju, prijevoz i usluge zastupanog po punomoćniku Robert Kukec</izvorni_sadrzaj>
    <derivirana_varijabla naziv="DomainObject.Predmet.ProtustrankaFormated_1">  KUKI-DADA jednostavno društvo s ograničenom odgovornošću za trgovinu, proizvodnju, prijevoz i usluge zastupanog po punomoćniku Robert Kukec</derivirana_varijabla>
  </DomainObject.Predmet.ProtustrankaFormated>
  <DomainObject.Predmet.ProtustrankaFormatedOIB>
    <izvorni_sadrzaj>  KUKI-DADA jednostavno društvo s ograničenom odgovornošću za trgovinu, proizvodnju, prijevoz i usluge, OIB 64507431903 zastupanog po punomoćniku Robert Kukec</izvorni_sadrzaj>
    <derivirana_varijabla naziv="DomainObject.Predmet.ProtustrankaFormatedOIB_1">  KUKI-DADA jednostavno društvo s ograničenom odgovornošću za trgovinu, proizvodnju, prijevoz i usluge, OIB 64507431903 zastupanog po punomoćniku Robert Kukec</derivirana_varijabla>
  </DomainObject.Predmet.ProtustrankaFormatedOIB>
  <DomainObject.Predmet.ProtustrankaFormatedWithAdress>
    <izvorni_sadrzaj> KUKI-DADA jednostavno društvo s ograničenom odgovornošću za trgovinu, proizvodnju, prijevoz i usluge, 1. odvojak Savske 12, 10291 Javorje zastupanog po punomoćniku Robert Kukec</izvorni_sadrzaj>
    <derivirana_varijabla naziv="DomainObject.Predmet.ProtustrankaFormatedWithAdress_1"> KUKI-DADA jednostavno društvo s ograničenom odgovornošću za trgovinu, proizvodnju, prijevoz i usluge, 1. odvojak Savske 12, 10291 Javorje zastupanog po punomoćniku Robert Kukec</derivirana_varijabla>
  </DomainObject.Predmet.ProtustrankaFormatedWithAdress>
  <DomainObject.Predmet.ProtustrankaFormatedWithAdressOIB>
    <izvorni_sadrzaj> KUKI-DADA jednostavno društvo s ograničenom odgovornošću za trgovinu, proizvodnju, prijevoz i usluge, OIB 64507431903, 1. odvojak Savske 12, 10291 Javorje zastupanog po punomoćniku Robert Kukec</izvorni_sadrzaj>
    <derivirana_varijabla naziv="DomainObject.Predmet.ProtustrankaFormatedWithAdressOIB_1"> KUKI-DADA jednostavno društvo s ograničenom odgovornošću za trgovinu, proizvodnju, prijevoz i usluge, OIB 64507431903, 1. odvojak Savske 12, 10291 Javorje zastupanog po punomoćniku Robert Kukec</derivirana_varijabla>
  </DomainObject.Predmet.ProtustrankaFormatedWithAdressOIB>
  <DomainObject.Predmet.ProtustrankaWithAdress>
    <izvorni_sadrzaj>KUKI-DADA jednostavno društvo s ograničenom odgovornošću za trgovinu, proizvodnju, prijevoz i usluge 1. odvojak Savske 12, 10291 Javorje</izvorni_sadrzaj>
    <derivirana_varijabla naziv="DomainObject.Predmet.ProtustrankaWithAdress_1">KUKI-DADA jednostavno društvo s ograničenom odgovornošću za trgovinu, proizvodnju, prijevoz i usluge 1. odvojak Savske 12, 10291 Javorje</derivirana_varijabla>
  </DomainObject.Predmet.ProtustrankaWithAdress>
  <DomainObject.Predmet.ProtustrankaWithAdressOIB>
    <izvorni_sadrzaj>KUKI-DADA jednostavno društvo s ograničenom odgovornošću za trgovinu, proizvodnju, prijevoz i usluge, OIB 64507431903, 1. odvojak Savske 12, 10291 Javorje</izvorni_sadrzaj>
    <derivirana_varijabla naziv="DomainObject.Predmet.ProtustrankaWithAdressOIB_1">KUKI-DADA jednostavno društvo s ograničenom odgovornošću za trgovinu, proizvodnju, prijevoz i usluge, OIB 64507431903, 1. odvojak Savske 12, 10291 Javorje</derivirana_varijabla>
  </DomainObject.Predmet.ProtustrankaWithAdressOIB>
  <DomainObject.Predmet.ProtustrankaNazivFormated>
    <izvorni_sadrzaj>KUKI-DADA jednostavno društvo s ograničenom odgovornošću za trgovinu, proizvodnju, prijevoz i usluge</izvorni_sadrzaj>
    <derivirana_varijabla naziv="DomainObject.Predmet.ProtustrankaNazivFormated_1">KUKI-DADA jednostavno društvo s ograničenom odgovornošću za trgovinu, proizvodnju, prijevoz i usluge</derivirana_varijabla>
  </DomainObject.Predmet.ProtustrankaNazivFormated>
  <DomainObject.Predmet.ProtustrankaNazivFormatedOIB>
    <izvorni_sadrzaj>KUKI-DADA jednostavno društvo s ograničenom odgovornošću za trgovinu, proizvodnju, prijevoz i usluge, OIB 64507431903</izvorni_sadrzaj>
    <derivirana_varijabla naziv="DomainObject.Predmet.ProtustrankaNazivFormatedOIB_1">KUKI-DADA jednostavno društvo s ograničenom odgovornošću za trgovinu, proizvodnju, prijevoz i usluge, OIB 64507431903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KUKI-DADA jednostavno društvo s ograničenom odgovornošću za trgovinu, proizvodnju, prijevoz i usluge zastupanog po punomoćniku Robert Kukec</item>
    </izvorni_sadrzaj>
    <derivirana_varijabla naziv="DomainObject.Predmet.ProtuStrankaListFormated_1">
      <item>KUKI-DADA jednostavno društvo s ograničenom odgovornošću za trgovinu, proizvodnju, prijevoz i usluge zastupanog po punomoćniku Robert Kukec</item>
    </derivirana_varijabla>
  </DomainObject.Predmet.ProtuStrankaListFormated>
  <DomainObject.Predmet.ProtuStrankaListFormatedOIB>
    <izvorni_sadrzaj>
      <item>KUKI-DADA jednostavno društvo s ograničenom odgovornošću za trgovinu, proizvodnju, prijevoz i usluge, OIB 64507431903 zastupanog po punomoćniku Robert Kukec</item>
    </izvorni_sadrzaj>
    <derivirana_varijabla naziv="DomainObject.Predmet.ProtuStrankaListFormatedOIB_1">
      <item>KUKI-DADA jednostavno društvo s ograničenom odgovornošću za trgovinu, proizvodnju, prijevoz i usluge, OIB 64507431903 zastupanog po punomoćniku Robert Kukec</item>
    </derivirana_varijabla>
  </DomainObject.Predmet.ProtuStrankaListFormatedOIB>
  <DomainObject.Predmet.ProtuStrankaListFormatedWithAdress>
    <izvorni_sadrzaj>
      <item>KUKI-DADA jednostavno društvo s ograničenom odgovornošću za trgovinu, proizvodnju, prijevoz i usluge, 1. odvojak Savske 12, 10291 Javorje zastupanog po punomoćniku Robert Kukec</item>
    </izvorni_sadrzaj>
    <derivirana_varijabla naziv="DomainObject.Predmet.ProtuStrankaListFormatedWithAdress_1">
      <item>KUKI-DADA jednostavno društvo s ograničenom odgovornošću za trgovinu, proizvodnju, prijevoz i usluge, 1. odvojak Savske 12, 10291 Javorje zastupanog po punomoćniku Robert Kukec</item>
    </derivirana_varijabla>
  </DomainObject.Predmet.ProtuStrankaListFormatedWithAdress>
  <DomainObject.Predmet.ProtuStrankaListFormatedWithAdressOIB>
    <izvorni_sadrzaj>
      <item>KUKI-DADA jednostavno društvo s ograničenom odgovornošću za trgovinu, proizvodnju, prijevoz i usluge, OIB 64507431903, 1. odvojak Savske 12, 10291 Javorje zastupanog po punomoćniku Robert Kukec</item>
    </izvorni_sadrzaj>
    <derivirana_varijabla naziv="DomainObject.Predmet.ProtuStrankaListFormatedWithAdressOIB_1">
      <item>KUKI-DADA jednostavno društvo s ograničenom odgovornošću za trgovinu, proizvodnju, prijevoz i usluge, OIB 64507431903, 1. odvojak Savske 12, 10291 Javorje zastupanog po punomoćniku Robert Kukec</item>
    </derivirana_varijabla>
  </DomainObject.Predmet.ProtuStrankaListFormatedWithAdressOIB>
  <DomainObject.Predmet.ProtuStrankaListNazivFormated>
    <izvorni_sadrzaj>
      <item>KUKI-DADA jednostavno društvo s ograničenom odgovornošću za trgovinu, proizvodnju, prijevoz i usluge</item>
    </izvorni_sadrzaj>
    <derivirana_varijabla naziv="DomainObject.Predmet.ProtuStrankaListNazivFormated_1">
      <item>KUKI-DADA jednostavno društvo s ograničenom odgovornošću za trgovinu, proizvodnju, prijevoz i usluge</item>
    </derivirana_varijabla>
  </DomainObject.Predmet.ProtuStrankaListNazivFormated>
  <DomainObject.Predmet.ProtuStrankaListNazivFormatedOIB>
    <izvorni_sadrzaj>
      <item>KUKI-DADA jednostavno društvo s ograničenom odgovornošću za trgovinu, proizvodnju, prijevoz i usluge, OIB 64507431903</item>
    </izvorni_sadrzaj>
    <derivirana_varijabla naziv="DomainObject.Predmet.ProtuStrankaListNazivFormatedOIB_1">
      <item>KUKI-DADA jednostavno društvo s ograničenom odgovornošću za trgovinu, proizvodnju, prijevoz i usluge, OIB 64507431903</item>
    </derivirana_varijabla>
  </DomainObject.Predmet.ProtuStrankaListNazivFormatedOIB>
  <DomainObject.Predmet.OstaliListFormated>
    <izvorni_sadrzaj>
      <item>Robert Kukec punomoćnik sudionika u postupku KUKI-DADA jednostavno društvo s ograničenom odgovornošću za trgovinu, proizvodnju, prijevoz i usluge</item>
    </izvorni_sadrzaj>
    <derivirana_varijabla naziv="DomainObject.Predmet.OstaliListFormated_1">
      <item>Robert Kukec punomoćnik sudionika u postupku KUKI-DADA jednostavno društvo s ograničenom odgovornošću za trgovinu, proizvodnju, prijevoz i usluge</item>
    </derivirana_varijabla>
  </DomainObject.Predmet.OstaliListFormated>
  <DomainObject.Predmet.OstaliListFormatedOIB>
    <izvorni_sadrzaj>
      <item>Robert Kukec, OIB 58350417445 punomoćnik sudionika u postupku KUKI-DADA jednostavno društvo s ograničenom odgovornošću za trgovinu, proizvodnju, prijevoz i usluge</item>
    </izvorni_sadrzaj>
    <derivirana_varijabla naziv="DomainObject.Predmet.OstaliListFormatedOIB_1">
      <item>Robert Kukec, OIB 58350417445 punomoćnik sudionika u postupku KUKI-DADA jednostavno društvo s ograničenom odgovornošću za trgovinu, proizvodnju, prijevoz i usluge</item>
    </derivirana_varijabla>
  </DomainObject.Predmet.OstaliListFormatedOIB>
  <DomainObject.Predmet.OstaliListFormatedWithAdress>
    <izvorni_sadrzaj>
      <item>Robert Kukec, I Odvojak Savske Ulice 12, 10291 Javorje punomoćnik sudionika u postupku KUKI-DADA jednostavno društvo s ograničenom odgovornošću za trgovinu, proizvodnju, prijevoz i usluge</item>
    </izvorni_sadrzaj>
    <derivirana_varijabla naziv="DomainObject.Predmet.OstaliListFormatedWithAdress_1">
      <item>Robert Kukec, I Odvojak Savske Ulice 12, 10291 Javorje punomoćnik sudionika u postupku KUKI-DADA jednostavno društvo s ograničenom odgovornošću za trgovinu, proizvodnju, prijevoz i usluge</item>
    </derivirana_varijabla>
  </DomainObject.Predmet.OstaliListFormatedWithAdress>
  <DomainObject.Predmet.OstaliListFormatedWithAdressOIB>
    <izvorni_sadrzaj>
      <item>Robert Kukec, OIB 58350417445, I Odvojak Savske Ulice 12, 10291 Javorje punomoćnik sudionika u postupku KUKI-DADA jednostavno društvo s ograničenom odgovornošću za trgovinu, proizvodnju, prijevoz i usluge</item>
    </izvorni_sadrzaj>
    <derivirana_varijabla naziv="DomainObject.Predmet.OstaliListFormatedWithAdressOIB_1">
      <item>Robert Kukec, OIB 58350417445, I Odvojak Savske Ulice 12, 10291 Javorje punomoćnik sudionika u postupku KUKI-DADA jednostavno društvo s ograničenom odgovornošću za trgovinu, proizvodnju, prijevoz i usluge</item>
    </derivirana_varijabla>
  </DomainObject.Predmet.OstaliListFormatedWithAdressOIB>
  <DomainObject.Predmet.OstaliListNazivFormated>
    <izvorni_sadrzaj>
      <item>Robert Kukec</item>
    </izvorni_sadrzaj>
    <derivirana_varijabla naziv="DomainObject.Predmet.OstaliListNazivFormated_1">
      <item>Robert Kukec</item>
    </derivirana_varijabla>
  </DomainObject.Predmet.OstaliListNazivFormated>
  <DomainObject.Predmet.OstaliListNazivFormatedOIB>
    <izvorni_sadrzaj>
      <item>Robert Kukec, OIB 58350417445</item>
    </izvorni_sadrzaj>
    <derivirana_varijabla naziv="DomainObject.Predmet.OstaliListNazivFormatedOIB_1">
      <item>Robert Kukec, OIB 58350417445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KUKI-DADA jednostavno društvo s ograničenom odgovornošću za trgovinu, proizvodnju, prijevoz i usluge</izvorni_sadrzaj>
    <derivirana_varijabla naziv="DomainObject.Predmet.ProtustrankaIDrugi_1">KUKI-DADA jednostavno društvo s ograničenom odgovornošću za trgovinu, proizvodnju,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KUKI-DADA jednostavno društvo s ograničenom odgovornošću za trgovinu, proizvodnju, prijevoz i usluge, OIB 64507431903, 1. odvojak Savske 12, 10291 Javorje</izvorni_sadrzaj>
    <derivirana_varijabla naziv="DomainObject.Predmet.ProtustrankaIDrugiAdressOIB_1">KUKI-DADA jednostavno društvo s ograničenom odgovornošću za trgovinu, proizvodnju, prijevoz i usluge, OIB 64507431903, 1. odvojak Savske 12, 10291 Javorje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KUKI-DADA jednostavno društvo s ograničenom odgovornošću za trgovinu, proizvodnju, prijevoz i usluge</item>
      <item>Robert Kukec</item>
    </izvorni_sadrzaj>
    <derivirana_varijabla naziv="DomainObject.Predmet.SudioniciListNaziv_1">
      <item>FINA Regionalni centar Zagreb</item>
      <item>KUKI-DADA jednostavno društvo s ograničenom odgovornošću za trgovinu, proizvodnju, prijevoz i usluge</item>
      <item>Robert Kukec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KUKI-DADA jednostavno društvo s ograničenom odgovornošću za trgovinu, proizvodnju, prijevoz i usluge, OIB 64507431903, 1. odvojak Savske 12,10291 Javorje</item>
      <item>Robert Kukec, OIB 58350417445, I Odvojak Savske Ulice 12,10291 Javorje</item>
    </izvorni_sadrzaj>
    <derivirana_varijabla naziv="DomainObject.Predmet.SudioniciListAdressOIB_1">
      <item>FINA Regionalni centar Zagreb, OIB 85821130368, Trg svibanjskih žrtava 1995. br. 1,10000 Zagreb</item>
      <item>KUKI-DADA jednostavno društvo s ograničenom odgovornošću za trgovinu, proizvodnju, prijevoz i usluge, OIB 64507431903, 1. odvojak Savske 12,10291 Javorje</item>
      <item>Robert Kukec, OIB 58350417445, I Odvojak Savske Ulice 12,10291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64507431903</item>
      <item>, OIB 58350417445</item>
    </izvorni_sadrzaj>
    <derivirana_varijabla naziv="DomainObject.Predmet.SudioniciListNazivOIB_1">
      <item>, OIB 85821130368</item>
      <item>, OIB 64507431903</item>
      <item>, OIB 58350417445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1318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2016-04-04T12:43:00Z</dcterms:created>
  <dc:creator>ilukac</dc:creator>
  <cp:lastModifiedBy>Irena Benko</cp:lastModifiedBy>
  <cp:lastPrinted>2016-04-06T07:40:00Z</cp:lastPrinted>
  <dcterms:modified xmlns:xsi="http://www.w3.org/2001/XMLSchema-instance" xsi:type="dcterms:W3CDTF">2016-04-06T07:40:00Z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