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45c3" w14:paraId="09245c3" w:rsidRDefault="00620968" w:rsidP="00620968" w:rsidR="00620968">
      <w:pPr>
        <w15:collapsed w:val="false"/>
      </w:pPr>
      <w:bookmarkStart w:name="_GoBack" w:id="0"/>
      <w:bookmarkEnd w:id="0"/>
      <w:r>
        <w:rPr>
          <w:noProof/>
        </w:rPr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968" w:rsidP="00620968" w:rsidR="00620968">
      <w:r>
        <w:t xml:space="preserve">                                                                                                                                                    REPUBLIKA HRVATSKA </w:t>
      </w:r>
    </w:p>
    <w:p w:rsidRDefault="00620968" w:rsidP="00620968" w:rsidR="00620968">
      <w:r>
        <w:t>TRGOVAČKI SUD U OSIJEKU</w:t>
      </w:r>
    </w:p>
    <w:p w:rsidRDefault="00620968" w:rsidP="00620968" w:rsidR="00620968">
      <w:r>
        <w:t xml:space="preserve">STALNA SLUŽBA U  SLAVONSKOM BRODU                   </w:t>
      </w:r>
      <w:r>
        <w:tab/>
        <w:t xml:space="preserve"> 3 St-</w:t>
      </w:r>
      <w:r w:rsidR="000E3B5F">
        <w:t>941/2016-19</w:t>
      </w:r>
    </w:p>
    <w:p w:rsidRDefault="00620968" w:rsidP="00620968" w:rsidR="00620968">
      <w:r>
        <w:t xml:space="preserve">Trg pobjede 13 </w:t>
      </w:r>
    </w:p>
    <w:p w:rsidRDefault="00620968" w:rsidP="00620968" w:rsidR="00620968">
      <w:r>
        <w:t>35000 Slavonski Brod</w:t>
      </w:r>
    </w:p>
    <w:p w:rsidRDefault="00620968" w:rsidP="00620968" w:rsidR="00620968"/>
    <w:p w:rsidRDefault="00620968" w:rsidP="003B645C" w:rsidR="003B645C">
      <w:pPr>
        <w:jc w:val="both"/>
      </w:pPr>
      <w:r>
        <w:t xml:space="preserve">            TRGOVAČKI SUD U OSIJEKU, STALNA SLUŽBA U SLAVONSKOM BRODU po stečajnoj sutkinji Danieli Martini Maoduš u stečajnom postupku nad stečajnim dužnikom </w:t>
      </w:r>
      <w:r w:rsidR="003B645C" w:rsidRPr="00202400">
        <w:rPr>
          <w:b/>
        </w:rPr>
        <w:t>UNITEHNIK PROFIL j.d.o.o. za usluge u strojarstvu i graditeljstvu i za trgovinu, Požega, E. Kvaternika 7, OIB: 88511384343</w:t>
      </w:r>
      <w:r w:rsidR="003B645C">
        <w:t>, 14. rujna 2016.</w:t>
      </w:r>
    </w:p>
    <w:p w:rsidRDefault="000E3B5F" w:rsidP="000E3B5F" w:rsidR="000E3B5F"/>
    <w:p w:rsidRDefault="000E3B5F" w:rsidP="000E3B5F" w:rsidR="000E3B5F" w:rsidRPr="000E3B5F">
      <w:pPr>
        <w:jc w:val="center"/>
        <w:rPr>
          <w:b/>
          <w:sz w:val="32"/>
          <w:szCs w:val="32"/>
        </w:rPr>
      </w:pPr>
      <w:r w:rsidRPr="000E3B5F">
        <w:rPr>
          <w:b/>
          <w:sz w:val="32"/>
          <w:szCs w:val="32"/>
        </w:rPr>
        <w:t>O B A V I J E S T</w:t>
      </w:r>
    </w:p>
    <w:p w:rsidRDefault="000E3B5F" w:rsidP="000E3B5F" w:rsidR="000E3B5F">
      <w:pPr>
        <w:ind w:firstLine="708"/>
        <w:jc w:val="both"/>
        <w:rPr>
          <w:b/>
        </w:rPr>
      </w:pPr>
      <w:r>
        <w:t xml:space="preserve">Rješenjem ovog Suda, poslovni broj: 3/St-941/2016-18 od 14. rujna 2016. određen je trošak privremenoj stečajnoj upraviteljici </w:t>
      </w:r>
      <w:r w:rsidRPr="000E3B5F">
        <w:rPr>
          <w:b/>
        </w:rPr>
        <w:t>Živki Posavac iz Čepina, Risnjačka 10, OIB: 99335812289</w:t>
      </w:r>
      <w:r>
        <w:t xml:space="preserve"> u stečajnom postupku nad stečajnim dužnikom </w:t>
      </w:r>
      <w:r w:rsidRPr="00202400">
        <w:rPr>
          <w:b/>
        </w:rPr>
        <w:t>UNITEHNIK PROFIL j.d.o.o. za usluge u strojarstvu i graditeljstvu i za trgovinu, Požega, E. Kvaternika 7, OIB: 88511384343</w:t>
      </w:r>
      <w:r>
        <w:rPr>
          <w:b/>
        </w:rPr>
        <w:t>.</w:t>
      </w:r>
    </w:p>
    <w:p w:rsidRDefault="000E3B5F" w:rsidP="000E3B5F" w:rsidR="000E3B5F">
      <w:pPr>
        <w:ind w:firstLine="708"/>
        <w:jc w:val="both"/>
      </w:pPr>
      <w:r>
        <w:t xml:space="preserve">Uvid u potpuni tekst navedenih rješenja o naknadi stvarnih troškova može se izvršiti u pisarnici ovog Suda. </w:t>
      </w:r>
    </w:p>
    <w:p w:rsidRDefault="000E3B5F" w:rsidP="000E3B5F" w:rsidR="000E3B5F">
      <w:pPr>
        <w:jc w:val="center"/>
      </w:pPr>
    </w:p>
    <w:p w:rsidRDefault="000E3B5F" w:rsidP="000E3B5F" w:rsidR="000E3B5F">
      <w:pPr>
        <w:jc w:val="center"/>
      </w:pPr>
      <w:r>
        <w:t>U Slavonskom Brodu 14. rujna 2016.</w:t>
      </w:r>
    </w:p>
    <w:p w:rsidRDefault="000E3B5F" w:rsidP="000E3B5F" w:rsidR="000E3B5F">
      <w:pPr>
        <w:jc w:val="center"/>
      </w:pPr>
    </w:p>
    <w:p w:rsidRDefault="000E3B5F" w:rsidP="000E3B5F" w:rsidR="000E3B5F">
      <w:pPr>
        <w:ind w:firstLine="708" w:left="2832"/>
        <w:jc w:val="center"/>
      </w:pPr>
      <w:r>
        <w:t xml:space="preserve">    Sutkinja:</w:t>
      </w:r>
    </w:p>
    <w:p w:rsidRDefault="000E3B5F" w:rsidP="000E3B5F" w:rsidR="000E3B5F">
      <w:pPr>
        <w:ind w:firstLine="708" w:left="3540"/>
        <w:jc w:val="center"/>
      </w:pPr>
      <w:r>
        <w:t>Daniela Martini Maoduš</w:t>
      </w:r>
    </w:p>
    <w:p w:rsidRDefault="000E3B5F" w:rsidP="000E3B5F" w:rsidR="000E3B5F" w:rsidRPr="000E3B5F">
      <w:pPr>
        <w:jc w:val="center"/>
        <w:rPr>
          <w:sz w:val="20"/>
          <w:szCs w:val="20"/>
        </w:rPr>
      </w:pPr>
    </w:p>
    <w:p w:rsidRDefault="000E3B5F" w:rsidP="000E3B5F" w:rsidR="000E3B5F" w:rsidRPr="000E3B5F">
      <w:pPr>
        <w:rPr>
          <w:sz w:val="20"/>
          <w:szCs w:val="20"/>
        </w:rPr>
      </w:pPr>
      <w:r w:rsidRPr="000E3B5F">
        <w:rPr>
          <w:sz w:val="20"/>
          <w:szCs w:val="20"/>
        </w:rPr>
        <w:t>Objaviti na eOglasnoj ploči suda</w:t>
      </w:r>
    </w:p>
    <w:sectPr w:rsidR="000E3B5F" w:rsidRPr="000E3B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968"/>
    <w:rsid w:val="000E3B5F"/>
    <w:rsid w:val="00191F5F"/>
    <w:rsid w:val="003B645C"/>
    <w:rsid w:val="00620968"/>
    <w:rsid w:val="00666316"/>
    <w:rsid w:val="00A4712D"/>
    <w:rsid w:val="00F4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096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9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7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7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7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7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096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9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7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7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7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7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6254.91</izvorni_sadrzaj>
    <derivirana_varijabla naziv="DomainObject.Predmet.InicijalnaVrijednost_1">6254.91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UNITEHNIK PROFIL j.d.o.o. za usluge u strojarstvu i graditeljstvu i za trgovinu</izvorni_sadrzaj>
    <derivirana_varijabla naziv="DomainObject.Predmet.ProtustrankaFormated_1">  UNITEHNIK PROFIL j.d.o.o. za usluge u strojarstvu i graditeljstvu i za trgovinu</derivirana_varijabla>
  </DomainObject.Predmet.ProtustrankaFormated>
  <DomainObject.Predmet.ProtustrankaFormatedOIB>
    <izvorni_sadrzaj>  UNITEHNIK PROFIL j.d.o.o. za usluge u strojarstvu i graditeljstvu i za trgovinu, OIB 88511384343</izvorni_sadrzaj>
    <derivirana_varijabla naziv="DomainObject.Predmet.ProtustrankaFormatedOIB_1">  UNITEHNIK PROFIL j.d.o.o. za usluge u strojarstvu i graditeljstvu i za trgovinu, OIB 88511384343</derivirana_varijabla>
  </DomainObject.Predmet.ProtustrankaFormatedOIB>
  <DomainObject.Predmet.ProtustrankaFormatedWithAdress>
    <izvorni_sadrzaj> UNITEHNIK PROFIL j.d.o.o. za usluge u strojarstvu i graditeljstvu i za trgovinu, Eugena Kvaternika 7, 34000 Požega</izvorni_sadrzaj>
    <derivirana_varijabla naziv="DomainObject.Predmet.ProtustrankaFormatedWithAdress_1"> UNITEHNIK PROFIL j.d.o.o. za usluge u strojarstvu i graditeljstvu i za trgovinu, Eugena Kvaternika 7, 34000 Požega</derivirana_varijabla>
  </DomainObject.Predmet.ProtustrankaFormatedWithAdress>
  <DomainObject.Predmet.ProtustrankaFormatedWithAdressOIB>
    <izvorni_sadrzaj> UNITEHNIK PROFIL j.d.o.o. za usluge u strojarstvu i graditeljstvu i za trgovinu, OIB 88511384343, Eugena Kvaternika 7, 34000 Požega</izvorni_sadrzaj>
    <derivirana_varijabla naziv="DomainObject.Predmet.ProtustrankaFormatedWithAdressOIB_1"> UNITEHNIK PROFIL j.d.o.o. za usluge u strojarstvu i graditeljstvu i za trgovinu, OIB 88511384343, Eugena Kvaternika 7, 34000 Požega</derivirana_varijabla>
  </DomainObject.Predmet.ProtustrankaFormatedWithAdressOIB>
  <DomainObject.Predmet.ProtustrankaWithAdress>
    <izvorni_sadrzaj>UNITEHNIK PROFIL j.d.o.o. za usluge u strojarstvu i graditeljstvu i za trgovinu Eugena Kvaternika 7, 34000 Požega</izvorni_sadrzaj>
    <derivirana_varijabla naziv="DomainObject.Predmet.ProtustrankaWithAdress_1">UNITEHNIK PROFIL j.d.o.o. za usluge u strojarstvu i graditeljstvu i za trgovinu Eugena Kvaternika 7, 34000 Požega</derivirana_varijabla>
  </DomainObject.Predmet.ProtustrankaWithAdress>
  <DomainObject.Predmet.ProtustrankaWithAdressOIB>
    <izvorni_sadrzaj>UNITEHNIK PROFIL j.d.o.o. za usluge u strojarstvu i graditeljstvu i za trgovinu, OIB 88511384343, Eugena Kvaternika 7, 34000 Požega</izvorni_sadrzaj>
    <derivirana_varijabla naziv="DomainObject.Predmet.ProtustrankaWithAdressOIB_1">UNITEHNIK PROFIL j.d.o.o. za usluge u strojarstvu i graditeljstvu i za trgovinu, OIB 88511384343, Eugena Kvaternika 7, 34000 Požega</derivirana_varijabla>
  </DomainObject.Predmet.ProtustrankaWithAdressOIB>
  <DomainObject.Predmet.ProtustrankaNazivFormated>
    <izvorni_sadrzaj>UNITEHNIK PROFIL j.d.o.o. za usluge u strojarstvu i graditeljstvu i za trgovinu</izvorni_sadrzaj>
    <derivirana_varijabla naziv="DomainObject.Predmet.ProtustrankaNazivFormated_1">UNITEHNIK PROFIL j.d.o.o. za usluge u strojarstvu i graditeljstvu i za trgovinu</derivirana_varijabla>
  </DomainObject.Predmet.ProtustrankaNazivFormated>
  <DomainObject.Predmet.ProtustrankaNazivFormatedOIB>
    <izvorni_sadrzaj>UNITEHNIK PROFIL j.d.o.o. za usluge u strojarstvu i graditeljstvu i za trgovinu, OIB 88511384343</izvorni_sadrzaj>
    <derivirana_varijabla naziv="DomainObject.Predmet.ProtustrankaNazivFormatedOIB_1">UNITEHNIK PROFIL j.d.o.o. za usluge u strojarstvu i graditeljstvu i za trgovinu, OIB 88511384343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Živka Posavac, priv.st.upravitelj</izvorni_sadrzaj>
    <derivirana_varijabla naziv="DomainObject.Predmet.StrankaFormated_1">  FINANCIJSKA AGENCIJA RC OSIJEK; Živka Posavac, priv.st.upravitelj</derivirana_varijabla>
  </DomainObject.Predmet.StrankaFormated>
  <DomainObject.Predmet.StrankaFormatedOIB>
    <izvorni_sadrzaj>  FINANCIJSKA AGENCIJA RC OSIJEK, OIB 85821130368; Živka Posavac, priv.st.upravitelj</izvorni_sadrzaj>
    <derivirana_varijabla naziv="DomainObject.Predmet.StrankaFormatedOIB_1">  FINANCIJSKA AGENCIJA RC OSIJEK, OIB 85821130368; Živka Posavac, priv.st.upravitelj</derivirana_varijabla>
  </DomainObject.Predmet.StrankaFormatedOIB>
  <DomainObject.Predmet.StrankaFormatedWithAdress>
    <izvorni_sadrzaj> FINANCIJSKA AGENCIJA RC OSIJEK, L.Jagera 3, 31000 Osijek; Živka Posavac, priv.st.upravitelj, Risnjačka 10, 31431 Čepin</izvorni_sadrzaj>
    <derivirana_varijabla naziv="DomainObject.Predmet.StrankaFormatedWithAdress_1"> FINANCIJSKA AGENCIJA RC OSIJEK, L.Jagera 3, 31000 Osijek; Živka Posavac, priv.st.upravitelj, Risnjačka 10, 31431 Čepin</derivirana_varijabla>
  </DomainObject.Predmet.StrankaFormatedWithAdress>
  <DomainObject.Predmet.StrankaFormatedWithAdressOIB>
    <izvorni_sadrzaj> FINANCIJSKA AGENCIJA RC OSIJEK, OIB 85821130368, L.Jagera 3, 31000 Osijek; Živka Posavac, priv.st.upravitelj, Risnjačka 10, 31431 Čepin</izvorni_sadrzaj>
    <derivirana_varijabla naziv="DomainObject.Predmet.StrankaFormatedWithAdressOIB_1"> FINANCIJSKA AGENCIJA RC OSIJEK, OIB 85821130368, L.Jagera 3, 31000 Osijek; Živka Posavac, priv.st.upravitelj, Risnjačka 10, 31431 Čepin</derivirana_varijabla>
  </DomainObject.Predmet.StrankaFormatedWithAdressOIB>
  <DomainObject.Predmet.StrankaWithAdress>
    <izvorni_sadrzaj>FINANCIJSKA AGENCIJA RC OSIJEK L.Jagera 3,31000 Osijek,Živka Posavac, priv.st.upravitelj Risnjačka 10,31431 Čepin</izvorni_sadrzaj>
    <derivirana_varijabla naziv="DomainObject.Predmet.StrankaWithAdress_1">FINANCIJSKA AGENCIJA RC OSIJEK L.Jagera 3,31000 Osijek,Živka Posavac, priv.st.upravitelj Risnjačka 10,31431 Čepin</derivirana_varijabla>
  </DomainObject.Predmet.StrankaWithAdress>
  <DomainObject.Predmet.StrankaWithAdressOIB>
    <izvorni_sadrzaj>FINANCIJSKA AGENCIJA RC OSIJEK, OIB 85821130368, L.Jagera 3,31000 Osijek,Živka Posavac, priv.st.upravitelj, Risnjačka 10,31431 Čepin</izvorni_sadrzaj>
    <derivirana_varijabla naziv="DomainObject.Predmet.StrankaWithAdressOIB_1">FINANCIJSKA AGENCIJA RC OSIJEK, OIB 85821130368, L.Jagera 3,31000 Osijek,Živka Posavac, priv.st.upravitelj, Risnjačka 10,31431 Čepin</derivirana_varijabla>
  </DomainObject.Predmet.StrankaWithAdressOIB>
  <DomainObject.Predmet.StrankaNazivFormated>
    <izvorni_sadrzaj>FINANCIJSKA AGENCIJA RC OSIJEK,Živka Posavac, priv.st.upravitelj</izvorni_sadrzaj>
    <derivirana_varijabla naziv="DomainObject.Predmet.StrankaNazivFormated_1">FINANCIJSKA AGENCIJA RC OSIJEK,Živka Posavac, priv.st.upravitelj</derivirana_varijabla>
  </DomainObject.Predmet.StrankaNazivFormated>
  <DomainObject.Predmet.StrankaNazivFormatedOIB>
    <izvorni_sadrzaj>FINANCIJSKA AGENCIJA RC OSIJEK, OIB 85821130368,Živka Posavac, priv.st.upravitelj</izvorni_sadrzaj>
    <derivirana_varijabla naziv="DomainObject.Predmet.StrankaNazivFormatedOIB_1">FINANCIJSKA AGENCIJA RC OSIJEK, OIB 85821130368,Živka Posavac, priv.st.upravitelj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  <item>Živka Posavac, priv.st.upravitelj</item>
    </izvorni_sadrzaj>
    <derivirana_varijabla naziv="DomainObject.Predmet.StrankaListFormated_1">
      <item>FINANCIJSKA AGENCIJA RC OSIJEK</item>
      <item>Živka Posavac, priv.st.upravitelj</item>
    </derivirana_varijabla>
  </DomainObject.Predmet.StrankaListFormated>
  <DomainObject.Predmet.StrankaListFormatedOIB>
    <izvorni_sadrzaj>
      <item>FINANCIJSKA AGENCIJA RC OSIJEK, OIB 85821130368</item>
      <item>Živka Posavac, priv.st.upravitelj</item>
    </izvorni_sadrzaj>
    <derivirana_varijabla naziv="DomainObject.Predmet.StrankaListFormatedOIB_1">
      <item>FINANCIJSKA AGENCIJA RC OSIJEK, OIB 85821130368</item>
      <item>Živka Posavac, priv.st.upravitelj</item>
    </derivirana_varijabla>
  </DomainObject.Predmet.StrankaListFormatedOIB>
  <DomainObject.Predmet.StrankaListFormatedWithAdress>
    <izvorni_sadrzaj>
      <item>FINANCIJSKA AGENCIJA RC OSIJEK, L.Jagera 3, 31000 Osijek</item>
      <item>Živka Posavac, priv.st.upravitelj, Risnjačka 10, 31431 Čepin</item>
    </izvorni_sadrzaj>
    <derivirana_varijabla naziv="DomainObject.Predmet.StrankaListFormatedWithAdress_1">
      <item>FINANCIJSKA AGENCIJA RC OSIJEK, L.Jagera 3, 31000 Osijek</item>
      <item>Živka Posavac, priv.st.upravitelj, Risnjačka 10, 31431 Čepin</item>
    </derivirana_varijabla>
  </DomainObject.Predmet.StrankaListFormatedWithAdress>
  <DomainObject.Predmet.StrankaListFormatedWithAdressOIB>
    <izvorni_sadrzaj>
      <item>FINANCIJSKA AGENCIJA RC OSIJEK, OIB 85821130368, L.Jagera 3, 31000 Osijek</item>
      <item>Živka Posavac, priv.st.upravitelj, Risnjačka 10, 31431 Čepin</item>
    </izvorni_sadrzaj>
    <derivirana_varijabla naziv="DomainObject.Predmet.StrankaListFormatedWithAdressOIB_1">
      <item>FINANCIJSKA AGENCIJA RC OSIJEK, OIB 85821130368, L.Jagera 3, 31000 Osijek</item>
      <item>Živka Posavac, priv.st.upravitelj, Risnjačka 10, 31431 Čepin</item>
    </derivirana_varijabla>
  </DomainObject.Predmet.StrankaListFormatedWithAdressOIB>
  <DomainObject.Predmet.StrankaListNazivFormated>
    <izvorni_sadrzaj>
      <item>FINANCIJSKA AGENCIJA RC OSIJEK</item>
      <item>Živka Posavac, priv.st.upravitelj</item>
    </izvorni_sadrzaj>
    <derivirana_varijabla naziv="DomainObject.Predmet.StrankaListNazivFormated_1">
      <item>FINANCIJSKA AGENCIJA RC OSIJEK</item>
      <item>Živka Posavac, priv.st.upravitelj</item>
    </derivirana_varijabla>
  </DomainObject.Predmet.StrankaListNazivFormated>
  <DomainObject.Predmet.StrankaListNazivFormatedOIB>
    <izvorni_sadrzaj>
      <item>FINANCIJSKA AGENCIJA RC OSIJEK, OIB 85821130368</item>
      <item>Živka Posavac, priv.st.upravitelj</item>
    </izvorni_sadrzaj>
    <derivirana_varijabla naziv="DomainObject.Predmet.StrankaListNazivFormatedOIB_1">
      <item>FINANCIJSKA AGENCIJA RC OSIJEK, OIB 85821130368</item>
      <item>Živka Posavac, priv.st.upravitelj</item>
    </derivirana_varijabla>
  </DomainObject.Predmet.StrankaListNazivFormatedOIB>
  <DomainObject.Predmet.ProtuStrankaListFormated>
    <izvorni_sadrzaj>
      <item>UNITEHNIK PROFIL j.d.o.o. za usluge u strojarstvu i graditeljstvu i za trgovinu</item>
    </izvorni_sadrzaj>
    <derivirana_varijabla naziv="DomainObject.Predmet.ProtuStrankaListFormated_1">
      <item>UNITEHNIK PROFIL j.d.o.o. za usluge u strojarstvu i graditeljstvu i za trgovinu</item>
    </derivirana_varijabla>
  </DomainObject.Predmet.ProtuStrankaListFormated>
  <DomainObject.Predmet.ProtuStrankaListFormatedOIB>
    <izvorni_sadrzaj>
      <item>UNITEHNIK PROFIL j.d.o.o. za usluge u strojarstvu i graditeljstvu i za trgovinu, OIB 88511384343</item>
    </izvorni_sadrzaj>
    <derivirana_varijabla naziv="DomainObject.Predmet.ProtuStrankaListFormatedOIB_1">
      <item>UNITEHNIK PROFIL j.d.o.o. za usluge u strojarstvu i graditeljstvu i za trgovinu, OIB 88511384343</item>
    </derivirana_varijabla>
  </DomainObject.Predmet.ProtuStrankaListFormatedOIB>
  <DomainObject.Predmet.ProtuStrankaListFormatedWithAdress>
    <izvorni_sadrzaj>
      <item>UNITEHNIK PROFIL j.d.o.o. za usluge u strojarstvu i graditeljstvu i za trgovinu, Eugena Kvaternika 7, 34000 Požega</item>
    </izvorni_sadrzaj>
    <derivirana_varijabla naziv="DomainObject.Predmet.ProtuStrankaListFormatedWithAdress_1">
      <item>UNITEHNIK PROFIL j.d.o.o. za usluge u strojarstvu i graditeljstvu i za trgovinu, Eugena Kvaternika 7, 34000 Požega</item>
    </derivirana_varijabla>
  </DomainObject.Predmet.ProtuStrankaListFormatedWithAdress>
  <DomainObject.Predmet.ProtuStrankaListFormatedWithAdressOIB>
    <izvorni_sadrzaj>
      <item>UNITEHNIK PROFIL j.d.o.o. za usluge u strojarstvu i graditeljstvu i za trgovinu, OIB 88511384343, Eugena Kvaternika 7, 34000 Požega</item>
    </izvorni_sadrzaj>
    <derivirana_varijabla naziv="DomainObject.Predmet.ProtuStrankaListFormatedWithAdressOIB_1">
      <item>UNITEHNIK PROFIL j.d.o.o. za usluge u strojarstvu i graditeljstvu i za trgovinu, OIB 88511384343, Eugena Kvaternika 7, 34000 Požega</item>
    </derivirana_varijabla>
  </DomainObject.Predmet.ProtuStrankaListFormatedWithAdressOIB>
  <DomainObject.Predmet.ProtuStrankaListNazivFormated>
    <izvorni_sadrzaj>
      <item>UNITEHNIK PROFIL j.d.o.o. za usluge u strojarstvu i graditeljstvu i za trgovinu</item>
    </izvorni_sadrzaj>
    <derivirana_varijabla naziv="DomainObject.Predmet.ProtuStrankaListNazivFormated_1">
      <item>UNITEHNIK PROFIL j.d.o.o. za usluge u strojarstvu i graditeljstvu i za trgovinu</item>
    </derivirana_varijabla>
  </DomainObject.Predmet.ProtuStrankaListNazivFormated>
  <DomainObject.Predmet.ProtuStrankaListNazivFormatedOIB>
    <izvorni_sadrzaj>
      <item>UNITEHNIK PROFIL j.d.o.o. za usluge u strojarstvu i graditeljstvu i za trgovinu, OIB 88511384343</item>
    </izvorni_sadrzaj>
    <derivirana_varijabla naziv="DomainObject.Predmet.ProtuStrankaListNazivFormatedOIB_1">
      <item>UNITEHNIK PROFIL j.d.o.o. za usluge u strojarstvu i graditeljstvu i za trgovinu, OIB 88511384343</item>
    </derivirana_varijabla>
  </DomainObject.Predmet.ProtuStrankaListNazivFormatedOIB>
  <DomainObject.Predmet.OstaliListFormated>
    <izvorni_sadrzaj>
      <item>Marijo Ivanika</item>
    </izvorni_sadrzaj>
    <derivirana_varijabla naziv="DomainObject.Predmet.OstaliListFormated_1">
      <item>Marijo Ivanika</item>
    </derivirana_varijabla>
  </DomainObject.Predmet.OstaliListFormated>
  <DomainObject.Predmet.OstaliListFormatedOIB>
    <izvorni_sadrzaj>
      <item>Marijo Ivanika, OIB 74561881194</item>
    </izvorni_sadrzaj>
    <derivirana_varijabla naziv="DomainObject.Predmet.OstaliListFormatedOIB_1">
      <item>Marijo Ivanika, OIB 74561881194</item>
    </derivirana_varijabla>
  </DomainObject.Predmet.OstaliListFormatedOIB>
  <DomainObject.Predmet.OstaliListFormatedWithAdress>
    <izvorni_sadrzaj>
      <item>Marijo Ivanika, Eugena Kvaternika 7, 34000 Požega</item>
    </izvorni_sadrzaj>
    <derivirana_varijabla naziv="DomainObject.Predmet.OstaliListFormatedWithAdress_1">
      <item>Marijo Ivanika, Eugena Kvaternika 7, 34000 Požega</item>
    </derivirana_varijabla>
  </DomainObject.Predmet.OstaliListFormatedWithAdress>
  <DomainObject.Predmet.OstaliListFormatedWithAdressOIB>
    <izvorni_sadrzaj>
      <item>Marijo Ivanika, OIB 74561881194, Eugena Kvaternika 7, 34000 Požega</item>
    </izvorni_sadrzaj>
    <derivirana_varijabla naziv="DomainObject.Predmet.OstaliListFormatedWithAdressOIB_1">
      <item>Marijo Ivanika, OIB 74561881194, Eugena Kvaternika 7, 34000 Požega</item>
    </derivirana_varijabla>
  </DomainObject.Predmet.OstaliListFormatedWithAdressOIB>
  <DomainObject.Predmet.OstaliListNazivFormated>
    <izvorni_sadrzaj>
      <item>Marijo Ivanika</item>
    </izvorni_sadrzaj>
    <derivirana_varijabla naziv="DomainObject.Predmet.OstaliListNazivFormated_1">
      <item>Marijo Ivanika</item>
    </derivirana_varijabla>
  </DomainObject.Predmet.OstaliListNazivFormated>
  <DomainObject.Predmet.OstaliListNazivFormatedOIB>
    <izvorni_sadrzaj>
      <item>Marijo Ivanika, OIB 74561881194</item>
    </izvorni_sadrzaj>
    <derivirana_varijabla naziv="DomainObject.Predmet.OstaliListNazivFormatedOIB_1">
      <item>Marijo Ivanika, OIB 74561881194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UNITEHNIK PROFIL j.d.o.o. za usluge u strojarstvu i graditeljstvu i za trgovinu</izvorni_sadrzaj>
    <derivirana_varijabla naziv="DomainObject.Predmet.ProtustrankaIDrugi_1">UNITEHNIK PROFIL j.d.o.o. za usluge u strojarstvu i graditeljstvu i za trgovinu</derivirana_varijabla>
  </DomainObject.Predmet.ProtustrankaIDrugi>
  <DomainObject.Predmet.StrankaIDrugiAdressOIB>
    <izvorni_sadrzaj>FINANCIJSKA AGENCIJA RC OSIJEK, OIB 85821130368, L.Jagera 3, 31000 Osijek i dr.</izvorni_sadrzaj>
    <derivirana_varijabla naziv="DomainObject.Predmet.StrankaIDrugiAdressOIB_1">FINANCIJSKA AGENCIJA RC OSIJEK, OIB 85821130368, L.Jagera 3, 31000 Osijek i dr.</derivirana_varijabla>
  </DomainObject.Predmet.StrankaIDrugiAdressOIB>
  <DomainObject.Predmet.ProtustrankaIDrugiAdressOIB>
    <izvorni_sadrzaj>UNITEHNIK PROFIL j.d.o.o. za usluge u strojarstvu i graditeljstvu i za trgovinu, OIB 88511384343, Eugena Kvaternika 7, 34000 Požega</izvorni_sadrzaj>
    <derivirana_varijabla naziv="DomainObject.Predmet.ProtustrankaIDrugiAdressOIB_1">UNITEHNIK PROFIL j.d.o.o. za usluge u strojarstvu i graditeljstvu i za trgovinu, OIB 88511384343, Eugena Kvaternika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UNITEHNIK PROFIL j.d.o.o. za usluge u strojarstvu i graditeljstvu i za trgovinu</item>
      <item>Živka Posavac, priv.st.upravitelj</item>
      <item>Marijo Ivanika</item>
    </izvorni_sadrzaj>
    <derivirana_varijabla naziv="DomainObject.Predmet.SudioniciListNaziv_1">
      <item>FINANCIJSKA AGENCIJA RC OSIJEK</item>
      <item>UNITEHNIK PROFIL j.d.o.o. za usluge u strojarstvu i graditeljstvu i za trgovinu</item>
      <item>Živka Posavac, priv.st.upravitelj</item>
      <item>Marijo Ivanika</item>
    </derivirana_varijabla>
  </DomainObject.Predmet.SudioniciListNaziv>
  <DomainObject.Predmet.SudioniciListAdressOIB>
    <izvorni_sadrzaj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  <item>Marijo Ivanika, OIB 74561881194, Eugena Kvaternika 7,34000 Požega</item>
    </izvorni_sadrzaj>
    <derivirana_varijabla naziv="DomainObject.Predmet.SudioniciListAdressOIB_1"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  <item>Marijo Ivanika, OIB 74561881194, Eugena Kvaternika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88511384343</item>
      <item>, OIB null</item>
      <item>, OIB 74561881194</item>
    </izvorni_sadrzaj>
    <derivirana_varijabla naziv="DomainObject.Predmet.SudioniciListNazivOIB_1">
      <item>, OIB 85821130368</item>
      <item>, OIB 88511384343</item>
      <item>, OIB null</item>
      <item>, OIB 74561881194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150</properties:Words>
  <properties:Characters>843</properties:Characters>
  <properties:Lines>28</properties:Lines>
  <properties:Paragraphs>13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2016-09-14T06:48:00Z</dcterms:created>
  <dc:creator>Danijela Martini Maoduš</dc:creator>
  <cp:lastModifiedBy>Danijela Martini Maoduš</cp:lastModifiedBy>
  <cp:lastPrinted>2016-09-14T07:22:00Z</cp:lastPrinted>
  <dcterms:modified xmlns:xsi="http://www.w3.org/2001/XMLSchema-instance" xsi:type="dcterms:W3CDTF">2016-09-14T07:24:00Z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