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edfb" w14:paraId="3c9edfb" w:rsidRDefault="003F4949" w:rsidP="003F4949" w:rsidR="003F4949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</w:t>
      </w:r>
      <w:r w:rsidR="00AC18E8">
        <w:t>.</w:t>
      </w:r>
      <w:r>
        <w:t xml:space="preserve"> St-</w:t>
      </w:r>
      <w:r w:rsidR="00AB55D4">
        <w:t>2396/17</w:t>
      </w:r>
      <w:r w:rsidR="00DF019C">
        <w:t>-49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EB7F4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stečajnim dužnikom </w:t>
      </w:r>
      <w:r w:rsidR="00AB55D4">
        <w:t xml:space="preserve">AGRO LIBER d.o.o. za trgovinu, proizvodnju, prijevoz i usluge u stečaju, Zagreb (Grad Zagreb), Ivana Lackovića </w:t>
      </w:r>
      <w:proofErr w:type="spellStart"/>
      <w:r w:rsidR="00AB55D4">
        <w:t>Croate</w:t>
      </w:r>
      <w:proofErr w:type="spellEnd"/>
      <w:r w:rsidR="00AB55D4">
        <w:t xml:space="preserve"> 12, OIB 52618573026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AB55D4">
        <w:t>20</w:t>
      </w:r>
      <w:r w:rsidRPr="00B35F8D">
        <w:t xml:space="preserve">. </w:t>
      </w:r>
      <w:r w:rsidR="00AC18E8">
        <w:t>veljače 2019</w:t>
      </w:r>
      <w:r w:rsidR="00D127E8" w:rsidRPr="00B35F8D">
        <w:t>.g</w:t>
      </w:r>
      <w:r w:rsidR="00D127E8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isplatnih redova kako slijedi:</w:t>
      </w:r>
    </w:p>
    <w:p w:rsidRDefault="003F4949" w:rsidP="003F4949" w:rsidR="003F4949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A214F6" w:rsidR="007A0A1A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214F6" w:rsidR="007A0A1A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REPUBLIKA HRVATSKA, </w:t>
            </w:r>
            <w:r w:rsidRPr="00206259">
              <w:rPr>
                <w:color w:themeColor="text1" w:val="000000"/>
              </w:rPr>
              <w:t>MINISTARSTVO FINANCIJA</w:t>
            </w:r>
            <w:r>
              <w:rPr>
                <w:color w:themeColor="text1" w:val="000000"/>
              </w:rPr>
              <w:t xml:space="preserve">,Porezna uprava, OIB </w:t>
            </w:r>
            <w:r w:rsidRPr="00206259">
              <w:rPr>
                <w:color w:themeColor="text1" w:val="000000"/>
              </w:rPr>
              <w:t>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DB6404">
            <w:pPr>
              <w:jc w:val="center"/>
            </w:pPr>
            <w:r w:rsidRPr="007D48CB">
              <w:t>6.085,22</w:t>
            </w:r>
          </w:p>
        </w:tc>
      </w:tr>
      <w:tr w:rsidTr="00A214F6" w:rsidR="007A0A1A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REPUBLIKA HRVATSKA, </w:t>
            </w:r>
            <w:r w:rsidRPr="007D48CB">
              <w:rPr>
                <w:color w:themeColor="text1" w:val="000000"/>
              </w:rPr>
              <w:t>MINISTARSTVO GOSPODARSTVA</w:t>
            </w:r>
            <w:r>
              <w:rPr>
                <w:color w:themeColor="text1" w:val="000000"/>
              </w:rPr>
              <w:t xml:space="preserve">, OIB </w:t>
            </w:r>
            <w:r w:rsidRPr="007D48CB">
              <w:rPr>
                <w:color w:themeColor="text1" w:val="000000"/>
              </w:rPr>
              <w:t>22413472900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DB6404">
            <w:pPr>
              <w:jc w:val="center"/>
            </w:pPr>
            <w:r w:rsidRPr="009253F0">
              <w:t>4.163.495,82</w:t>
            </w:r>
          </w:p>
        </w:tc>
      </w:tr>
      <w:tr w:rsidTr="00A214F6" w:rsidR="007A0A1A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REPUBLIKA HRVATSKA, OIB </w:t>
            </w:r>
            <w:r w:rsidRPr="007D48CB">
              <w:rPr>
                <w:color w:themeColor="text1" w:val="000000"/>
              </w:rPr>
              <w:t>52634238587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DB6404">
            <w:pPr>
              <w:jc w:val="center"/>
            </w:pPr>
            <w:r w:rsidRPr="009253F0">
              <w:t>260.071,41</w:t>
            </w:r>
          </w:p>
        </w:tc>
      </w:tr>
      <w:tr w:rsidTr="00A214F6" w:rsidR="007A0A1A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DB6404">
            <w:pPr>
              <w:jc w:val="both"/>
              <w:rPr>
                <w:color w:themeColor="text1" w:val="000000"/>
              </w:rPr>
            </w:pPr>
            <w:r w:rsidRPr="007D48CB">
              <w:rPr>
                <w:color w:themeColor="text1" w:val="000000"/>
              </w:rPr>
              <w:t>GRAFIK NET d.o.o.</w:t>
            </w:r>
            <w:r>
              <w:rPr>
                <w:color w:themeColor="text1" w:val="000000"/>
              </w:rPr>
              <w:t xml:space="preserve">,OIB 25187588059, </w:t>
            </w:r>
            <w:r w:rsidRPr="007D48CB">
              <w:rPr>
                <w:color w:themeColor="text1" w:val="000000"/>
              </w:rPr>
              <w:t>Odranska 1,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DB6404">
            <w:pPr>
              <w:jc w:val="center"/>
            </w:pPr>
            <w:r w:rsidRPr="009253F0">
              <w:t>210.465,99</w:t>
            </w:r>
          </w:p>
        </w:tc>
      </w:tr>
      <w:tr w:rsidTr="00A214F6" w:rsidR="007A0A1A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A1 Hrvatska d.o.o.,OIB 29524210204, </w:t>
            </w:r>
            <w:r w:rsidRPr="007D48CB">
              <w:rPr>
                <w:color w:themeColor="text1" w:val="000000"/>
              </w:rPr>
              <w:t>Vrtni put 1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DB6404">
            <w:pPr>
              <w:jc w:val="center"/>
            </w:pPr>
            <w:r w:rsidRPr="009253F0">
              <w:t>3.586,60</w:t>
            </w:r>
          </w:p>
        </w:tc>
      </w:tr>
      <w:tr w:rsidTr="00A214F6" w:rsidR="007A0A1A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HP-HRVATSKA POŠTA d.d., OIB </w:t>
            </w:r>
            <w:r w:rsidRPr="009253F0">
              <w:rPr>
                <w:color w:themeColor="text1" w:val="000000"/>
              </w:rPr>
              <w:t>87311810356</w:t>
            </w:r>
            <w:r w:rsidRPr="009253F0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Zagreb, </w:t>
            </w:r>
            <w:proofErr w:type="spellStart"/>
            <w:r w:rsidRPr="009253F0">
              <w:rPr>
                <w:color w:themeColor="text1" w:val="000000"/>
              </w:rPr>
              <w:t>Jurišićeva</w:t>
            </w:r>
            <w:proofErr w:type="spellEnd"/>
            <w:r w:rsidRPr="009253F0">
              <w:rPr>
                <w:color w:themeColor="text1" w:val="000000"/>
              </w:rPr>
              <w:t xml:space="preserve"> 13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DB6404">
            <w:pPr>
              <w:jc w:val="center"/>
            </w:pPr>
            <w:r w:rsidRPr="009253F0">
              <w:rPr>
                <w:color w:themeColor="text1" w:val="000000"/>
              </w:rPr>
              <w:t>23.313,39</w:t>
            </w:r>
          </w:p>
        </w:tc>
      </w:tr>
    </w:tbl>
    <w:p w:rsidRDefault="00DB392A" w:rsidP="00D127E8" w:rsidR="00DB392A"/>
    <w:p w:rsidRDefault="007A0A1A" w:rsidP="00D127E8" w:rsidR="007A0A1A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A214F6" w:rsidR="007A0A1A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214F6" w:rsidR="007A0A1A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A0A1A" w:rsidP="00A214F6" w:rsidR="007A0A1A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7E12C3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EKONOMIKA GOLUB d.o.o.,OIB </w:t>
            </w:r>
            <w:r w:rsidRPr="007E12C3">
              <w:rPr>
                <w:color w:themeColor="text1" w:val="000000"/>
              </w:rPr>
              <w:t>97447956703</w:t>
            </w:r>
            <w:r>
              <w:rPr>
                <w:color w:themeColor="text1" w:val="000000"/>
              </w:rPr>
              <w:t>,</w:t>
            </w:r>
            <w:r w:rsidRPr="007E12C3">
              <w:rPr>
                <w:color w:themeColor="text1" w:val="000000"/>
              </w:rPr>
              <w:tab/>
              <w:t xml:space="preserve">Bruna </w:t>
            </w:r>
            <w:proofErr w:type="spellStart"/>
            <w:r w:rsidRPr="007E12C3">
              <w:rPr>
                <w:color w:themeColor="text1" w:val="000000"/>
              </w:rPr>
              <w:t>Ottenfelsa</w:t>
            </w:r>
            <w:proofErr w:type="spellEnd"/>
            <w:r w:rsidRPr="007E12C3">
              <w:rPr>
                <w:color w:themeColor="text1" w:val="000000"/>
              </w:rPr>
              <w:t xml:space="preserve"> 2</w:t>
            </w:r>
            <w:r>
              <w:rPr>
                <w:color w:themeColor="text1" w:val="000000"/>
              </w:rPr>
              <w:t>,</w:t>
            </w:r>
          </w:p>
          <w:p w:rsidRDefault="007A0A1A" w:rsidP="00A214F6" w:rsidR="007A0A1A" w:rsidRPr="00857C58">
            <w:pPr>
              <w:rPr>
                <w:color w:themeColor="text1" w:val="000000"/>
              </w:rPr>
            </w:pPr>
            <w:r w:rsidRPr="007E12C3">
              <w:rPr>
                <w:color w:themeColor="text1" w:val="000000"/>
              </w:rPr>
              <w:t>Pregrada</w:t>
            </w:r>
            <w:r w:rsidRPr="007E12C3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A0A1A" w:rsidP="00A214F6" w:rsidR="007A0A1A" w:rsidRPr="00857C58">
            <w:pPr>
              <w:jc w:val="center"/>
              <w:rPr>
                <w:color w:themeColor="text1" w:val="000000"/>
              </w:rPr>
            </w:pPr>
            <w:r w:rsidRPr="007E12C3">
              <w:rPr>
                <w:color w:themeColor="text1" w:val="000000"/>
              </w:rPr>
              <w:t>28.432,20</w:t>
            </w:r>
          </w:p>
        </w:tc>
      </w:tr>
    </w:tbl>
    <w:p w:rsidRDefault="00AD64BE" w:rsidP="00AD64BE" w:rsidR="00AD64BE">
      <w:pPr>
        <w:ind w:firstLine="708"/>
      </w:pPr>
    </w:p>
    <w:p w:rsidRDefault="009A175A" w:rsidP="009A175A" w:rsidR="009A175A">
      <w:pPr>
        <w:ind w:firstLine="708"/>
        <w:jc w:val="both"/>
      </w:pPr>
      <w:r>
        <w:t>Vje</w:t>
      </w:r>
      <w:r w:rsidR="00C752FF">
        <w:t>rovnik osporene tražbine upućuje</w:t>
      </w:r>
      <w:r>
        <w:t xml:space="preserve">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lastRenderedPageBreak/>
        <w:t>Ako osoba koja je upućena na parnicu ne pokrene parnicu u roku od osam dana od dana pravomoćnosti rješenja o upućivanju u parnicu, odnosno primitka drugostupanjske odluke, smatrat će se da je odustala od prava na vođenje parnice (čl. 267</w:t>
      </w:r>
      <w:r w:rsidR="007A0A1A">
        <w:t>.</w:t>
      </w:r>
      <w:r>
        <w:t xml:space="preserve"> st. 1</w:t>
      </w:r>
      <w:r w:rsidR="007A0A1A">
        <w:t>.</w:t>
      </w:r>
      <w:r>
        <w:t xml:space="preserve">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BC40C8">
        <w:t>ž</w:t>
      </w:r>
      <w:r w:rsidR="007A0A1A">
        <w:t>anom dana 20</w:t>
      </w:r>
      <w:r>
        <w:t xml:space="preserve">. </w:t>
      </w:r>
      <w:r w:rsidR="00C752FF">
        <w:t>veljače 2019</w:t>
      </w:r>
      <w:r>
        <w:t>.</w:t>
      </w:r>
      <w:r w:rsidR="00BC40C8">
        <w:t xml:space="preserve"> godine</w:t>
      </w:r>
      <w:r>
        <w:t xml:space="preserve">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</w:t>
      </w:r>
      <w:r w:rsidR="00BC40C8">
        <w:t>akona (Narodne novine br. 71/15,104/17,</w:t>
      </w:r>
      <w:r>
        <w:t xml:space="preserve"> dalje: SZ),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903E70">
        <w:t>I</w:t>
      </w:r>
      <w:r w:rsidR="003F4949">
        <w:t>zreke stečajni upravitelj nije osporio, a ni nitko o</w:t>
      </w:r>
      <w:r w:rsidR="00903E70">
        <w:t>d nazočnih vjerovnika. Stoga se</w:t>
      </w:r>
      <w:r w:rsidR="003F4949">
        <w:t xml:space="preserve"> te tražbine na temelju članka 265. stavak 1. SZ-a smatraju utvrđenim, pa je i riješeno kao u točki I. izreke.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</w:t>
      </w:r>
      <w:proofErr w:type="spellStart"/>
      <w:r w:rsidR="00D127E8" w:rsidRPr="00D127E8">
        <w:rPr>
          <w:sz w:val="24"/>
          <w:szCs w:val="24"/>
          <w:lang w:eastAsia="en-US"/>
        </w:rPr>
        <w:t>toč</w:t>
      </w:r>
      <w:proofErr w:type="spellEnd"/>
      <w:r w:rsidR="00FE6520">
        <w:rPr>
          <w:sz w:val="24"/>
          <w:szCs w:val="24"/>
          <w:lang w:eastAsia="en-US"/>
        </w:rPr>
        <w:t>.</w:t>
      </w:r>
      <w:r w:rsidR="00903E70">
        <w:rPr>
          <w:sz w:val="24"/>
          <w:szCs w:val="24"/>
          <w:lang w:eastAsia="en-US"/>
        </w:rPr>
        <w:t xml:space="preserve"> II. I</w:t>
      </w:r>
      <w:r w:rsidR="00D127E8" w:rsidRPr="00D127E8">
        <w:rPr>
          <w:sz w:val="24"/>
          <w:szCs w:val="24"/>
          <w:lang w:eastAsia="en-US"/>
        </w:rPr>
        <w:t xml:space="preserve">zreke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tražbine, pa je riješeno kao u </w:t>
      </w:r>
      <w:proofErr w:type="spellStart"/>
      <w:r w:rsidR="00D127E8">
        <w:rPr>
          <w:sz w:val="24"/>
          <w:szCs w:val="24"/>
          <w:lang w:eastAsia="en-US"/>
        </w:rPr>
        <w:t>toč</w:t>
      </w:r>
      <w:proofErr w:type="spellEnd"/>
      <w:r w:rsidR="00D127E8">
        <w:rPr>
          <w:sz w:val="24"/>
          <w:szCs w:val="24"/>
          <w:lang w:eastAsia="en-US"/>
        </w:rPr>
        <w:t>. II izreke.</w:t>
      </w:r>
    </w:p>
    <w:p w:rsidRDefault="001E1827" w:rsidP="001E1827" w:rsidR="001E1827" w:rsidRPr="007E12C3">
      <w:pPr>
        <w:ind w:firstLine="720"/>
        <w:jc w:val="both"/>
        <w:rPr>
          <w:color w:themeColor="text1" w:val="000000"/>
        </w:rPr>
      </w:pPr>
      <w:r w:rsidRPr="00857C58">
        <w:rPr>
          <w:color w:themeColor="text1" w:val="000000"/>
        </w:rPr>
        <w:t xml:space="preserve">Vjerovniku  </w:t>
      </w:r>
      <w:r w:rsidRPr="007E12C3">
        <w:rPr>
          <w:color w:themeColor="text1" w:val="000000"/>
        </w:rPr>
        <w:t>EKONOMIKA GOLUB d.o.o.,OIB 97447956703,</w:t>
      </w:r>
      <w:r w:rsidRPr="007E12C3">
        <w:rPr>
          <w:color w:themeColor="text1" w:val="000000"/>
        </w:rPr>
        <w:tab/>
        <w:t xml:space="preserve">Bruna </w:t>
      </w:r>
      <w:proofErr w:type="spellStart"/>
      <w:r w:rsidRPr="007E12C3">
        <w:rPr>
          <w:color w:themeColor="text1" w:val="000000"/>
        </w:rPr>
        <w:t>Ottenfelsa</w:t>
      </w:r>
      <w:proofErr w:type="spellEnd"/>
      <w:r w:rsidRPr="007E12C3">
        <w:rPr>
          <w:color w:themeColor="text1" w:val="000000"/>
        </w:rPr>
        <w:t xml:space="preserve"> 2</w:t>
      </w:r>
      <w:r>
        <w:rPr>
          <w:color w:themeColor="text1" w:val="000000"/>
        </w:rPr>
        <w:t>,</w:t>
      </w:r>
    </w:p>
    <w:p w:rsidRDefault="001E1827" w:rsidP="001E1827" w:rsidR="001E1827" w:rsidRPr="00857C58">
      <w:pPr>
        <w:jc w:val="both"/>
        <w:rPr>
          <w:color w:themeColor="text1" w:val="000000"/>
        </w:rPr>
      </w:pPr>
      <w:r w:rsidRPr="007E12C3">
        <w:rPr>
          <w:color w:themeColor="text1" w:val="000000"/>
        </w:rPr>
        <w:t>Pregrada</w:t>
      </w:r>
      <w:r w:rsidRPr="00857C58">
        <w:rPr>
          <w:color w:themeColor="text1" w:val="000000"/>
        </w:rPr>
        <w:t xml:space="preserve">, tražbina je osporena za iznos od </w:t>
      </w:r>
      <w:r w:rsidRPr="007E12C3">
        <w:rPr>
          <w:color w:themeColor="text1" w:val="000000"/>
        </w:rPr>
        <w:t>28.432,20</w:t>
      </w:r>
      <w:r>
        <w:rPr>
          <w:color w:themeColor="text1" w:val="000000"/>
        </w:rPr>
        <w:t xml:space="preserve"> </w:t>
      </w:r>
      <w:r w:rsidRPr="00857C58">
        <w:rPr>
          <w:color w:themeColor="text1" w:val="000000"/>
        </w:rPr>
        <w:t>kn, a iz razloga jer je za predmetno potraživanje nastupila zastara.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1E1827">
        <w:t>20</w:t>
      </w:r>
      <w:r w:rsidR="003F4949">
        <w:t xml:space="preserve">. </w:t>
      </w:r>
      <w:r w:rsidR="00903E70">
        <w:t>veljače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DF019C">
        <w:t>,v.r.</w:t>
      </w:r>
    </w:p>
    <w:p w:rsidRDefault="004F53BF" w:rsidP="003F4949" w:rsidR="004F53BF"/>
    <w:p w:rsidRDefault="001035A7" w:rsidP="003F4949" w:rsidR="001035A7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6D7330" w:rsidP="00793607" w:rsidR="006D7330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DF019C" w:rsidP="00692346" w:rsidR="00DF019C">
      <w:pPr>
        <w:ind w:left="4956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DF019C" w:rsidP="00C662EE" w:rsidR="00DF019C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DF019C" w:rsidP="00793607" w:rsidR="00DF019C">
      <w:pPr>
        <w:pStyle w:val="Tijeloteksta-uvlaka3"/>
        <w:ind w:left="643"/>
      </w:pPr>
      <w:bookmarkStart w:name="_GoBack" w:id="0"/>
      <w:bookmarkEnd w:id="0"/>
    </w:p>
    <w:sectPr w:rsidSect="00C752FF" w:rsidR="00DF019C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BC40C8" w:rsidR="003571A3">
        <w:pPr>
          <w:tabs>
            <w:tab w:pos="7471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19C">
          <w:rPr>
            <w:noProof/>
          </w:rPr>
          <w:t>2</w:t>
        </w:r>
        <w:r>
          <w:fldChar w:fldCharType="end"/>
        </w:r>
        <w:r>
          <w:t xml:space="preserve"> </w:t>
        </w:r>
        <w:r w:rsidR="00BC40C8">
          <w:tab/>
          <w:t>20 St-</w:t>
        </w:r>
        <w:r w:rsidR="007A0A1A">
          <w:t>2396/17</w:t>
        </w:r>
      </w:p>
      <w:p w:rsidRDefault="003571A3" w:rsidP="00AD64BE" w:rsidR="003571A3">
        <w:pPr>
          <w:ind w:right="-142" w:left="7080"/>
        </w:pPr>
        <w:r>
          <w:t xml:space="preserve"> 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448AF5A8"/>
    <w:lvl w:tplc="E5EAFDB0" w:ilvl="0">
      <w:start w:val="1"/>
      <w:numFmt w:val="decimal"/>
      <w:lvlText w:val="%1."/>
      <w:lvlJc w:val="left"/>
      <w:pPr>
        <w:ind w:hanging="360" w:left="643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68D09160"/>
    <w:lvl w:tplc="A6C2F462" w:ilvl="0">
      <w:start w:val="1"/>
      <w:numFmt w:val="decimal"/>
      <w:lvlText w:val="%1."/>
      <w:lvlJc w:val="left"/>
      <w:pPr>
        <w:ind w:hanging="360" w:left="423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1035A7"/>
    <w:rsid w:val="001411C9"/>
    <w:rsid w:val="001E1827"/>
    <w:rsid w:val="002A3770"/>
    <w:rsid w:val="002B4A0D"/>
    <w:rsid w:val="002C64CA"/>
    <w:rsid w:val="003467A5"/>
    <w:rsid w:val="003571A3"/>
    <w:rsid w:val="003913A0"/>
    <w:rsid w:val="003E3D64"/>
    <w:rsid w:val="003F4949"/>
    <w:rsid w:val="004F53BF"/>
    <w:rsid w:val="00500B49"/>
    <w:rsid w:val="00534963"/>
    <w:rsid w:val="005E453C"/>
    <w:rsid w:val="00602FFF"/>
    <w:rsid w:val="006103F9"/>
    <w:rsid w:val="00682048"/>
    <w:rsid w:val="006D7330"/>
    <w:rsid w:val="00704F5D"/>
    <w:rsid w:val="00705AF8"/>
    <w:rsid w:val="00735E9B"/>
    <w:rsid w:val="00761593"/>
    <w:rsid w:val="00775103"/>
    <w:rsid w:val="00793607"/>
    <w:rsid w:val="007A0A1A"/>
    <w:rsid w:val="00862545"/>
    <w:rsid w:val="00875A4A"/>
    <w:rsid w:val="008C52E0"/>
    <w:rsid w:val="008E122E"/>
    <w:rsid w:val="008F64AE"/>
    <w:rsid w:val="00903E70"/>
    <w:rsid w:val="00906846"/>
    <w:rsid w:val="009A175A"/>
    <w:rsid w:val="009C704E"/>
    <w:rsid w:val="00A050E0"/>
    <w:rsid w:val="00A0715E"/>
    <w:rsid w:val="00A81EFF"/>
    <w:rsid w:val="00AB55D4"/>
    <w:rsid w:val="00AC18E8"/>
    <w:rsid w:val="00AC7FCC"/>
    <w:rsid w:val="00AD64BE"/>
    <w:rsid w:val="00B14D7D"/>
    <w:rsid w:val="00B231D2"/>
    <w:rsid w:val="00B35F8D"/>
    <w:rsid w:val="00BC40C8"/>
    <w:rsid w:val="00BE2485"/>
    <w:rsid w:val="00C007C5"/>
    <w:rsid w:val="00C752FF"/>
    <w:rsid w:val="00D127E8"/>
    <w:rsid w:val="00D33877"/>
    <w:rsid w:val="00D550EC"/>
    <w:rsid w:val="00D56DFC"/>
    <w:rsid w:val="00DA2C68"/>
    <w:rsid w:val="00DB392A"/>
    <w:rsid w:val="00DF019C"/>
    <w:rsid w:val="00E0141D"/>
    <w:rsid w:val="00E93CBF"/>
    <w:rsid w:val="00EB7F4C"/>
    <w:rsid w:val="00F63E6A"/>
    <w:rsid w:val="00F90374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F01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0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F01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0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St-2396/2017</izvorni_sadrzaj>
    <derivirana_varijabla naziv="DomainObject.Predmet.OznakaBroj_1">St-2396/2017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LIBER d.o.o. zastupanog po punomoćniku Maja Gado</izvorni_sadrzaj>
    <derivirana_varijabla naziv="DomainObject.Predmet.ProtustrankaFormated_1">  AGRO LIBER d.o.o. zastupanog po punomoćniku Maja Gado</derivirana_varijabla>
  </DomainObject.Predmet.ProtustrankaFormated>
  <DomainObject.Predmet.ProtustrankaFormatedOIB>
    <izvorni_sadrzaj>  AGRO LIBER d.o.o., OIB 52618573026 zastupanog po punomoćniku Maja Gado</izvorni_sadrzaj>
    <derivirana_varijabla naziv="DomainObject.Predmet.ProtustrankaFormatedOIB_1">  AGRO LIBER d.o.o., OIB 52618573026 zastupanog po punomoćniku Maja Gado</derivirana_varijabla>
  </DomainObject.Predmet.ProtustrankaFormatedOIB>
  <DomainObject.Predmet.ProtustrankaFormatedWithAdress>
    <izvorni_sadrzaj> AGRO LIBER d.o.o., Ivana Lackovića Croate 12, 10000 Zagreb zastupanog po punomoćniku Maja Gado</izvorni_sadrzaj>
    <derivirana_varijabla naziv="DomainObject.Predmet.ProtustrankaFormatedWithAdress_1"> AGRO LIBER d.o.o., Ivana Lackovića Croate 12, 10000 Zagreb zastupanog po punomoćniku Maja Gado</derivirana_varijabla>
  </DomainObject.Predmet.ProtustrankaFormatedWithAdress>
  <DomainObject.Predmet.ProtustrankaFormatedWithAdressOIB>
    <izvorni_sadrzaj> AGRO LIBER d.o.o., OIB 52618573026, Ivana Lackovića Croate 12, 10000 Zagreb zastupanog po punomoćniku Maja Gado</izvorni_sadrzaj>
    <derivirana_varijabla naziv="DomainObject.Predmet.ProtustrankaFormatedWithAdressOIB_1"> AGRO LIBER d.o.o., OIB 52618573026, Ivana Lackovića Croate 12, 10000 Zagreb zastupanog po punomoćniku Maja Gado</derivirana_varijabla>
  </DomainObject.Predmet.ProtustrankaFormatedWithAdressOIB>
  <DomainObject.Predmet.ProtustrankaWithAdress>
    <izvorni_sadrzaj>AGRO LIBER d.o.o. Ivana Lackovića Croate 12, 10000 Zagreb</izvorni_sadrzaj>
    <derivirana_varijabla naziv="DomainObject.Predmet.ProtustrankaWithAdress_1">AGRO LIBER d.o.o. Ivana Lackovića Croate 12, 10000 Zagreb</derivirana_varijabla>
  </DomainObject.Predmet.ProtustrankaWithAdress>
  <DomainObject.Predmet.ProtustrankaWithAdressOIB>
    <izvorni_sadrzaj>AGRO LIBER d.o.o., OIB 52618573026, Ivana Lackovića Croate 12, 10000 Zagreb</izvorni_sadrzaj>
    <derivirana_varijabla naziv="DomainObject.Predmet.ProtustrankaWithAdressOIB_1">AGRO LIBER d.o.o., OIB 52618573026, Ivana Lackovića Croate 12, 10000 Zagreb</derivirana_varijabla>
  </DomainObject.Predmet.ProtustrankaWithAdressOIB>
  <DomainObject.Predmet.ProtustrankaNazivFormated>
    <izvorni_sadrzaj>AGRO LIBER d.o.o.</izvorni_sadrzaj>
    <derivirana_varijabla naziv="DomainObject.Predmet.ProtustrankaNazivFormated_1">AGRO LIBER d.o.o.</derivirana_varijabla>
  </DomainObject.Predmet.ProtustrankaNazivFormated>
  <DomainObject.Predmet.ProtustrankaNazivFormatedOIB>
    <izvorni_sadrzaj>AGRO LIBER d.o.o., OIB 52618573026</izvorni_sadrzaj>
    <derivirana_varijabla naziv="DomainObject.Predmet.ProtustrankaNazivFormatedOIB_1">AGRO LIBER d.o.o., OIB 52618573026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Gado</izvorni_sadrzaj>
    <derivirana_varijabla naziv="DomainObject.Predmet.StrankaFormated_1">  FINA Regionalni centar Zagreb; Maja Gado</derivirana_varijabla>
  </DomainObject.Predmet.StrankaFormated>
  <DomainObject.Predmet.StrankaFormatedOIB>
    <izvorni_sadrzaj>  FINA Regionalni centar Zagreb, OIB 85821130368; Maja Gado, OIB 25975645236</izvorni_sadrzaj>
    <derivirana_varijabla naziv="DomainObject.Predmet.StrankaFormatedOIB_1">  FINA Regionalni centar Zagreb, OIB 85821130368; Maja Gado, OIB 25975645236</derivirana_varijabla>
  </DomainObject.Predmet.StrankaFormatedOIB>
  <DomainObject.Predmet.StrankaFormatedWithAdress>
    <izvorni_sadrzaj> FINA Regionalni centar Zagreb, Trg svibanjskih žrtava 1995. 1, 10000 Zagreb; Maja Gado, Vladimira Nazora 65, 31511 Đurđenovac</izvorni_sadrzaj>
    <derivirana_varijabla naziv="DomainObject.Predmet.StrankaFormatedWithAdress_1"> FINA Regionalni centar Zagreb, Trg svibanjskih žrtava 1995. 1, 10000 Zagreb; Maja Gado, Vladimira Nazora 65, 31511 Đurđenovac</derivirana_varijabla>
  </DomainObject.Predmet.StrankaFormatedWithAdress>
  <DomainObject.Predmet.StrankaFormatedWithAdressOIB>
    <izvorni_sadrzaj> FINA Regionalni centar Zagreb, OIB 85821130368, Trg svibanjskih žrtava 1995. 1, 10000 Zagreb; Maja Gado, OIB 25975645236, Vladimira Nazora 65, 31511 Đurđenovac</izvorni_sadrzaj>
    <derivirana_varijabla naziv="DomainObject.Predmet.StrankaFormatedWithAdressOIB_1"> FINA Regionalni centar Zagreb, OIB 85821130368, Trg svibanjskih žrtava 1995. 1, 10000 Zagreb; Maja Gado, OIB 25975645236, Vladimira Nazora 65, 31511 Đurđenovac</derivirana_varijabla>
  </DomainObject.Predmet.StrankaFormatedWithAdressOIB>
  <DomainObject.Predmet.StrankaWithAdress>
    <izvorni_sadrzaj>FINA Regionalni centar Zagreb Trg svibanjskih žrtava 1995. 1,10000 Zagreb,Maja Gado Vladimira Nazora 65,31511 Đurđenovac</izvorni_sadrzaj>
    <derivirana_varijabla naziv="DomainObject.Predmet.StrankaWithAdress_1">FINA Regionalni centar Zagreb Trg svibanjskih žrtava 1995. 1,10000 Zagreb,Maja Gado Vladimira Nazora 65,31511 Đurđenovac</derivirana_varijabla>
  </DomainObject.Predmet.StrankaWithAdress>
  <DomainObject.Predmet.StrankaWithAdressOIB>
    <izvorni_sadrzaj>FINA Regionalni centar Zagreb, OIB 85821130368, Trg svibanjskih žrtava 1995. 1,10000 Zagreb,Maja Gado, OIB 25975645236, Vladimira Nazora 65,31511 Đurđenovac</izvorni_sadrzaj>
    <derivirana_varijabla naziv="DomainObject.Predmet.StrankaWithAdressOIB_1">FINA Regionalni centar Zagreb, OIB 85821130368, Trg svibanjskih žrtava 1995. 1,10000 Zagreb,Maja Gado, OIB 25975645236, Vladimira Nazora 65,31511 Đurđenovac</derivirana_varijabla>
  </DomainObject.Predmet.StrankaWithAdressOIB>
  <DomainObject.Predmet.StrankaNazivFormated>
    <izvorni_sadrzaj>FINA Regionalni centar Zagreb,Maja Gado</izvorni_sadrzaj>
    <derivirana_varijabla naziv="DomainObject.Predmet.StrankaNazivFormated_1">FINA Regionalni centar Zagreb,Maja Gado</derivirana_varijabla>
  </DomainObject.Predmet.StrankaNazivFormated>
  <DomainObject.Predmet.StrankaNazivFormatedOIB>
    <izvorni_sadrzaj>FINA Regionalni centar Zagreb, OIB 85821130368,Maja Gado, OIB 25975645236</izvorni_sadrzaj>
    <derivirana_varijabla naziv="DomainObject.Predmet.StrankaNazivFormatedOIB_1">FINA Regionalni centar Zagreb, OIB 85821130368,Maja Gado, OIB 25975645236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Maja Gado</item>
    </izvorni_sadrzaj>
    <derivirana_varijabla naziv="DomainObject.Predmet.StrankaListFormated_1">
      <item>FINA Regionalni centar Zagreb</item>
      <item>Maja Gado</item>
    </derivirana_varijabla>
  </DomainObject.Predmet.StrankaListFormated>
  <DomainObject.Predmet.StrankaListFormatedOIB>
    <izvorni_sadrzaj>
      <item>FINA Regionalni centar Zagreb, OIB 85821130368</item>
      <item>Maja Gado, OIB 25975645236</item>
    </izvorni_sadrzaj>
    <derivirana_varijabla naziv="DomainObject.Predmet.StrankaListFormatedOIB_1">
      <item>FINA Regionalni centar Zagreb, OIB 85821130368</item>
      <item>Maja Gado, OIB 25975645236</item>
    </derivirana_varijabla>
  </DomainObject.Predmet.StrankaListFormatedOIB>
  <DomainObject.Predmet.StrankaListFormatedWithAdress>
    <izvorni_sadrzaj>
      <item>FINA Regionalni centar Zagreb, Trg svibanjskih žrtava 1995. 1, 10000 Zagreb</item>
      <item>Maja Gado, Vladimira Nazora 65, 31511 Đurđenovac</item>
    </izvorni_sadrzaj>
    <derivirana_varijabla naziv="DomainObject.Predmet.StrankaListFormatedWithAdress_1">
      <item>FINA Regionalni centar Zagreb, Trg svibanjskih žrtava 1995. 1, 10000 Zagreb</item>
      <item>Maja Gado, Vladimira Nazora 65, 31511 Đurđenovac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Gado, OIB 25975645236, Vladimira Nazora 65, 31511 Đurđenovac</item>
    </izvorni_sadrzaj>
    <derivirana_varijabla naziv="DomainObject.Predmet.StrankaListFormatedWithAdressOIB_1">
      <item>FINA Regionalni centar Zagreb, OIB 85821130368, Trg svibanjskih žrtava 1995. 1, 10000 Zagreb</item>
      <item>Maja Gado, OIB 25975645236, Vladimira Nazora 65, 31511 Đurđenovac</item>
    </derivirana_varijabla>
  </DomainObject.Predmet.StrankaListFormatedWithAdressOIB>
  <DomainObject.Predmet.StrankaListNazivFormated>
    <izvorni_sadrzaj>
      <item>FINA Regionalni centar Zagreb</item>
      <item>Maja Gado</item>
    </izvorni_sadrzaj>
    <derivirana_varijabla naziv="DomainObject.Predmet.StrankaListNazivFormated_1">
      <item>FINA Regionalni centar Zagreb</item>
      <item>Maja Gado</item>
    </derivirana_varijabla>
  </DomainObject.Predmet.StrankaListNazivFormated>
  <DomainObject.Predmet.StrankaListNazivFormatedOIB>
    <izvorni_sadrzaj>
      <item>FINA Regionalni centar Zagreb, OIB 85821130368</item>
      <item>Maja Gado, OIB 25975645236</item>
    </izvorni_sadrzaj>
    <derivirana_varijabla naziv="DomainObject.Predmet.StrankaListNazivFormatedOIB_1">
      <item>FINA Regionalni centar Zagreb, OIB 85821130368</item>
      <item>Maja Gado, OIB 25975645236</item>
    </derivirana_varijabla>
  </DomainObject.Predmet.StrankaListNazivFormatedOIB>
  <DomainObject.Predmet.ProtuStrankaListFormated>
    <izvorni_sadrzaj>
      <item>AGRO LIBER d.o.o. zastupanog po punomoćniku Maja Gado</item>
    </izvorni_sadrzaj>
    <derivirana_varijabla naziv="DomainObject.Predmet.ProtuStrankaListFormated_1">
      <item>AGRO LIBER d.o.o. zastupanog po punomoćniku Maja Gado</item>
    </derivirana_varijabla>
  </DomainObject.Predmet.ProtuStrankaListFormated>
  <DomainObject.Predmet.ProtuStrankaListFormatedOIB>
    <izvorni_sadrzaj>
      <item>AGRO LIBER d.o.o., OIB 52618573026 zastupanog po punomoćniku Maja Gado</item>
    </izvorni_sadrzaj>
    <derivirana_varijabla naziv="DomainObject.Predmet.ProtuStrankaListFormatedOIB_1">
      <item>AGRO LIBER d.o.o., OIB 52618573026 zastupanog po punomoćniku Maja Gado</item>
    </derivirana_varijabla>
  </DomainObject.Predmet.ProtuStrankaListFormatedOIB>
  <DomainObject.Predmet.ProtuStrankaListFormatedWithAdress>
    <izvorni_sadrzaj>
      <item>AGRO LIBER d.o.o., Ivana Lackovića Croate 12, 10000 Zagreb zastupanog po punomoćniku Maja Gado</item>
    </izvorni_sadrzaj>
    <derivirana_varijabla naziv="DomainObject.Predmet.ProtuStrankaListFormatedWithAdress_1">
      <item>AGRO LIBER d.o.o., Ivana Lackovića Croate 12, 10000 Zagreb zastupanog po punomoćniku Maja Gado</item>
    </derivirana_varijabla>
  </DomainObject.Predmet.ProtuStrankaListFormatedWithAdress>
  <DomainObject.Predmet.ProtuStrankaListFormatedWithAdressOIB>
    <izvorni_sadrzaj>
      <item>AGRO LIBER d.o.o., OIB 52618573026, Ivana Lackovića Croate 12, 10000 Zagreb zastupanog po punomoćniku Maja Gado</item>
    </izvorni_sadrzaj>
    <derivirana_varijabla naziv="DomainObject.Predmet.ProtuStrankaListFormatedWithAdressOIB_1">
      <item>AGRO LIBER d.o.o., OIB 52618573026, Ivana Lackovića Croate 12, 10000 Zagreb zastupanog po punomoćniku Maja Gado</item>
    </derivirana_varijabla>
  </DomainObject.Predmet.ProtuStrankaListFormatedWithAdressOIB>
  <DomainObject.Predmet.ProtuStrankaListNazivFormated>
    <izvorni_sadrzaj>
      <item>AGRO LIBER d.o.o.</item>
    </izvorni_sadrzaj>
    <derivirana_varijabla naziv="DomainObject.Predmet.ProtuStrankaListNazivFormated_1">
      <item>AGRO LIBER d.o.o.</item>
    </derivirana_varijabla>
  </DomainObject.Predmet.ProtuStrankaListNazivFormated>
  <DomainObject.Predmet.ProtuStrankaListNazivFormatedOIB>
    <izvorni_sadrzaj>
      <item>AGRO LIBER d.o.o., OIB 52618573026</item>
    </izvorni_sadrzaj>
    <derivirana_varijabla naziv="DomainObject.Predmet.ProtuStrankaListNazivFormatedOIB_1">
      <item>AGRO LIBER d.o.o., OIB 52618573026</item>
    </derivirana_varijabla>
  </DomainObject.Predmet.ProtuStrankaListNazivFormatedOIB>
  <DomainObject.Predmet.OstaliListFormated>
    <izvorni_sadrzaj>
      <item>Maja Gado punomoćnica sudionika u postupku AGRO LIBER d.o.o.</item>
    </izvorni_sadrzaj>
    <derivirana_varijabla naziv="DomainObject.Predmet.OstaliListFormated_1">
      <item>Maja Gado punomoćnica sudionika u postupku AGRO LIBER d.o.o.</item>
    </derivirana_varijabla>
  </DomainObject.Predmet.OstaliListFormated>
  <DomainObject.Predmet.OstaliListFormatedOIB>
    <izvorni_sadrzaj>
      <item>Maja Gado, OIB 25975645236 punomoćnica sudionika u postupku AGRO LIBER d.o.o.</item>
    </izvorni_sadrzaj>
    <derivirana_varijabla naziv="DomainObject.Predmet.OstaliListFormatedOIB_1">
      <item>Maja Gado, OIB 25975645236 punomoćnica sudionika u postupku AGRO LIBER d.o.o.</item>
    </derivirana_varijabla>
  </DomainObject.Predmet.OstaliListFormatedOIB>
  <DomainObject.Predmet.OstaliListFormatedWithAdress>
    <izvorni_sadrzaj>
      <item>Maja Gado, Ul. D. Pejačević 220, 31512 Feričanci punomoćnica sudionika u postupku AGRO LIBER d.o.o.</item>
    </izvorni_sadrzaj>
    <derivirana_varijabla naziv="DomainObject.Predmet.OstaliListFormatedWithAdress_1">
      <item>Maja Gado, Ul. D. Pejačević 220, 31512 Feričanci punomoćnica sudionika u postupku AGRO LIBER d.o.o.</item>
    </derivirana_varijabla>
  </DomainObject.Predmet.OstaliListFormatedWithAdress>
  <DomainObject.Predmet.OstaliListFormatedWithAdressOIB>
    <izvorni_sadrzaj>
      <item>Maja Gado, OIB 25975645236, Ul. D. Pejačević 220, 31512 Feričanci punomoćnica sudionika u postupku AGRO LIBER d.o.o.</item>
    </izvorni_sadrzaj>
    <derivirana_varijabla naziv="DomainObject.Predmet.OstaliListFormatedWithAdressOIB_1">
      <item>Maja Gado, OIB 25975645236, Ul. D. Pejačević 220, 31512 Feričanci punomoćnica sudionika u postupku AGRO LIBER d.o.o.</item>
    </derivirana_varijabla>
  </DomainObject.Predmet.OstaliListFormatedWithAdressOIB>
  <DomainObject.Predmet.OstaliListNazivFormated>
    <izvorni_sadrzaj>
      <item>Maja Gado</item>
    </izvorni_sadrzaj>
    <derivirana_varijabla naziv="DomainObject.Predmet.OstaliListNazivFormated_1">
      <item>Maja Gado</item>
    </derivirana_varijabla>
  </DomainObject.Predmet.OstaliListNazivFormated>
  <DomainObject.Predmet.OstaliListNazivFormatedOIB>
    <izvorni_sadrzaj>
      <item>Maja Gado, OIB 25975645236</item>
    </izvorni_sadrzaj>
    <derivirana_varijabla naziv="DomainObject.Predmet.OstaliListNazivFormatedOIB_1">
      <item>Maja Gado, OIB 25975645236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LIBER d.o.o.</izvorni_sadrzaj>
    <derivirana_varijabla naziv="DomainObject.Predmet.ProtustrankaIDrugi_1">AGRO LIBER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LIBER d.o.o., OIB 52618573026, Ivana Lackovića Croate 12, 10000 Zagreb</izvorni_sadrzaj>
    <derivirana_varijabla naziv="DomainObject.Predmet.ProtustrankaIDrugiAdressOIB_1">AGRO LIBER d.o.o., OIB 52618573026, Ivana Lackovića Croate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LIBER d.o.o.</item>
      <item>FINA Regionalni centar Zagreb</item>
      <item>Maja Gado</item>
      <item>Maja Gado</item>
    </izvorni_sadrzaj>
    <derivirana_varijabla naziv="DomainObject.Predmet.SudioniciListNaziv_1">
      <item>AGRO LIBER d.o.o.</item>
      <item>FINA Regionalni centar Zagreb</item>
      <item>Maja Gado</item>
      <item>Maja Gado</item>
    </derivirana_varijabla>
  </DomainObject.Predmet.SudioniciListNaziv>
  <DomainObject.Predmet.SudioniciListAdressOIB>
    <izvorni_sadrzaj>
      <item>AGRO LIBER d.o.o., OIB 52618573026, Ivana Lackovića Croate 12,10000 Zagreb</item>
      <item>FINA Regionalni centar Zagreb, OIB 85821130368, Trg svibanjskih žrtava 1995. 1,10000 Zagreb</item>
      <item>Maja Gado, OIB 25975645236, Ul. D. Pejačević 220,31512 Feričanci</item>
      <item>Maja Gado, OIB 25975645236, Vladimira Nazora 65,31511 Đurđenovac</item>
    </izvorni_sadrzaj>
    <derivirana_varijabla naziv="DomainObject.Predmet.SudioniciListAdressOIB_1">
      <item>AGRO LIBER d.o.o., OIB 52618573026, Ivana Lackovića Croate 12,10000 Zagreb</item>
      <item>FINA Regionalni centar Zagreb, OIB 85821130368, Trg svibanjskih žrtava 1995. 1,10000 Zagreb</item>
      <item>Maja Gado, OIB 25975645236, Ul. D. Pejačević 220,31512 Feričanci</item>
      <item>Maja Gado, OIB 25975645236, Vladimira Nazora 65,31511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52618573026</item>
      <item>, OIB 85821130368</item>
      <item>, OIB 25975645236</item>
      <item>, OIB 25975645236</item>
    </izvorni_sadrzaj>
    <derivirana_varijabla naziv="DomainObject.Predmet.SudioniciListNazivOIB_1">
      <item>, OIB 52618573026</item>
      <item>, OIB 85821130368</item>
      <item>, OIB 25975645236</item>
      <item>, OIB 25975645236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St-2396/2017-44</izvorni_sadrzaj>
    <derivirana_varijabla naziv="DomainObject.PredzadnjaOdlukaIzPredmeta.Oznaka_1">St-2396/2017-44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2532</properties:Characters>
  <properties:Lines>94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2019-02-20T10:34:00Z</dcterms:created>
  <dc:creator>Monika Grbac</dc:creator>
  <cp:lastModifiedBy>Monika Grbac</cp:lastModifiedBy>
  <cp:lastPrinted>2018-05-03T09:14:00Z</cp:lastPrinted>
  <dcterms:modified xmlns:xsi="http://www.w3.org/2001/XMLSchema-instance" xsi:type="dcterms:W3CDTF">2019-02-20T10:44:00Z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(ST-2396-17.docx)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