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9fc2" w14:paraId="04d9fc2" w:rsidRDefault="00241F1C" w:rsidP="00241F1C" w:rsidR="00241F1C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41F1C" w:rsidP="00241F1C" w:rsidR="00241F1C">
      <w:r>
        <w:t xml:space="preserve">     REPUBLIKA HRVATSKA</w:t>
      </w:r>
    </w:p>
    <w:p w:rsidRDefault="00241F1C" w:rsidP="00241F1C" w:rsidR="00241F1C">
      <w:r>
        <w:t>TRGOVAČKI SUD U ZAGREBU</w:t>
      </w:r>
    </w:p>
    <w:p w:rsidRDefault="00241F1C" w:rsidP="00241F1C" w:rsidR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241F1C" w:rsidP="00241F1C" w:rsidR="00241F1C"/>
    <w:p w:rsidRDefault="00241F1C" w:rsidP="00241F1C" w:rsidR="00241F1C"/>
    <w:p w:rsidRDefault="00241F1C" w:rsidP="00241F1C" w:rsidR="00241F1C"/>
    <w:p w:rsidRDefault="00241F1C" w:rsidP="00241F1C" w:rsidR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C60D35">
        <w:t>1206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C60D35">
        <w:t>15</w:t>
      </w:r>
      <w:proofErr w:type="spellEnd"/>
      <w:r w:rsidRPr="00C60D35">
        <w:t xml:space="preserve">. </w:t>
      </w:r>
      <w:r w:rsidR="00C60D35">
        <w:t xml:space="preserve">srpnja </w:t>
      </w:r>
      <w:proofErr w:type="spellStart"/>
      <w:r w:rsidR="00C60D35">
        <w:t>2019</w:t>
      </w:r>
      <w:proofErr w:type="spellEnd"/>
      <w:r>
        <w:t>., objavljuje:</w:t>
      </w:r>
    </w:p>
    <w:p w:rsidRDefault="00241F1C" w:rsidP="00241F1C" w:rsidR="00241F1C">
      <w:pPr>
        <w:jc w:val="both"/>
        <w:rPr>
          <w:sz w:val="40"/>
          <w:szCs w:val="40"/>
        </w:rPr>
      </w:pPr>
    </w:p>
    <w:p w:rsidRDefault="00241F1C" w:rsidP="00241F1C" w:rsidR="00241F1C">
      <w:pPr>
        <w:jc w:val="center"/>
        <w:rPr>
          <w:b/>
        </w:rPr>
      </w:pPr>
      <w:r>
        <w:rPr>
          <w:b/>
        </w:rPr>
        <w:t>O G L A S</w:t>
      </w:r>
    </w:p>
    <w:p w:rsidRDefault="00241F1C" w:rsidP="00241F1C" w:rsidR="00241F1C">
      <w:pPr>
        <w:rPr>
          <w:b/>
        </w:rPr>
      </w:pPr>
    </w:p>
    <w:p w:rsidRDefault="00241F1C" w:rsidP="00241F1C" w:rsidR="00241F1C">
      <w:pPr>
        <w:jc w:val="both"/>
      </w:pPr>
      <w:r>
        <w:tab/>
        <w:t xml:space="preserve">Za dužnika </w:t>
      </w:r>
      <w:r w:rsidR="00C60D35">
        <w:rPr>
          <w:szCs w:val="20"/>
        </w:rPr>
        <w:t>OMEGA PRIJEVOZ d.o.o.</w:t>
      </w:r>
      <w:r>
        <w:rPr>
          <w:szCs w:val="20"/>
        </w:rPr>
        <w:t xml:space="preserve">, </w:t>
      </w:r>
      <w:r w:rsidR="00C60D35">
        <w:rPr>
          <w:szCs w:val="20"/>
        </w:rPr>
        <w:t>Zagreb</w:t>
      </w:r>
      <w:r>
        <w:rPr>
          <w:szCs w:val="20"/>
        </w:rPr>
        <w:t xml:space="preserve">, </w:t>
      </w:r>
      <w:r w:rsidR="00C60D35">
        <w:rPr>
          <w:szCs w:val="20"/>
        </w:rPr>
        <w:t xml:space="preserve">Lastovska </w:t>
      </w:r>
      <w:proofErr w:type="spellStart"/>
      <w:r w:rsidR="00C60D35">
        <w:rPr>
          <w:szCs w:val="20"/>
        </w:rPr>
        <w:t>2A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C60D35">
        <w:rPr>
          <w:szCs w:val="20"/>
        </w:rPr>
        <w:t>99737367542</w:t>
      </w:r>
      <w:proofErr w:type="spellEnd"/>
      <w:r>
        <w:t xml:space="preserve">. </w:t>
      </w:r>
    </w:p>
    <w:p w:rsidRDefault="00241F1C" w:rsidP="00241F1C" w:rsidR="00241F1C">
      <w:pPr>
        <w:pStyle w:val="Odlomakpopisa"/>
        <w:ind w:left="1428"/>
        <w:jc w:val="both"/>
      </w:pPr>
    </w:p>
    <w:p w:rsidRDefault="00241F1C" w:rsidP="00241F1C" w:rsidR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proofErr w:type="spellStart"/>
      <w:r w:rsidR="00C60D35">
        <w:t>60.991</w:t>
      </w:r>
      <w:proofErr w:type="spellEnd"/>
      <w:r w:rsidR="00C60D35">
        <w:t>,</w:t>
      </w:r>
      <w:proofErr w:type="spellStart"/>
      <w:r w:rsidR="00C60D35">
        <w:t>51</w:t>
      </w:r>
      <w:proofErr w:type="spellEnd"/>
      <w:r>
        <w:t xml:space="preserve"> kn.</w:t>
      </w:r>
    </w:p>
    <w:p w:rsidRDefault="00241F1C" w:rsidP="00241F1C" w:rsidR="00241F1C">
      <w:pPr>
        <w:ind w:left="360"/>
      </w:pPr>
      <w:r>
        <w:t xml:space="preserve"> </w:t>
      </w:r>
    </w:p>
    <w:p w:rsidRDefault="00241F1C" w:rsidP="00241F1C" w:rsidR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241F1C" w:rsidP="00241F1C" w:rsidR="00241F1C">
      <w:pPr>
        <w:ind w:firstLine="720"/>
        <w:jc w:val="both"/>
      </w:pPr>
    </w:p>
    <w:p w:rsidRDefault="00241F1C" w:rsidP="00241F1C" w:rsidR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241F1C" w:rsidP="00241F1C" w:rsidR="00241F1C">
      <w:pPr>
        <w:pStyle w:val="Odlomakpopisa"/>
      </w:pPr>
    </w:p>
    <w:p w:rsidRDefault="00241F1C" w:rsidP="00241F1C" w:rsidR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41F1C" w:rsidP="00241F1C" w:rsidR="00241F1C">
      <w:pPr>
        <w:jc w:val="center"/>
      </w:pPr>
    </w:p>
    <w:p w:rsidRDefault="00241F1C" w:rsidP="00241F1C" w:rsidR="00241F1C">
      <w:pPr>
        <w:jc w:val="center"/>
      </w:pPr>
      <w:r>
        <w:t xml:space="preserve">U Zagrebu </w:t>
      </w:r>
      <w:r w:rsidRPr="00C60D35">
        <w:t xml:space="preserve">15. </w:t>
      </w:r>
      <w:r w:rsidR="00C60D35">
        <w:t>srpnja 2019</w:t>
      </w:r>
      <w:r>
        <w:t>.</w:t>
      </w:r>
    </w:p>
    <w:p w:rsidRDefault="00241F1C" w:rsidP="00241F1C" w:rsidR="00241F1C"/>
    <w:p w:rsidRDefault="00241F1C" w:rsidP="00241F1C" w:rsidR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241F1C" w:rsidP="00241F1C" w:rsidR="00241F1C">
      <w:pPr>
        <w:jc w:val="right"/>
      </w:pPr>
      <w:r>
        <w:t>Ivana Manestar</w:t>
      </w:r>
    </w:p>
    <w:p w:rsidRDefault="00241F1C" w:rsidP="00241F1C" w:rsidR="00241F1C">
      <w:pPr>
        <w:jc w:val="both"/>
      </w:pPr>
      <w:r>
        <w:tab/>
      </w:r>
    </w:p>
    <w:p w:rsidRDefault="00241F1C" w:rsidP="00241F1C" w:rsidR="00241F1C">
      <w:pPr>
        <w:jc w:val="right"/>
      </w:pPr>
    </w:p>
    <w:p w:rsidRDefault="00241F1C" w:rsidP="00241F1C" w:rsidR="00241F1C">
      <w:pPr>
        <w:jc w:val="right"/>
      </w:pPr>
    </w:p>
    <w:p w:rsidRDefault="00241F1C" w:rsidP="00241F1C" w:rsidR="00241F1C">
      <w:r>
        <w:t xml:space="preserve">DNA: </w:t>
      </w:r>
    </w:p>
    <w:p w:rsidRDefault="00241F1C" w:rsidP="00241F1C" w:rsidR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241F1C" w:rsidP="00241F1C" w:rsidR="00241F1C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C00"/>
    <w:rsid w:val="000C6C00"/>
    <w:rsid w:val="001032F4"/>
    <w:rsid w:val="00131E95"/>
    <w:rsid w:val="0019711A"/>
    <w:rsid w:val="00197F24"/>
    <w:rsid w:val="001A1D04"/>
    <w:rsid w:val="00241F1C"/>
    <w:rsid w:val="0034753A"/>
    <w:rsid w:val="00405364"/>
    <w:rsid w:val="00457EF8"/>
    <w:rsid w:val="007A1913"/>
    <w:rsid w:val="0085059C"/>
    <w:rsid w:val="00950F54"/>
    <w:rsid w:val="009D3B13"/>
    <w:rsid w:val="009E642C"/>
    <w:rsid w:val="00A53DC3"/>
    <w:rsid w:val="00B4105F"/>
    <w:rsid w:val="00C60D35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6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4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4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4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4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6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4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4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4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4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St-1206/2019</izvorni_sadrzaj>
    <derivirana_varijabla naziv="DomainObject.Predmet.OznakaBroj_1">St-1206/2019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 PRIJEVOZ d.o.o. zastupanog po punomoćniku Zvonimir Čavlović</izvorni_sadrzaj>
    <derivirana_varijabla naziv="DomainObject.Predmet.ProtustrankaFormated_1">  OMEGA PRIJEVOZ d.o.o. zastupanog po punomoćniku Zvonimir Čavlović</derivirana_varijabla>
  </DomainObject.Predmet.ProtustrankaFormated>
  <DomainObject.Predmet.ProtustrankaFormatedOIB>
    <izvorni_sadrzaj>  OMEGA PRIJEVOZ d.o.o., OIB 99737367542 zastupanog po punomoćniku Zvonimir Čavlović</izvorni_sadrzaj>
    <derivirana_varijabla naziv="DomainObject.Predmet.ProtustrankaFormatedOIB_1">  OMEGA PRIJEVOZ d.o.o., OIB 99737367542 zastupanog po punomoćniku Zvonimir Čavlović</derivirana_varijabla>
  </DomainObject.Predmet.ProtustrankaFormatedOIB>
  <DomainObject.Predmet.ProtustrankaFormatedWithAdress>
    <izvorni_sadrzaj> OMEGA PRIJEVOZ d.o.o., Lastovska 2 A, 10000 Zagreb zastupanog po punomoćniku Zvonimir Čavlović</izvorni_sadrzaj>
    <derivirana_varijabla naziv="DomainObject.Predmet.ProtustrankaFormatedWithAdress_1"> OMEGA PRIJEVOZ d.o.o., Lastovska 2 A, 10000 Zagreb zastupanog po punomoćniku Zvonimir Čavlović</derivirana_varijabla>
  </DomainObject.Predmet.ProtustrankaFormatedWithAdress>
  <DomainObject.Predmet.ProtustrankaFormatedWithAdressOIB>
    <izvorni_sadrzaj> OMEGA PRIJEVOZ d.o.o., OIB 99737367542, Lastovska 2 A, 10000 Zagreb zastupanog po punomoćniku Zvonimir Čavlović</izvorni_sadrzaj>
    <derivirana_varijabla naziv="DomainObject.Predmet.ProtustrankaFormatedWithAdressOIB_1"> OMEGA PRIJEVOZ d.o.o., OIB 99737367542, Lastovska 2 A, 10000 Zagreb zastupanog po punomoćniku Zvonimir Čavlović</derivirana_varijabla>
  </DomainObject.Predmet.ProtustrankaFormatedWithAdressOIB>
  <DomainObject.Predmet.ProtustrankaWithAdress>
    <izvorni_sadrzaj>OMEGA PRIJEVOZ d.o.o. Lastovska 2 A, 10000 Zagreb</izvorni_sadrzaj>
    <derivirana_varijabla naziv="DomainObject.Predmet.ProtustrankaWithAdress_1">OMEGA PRIJEVOZ d.o.o. Lastovska 2 A, 10000 Zagreb</derivirana_varijabla>
  </DomainObject.Predmet.ProtustrankaWithAdress>
  <DomainObject.Predmet.ProtustrankaWithAdressOIB>
    <izvorni_sadrzaj>OMEGA PRIJEVOZ d.o.o., OIB 99737367542, Lastovska 2 A, 10000 Zagreb</izvorni_sadrzaj>
    <derivirana_varijabla naziv="DomainObject.Predmet.ProtustrankaWithAdressOIB_1">OMEGA PRIJEVOZ d.o.o., OIB 99737367542, Lastovska 2 A, 10000 Zagreb</derivirana_varijabla>
  </DomainObject.Predmet.ProtustrankaWithAdressOIB>
  <DomainObject.Predmet.ProtustrankaNazivFormated>
    <izvorni_sadrzaj>OMEGA PRIJEVOZ d.o.o.</izvorni_sadrzaj>
    <derivirana_varijabla naziv="DomainObject.Predmet.ProtustrankaNazivFormated_1">OMEGA PRIJEVOZ d.o.o.</derivirana_varijabla>
  </DomainObject.Predmet.ProtustrankaNazivFormated>
  <DomainObject.Predmet.ProtustrankaNazivFormatedOIB>
    <izvorni_sadrzaj>OMEGA PRIJEVOZ d.o.o., OIB 99737367542</izvorni_sadrzaj>
    <derivirana_varijabla naziv="DomainObject.Predmet.ProtustrankaNazivFormatedOIB_1">OMEGA PRIJEVOZ d.o.o., OIB 99737367542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 PRIJEVOZ d.o.o. zastupanog po punomoćniku Zvonimir Čavlović</item>
    </izvorni_sadrzaj>
    <derivirana_varijabla naziv="DomainObject.Predmet.ProtuStrankaListFormated_1">
      <item>OMEGA PRIJEVOZ d.o.o. zastupanog po punomoćniku Zvonimir Čavlović</item>
    </derivirana_varijabla>
  </DomainObject.Predmet.ProtuStrankaListFormated>
  <DomainObject.Predmet.ProtuStrankaListFormatedOIB>
    <izvorni_sadrzaj>
      <item>OMEGA PRIJEVOZ d.o.o., OIB 99737367542 zastupanog po punomoćniku Zvonimir Čavlović</item>
    </izvorni_sadrzaj>
    <derivirana_varijabla naziv="DomainObject.Predmet.ProtuStrankaListFormatedOIB_1">
      <item>OMEGA PRIJEVOZ d.o.o., OIB 99737367542 zastupanog po punomoćniku Zvonimir Čavlović</item>
    </derivirana_varijabla>
  </DomainObject.Predmet.ProtuStrankaListFormatedOIB>
  <DomainObject.Predmet.ProtuStrankaListFormatedWithAdress>
    <izvorni_sadrzaj>
      <item>OMEGA PRIJEVOZ d.o.o., Lastovska 2 A, 10000 Zagreb zastupanog po punomoćniku Zvonimir Čavlović</item>
    </izvorni_sadrzaj>
    <derivirana_varijabla naziv="DomainObject.Predmet.ProtuStrankaListFormatedWithAdress_1">
      <item>OMEGA PRIJEVOZ d.o.o., Lastovska 2 A, 10000 Zagreb zastupanog po punomoćniku Zvonimir Čavlović</item>
    </derivirana_varijabla>
  </DomainObject.Predmet.ProtuStrankaListFormatedWithAdress>
  <DomainObject.Predmet.ProtuStrankaListFormatedWithAdressOIB>
    <izvorni_sadrzaj>
      <item>OMEGA PRIJEVOZ d.o.o., OIB 99737367542, Lastovska 2 A, 10000 Zagreb zastupanog po punomoćniku Zvonimir Čavlović</item>
    </izvorni_sadrzaj>
    <derivirana_varijabla naziv="DomainObject.Predmet.ProtuStrankaListFormatedWithAdressOIB_1">
      <item>OMEGA PRIJEVOZ d.o.o., OIB 99737367542, Lastovska 2 A, 10000 Zagreb zastupanog po punomoćniku Zvonimir Čavlović</item>
    </derivirana_varijabla>
  </DomainObject.Predmet.ProtuStrankaListFormatedWithAdressOIB>
  <DomainObject.Predmet.ProtuStrankaListNazivFormated>
    <izvorni_sadrzaj>
      <item>OMEGA PRIJEVOZ d.o.o.</item>
    </izvorni_sadrzaj>
    <derivirana_varijabla naziv="DomainObject.Predmet.ProtuStrankaListNazivFormated_1">
      <item>OMEGA PRIJEVOZ d.o.o.</item>
    </derivirana_varijabla>
  </DomainObject.Predmet.ProtuStrankaListNazivFormated>
  <DomainObject.Predmet.ProtuStrankaListNazivFormatedOIB>
    <izvorni_sadrzaj>
      <item>OMEGA PRIJEVOZ d.o.o., OIB 99737367542</item>
    </izvorni_sadrzaj>
    <derivirana_varijabla naziv="DomainObject.Predmet.ProtuStrankaListNazivFormatedOIB_1">
      <item>OMEGA PRIJEVOZ d.o.o., OIB 99737367542</item>
    </derivirana_varijabla>
  </DomainObject.Predmet.ProtuStrankaListNazivFormatedOIB>
  <DomainObject.Predmet.OstaliListFormated>
    <izvorni_sadrzaj>
      <item>Zvonimir Čavlović punomoćnik sudionika u postupku OMEGA PRIJEVOZ d.o.o.</item>
    </izvorni_sadrzaj>
    <derivirana_varijabla naziv="DomainObject.Predmet.OstaliListFormated_1">
      <item>Zvonimir Čavlović punomoćnik sudionika u postupku OMEGA PRIJEVOZ d.o.o.</item>
    </derivirana_varijabla>
  </DomainObject.Predmet.OstaliListFormated>
  <DomainObject.Predmet.OstaliListFormatedOIB>
    <izvorni_sadrzaj>
      <item>Zvonimir Čavlović, OIB 85045060438 punomoćnik sudionika u postupku OMEGA PRIJEVOZ d.o.o.</item>
    </izvorni_sadrzaj>
    <derivirana_varijabla naziv="DomainObject.Predmet.OstaliListFormatedOIB_1">
      <item>Zvonimir Čavlović, OIB 85045060438 punomoćnik sudionika u postupku OMEGA PRIJEVOZ d.o.o.</item>
    </derivirana_varijabla>
  </DomainObject.Predmet.OstaliListFormatedOIB>
  <DomainObject.Predmet.OstaliListFormatedWithAdress>
    <izvorni_sadrzaj>
      <item>Zvonimir Čavlović, Bračka 140, 31000 Osijek punomoćnik sudionika u postupku OMEGA PRIJEVOZ d.o.o.</item>
    </izvorni_sadrzaj>
    <derivirana_varijabla naziv="DomainObject.Predmet.OstaliListFormatedWithAdress_1">
      <item>Zvonimir Čavlović, Bračka 140, 31000 Osijek punomoćnik sudionika u postupku OMEGA PRIJEVOZ d.o.o.</item>
    </derivirana_varijabla>
  </DomainObject.Predmet.OstaliListFormatedWithAdress>
  <DomainObject.Predmet.OstaliListFormatedWithAdressOIB>
    <izvorni_sadrzaj>
      <item>Zvonimir Čavlović, OIB 85045060438, Bračka 140, 31000 Osijek punomoćnik sudionika u postupku OMEGA PRIJEVOZ d.o.o.</item>
    </izvorni_sadrzaj>
    <derivirana_varijabla naziv="DomainObject.Predmet.OstaliListFormatedWithAdressOIB_1">
      <item>Zvonimir Čavlović, OIB 85045060438, Bračka 140, 31000 Osijek punomoćnik sudionika u postupku OMEGA PRIJEVOZ d.o.o.</item>
    </derivirana_varijabla>
  </DomainObject.Predmet.OstaliListFormatedWithAdressOIB>
  <DomainObject.Predmet.OstaliListNazivFormated>
    <izvorni_sadrzaj>
      <item>Zvonimir Čavlović</item>
    </izvorni_sadrzaj>
    <derivirana_varijabla naziv="DomainObject.Predmet.OstaliListNazivFormated_1">
      <item>Zvonimir Čavlović</item>
    </derivirana_varijabla>
  </DomainObject.Predmet.OstaliListNazivFormated>
  <DomainObject.Predmet.OstaliListNazivFormatedOIB>
    <izvorni_sadrzaj>
      <item>Zvonimir Čavlović, OIB 85045060438</item>
    </izvorni_sadrzaj>
    <derivirana_varijabla naziv="DomainObject.Predmet.OstaliListNazivFormatedOIB_1">
      <item>Zvonimir Čavlović, OIB 85045060438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 PRIJEVOZ d.o.o.</izvorni_sadrzaj>
    <derivirana_varijabla naziv="DomainObject.Predmet.ProtustrankaIDrugi_1">OMEGA PRIJEVOZ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OMEGA PRIJEVOZ d.o.o., OIB 99737367542, Lastovska 2 A, 10000 Zagreb</izvorni_sadrzaj>
    <derivirana_varijabla naziv="DomainObject.Predmet.ProtustrankaIDrugiAdressOIB_1">OMEGA PRIJEVOZ d.o.o., OIB 99737367542,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 PRIJEVOZ d.o.o.</item>
      <item>Zvonimir Čavlović</item>
    </izvorni_sadrzaj>
    <derivirana_varijabla naziv="DomainObject.Predmet.SudioniciListNaziv_1">
      <item>FINA Regionalni centar Zagreb</item>
      <item>OMEGA PRIJEVOZ d.o.o.</item>
      <item>Zvonimir Čavlović</item>
    </derivirana_varijabla>
  </DomainObject.Predmet.SudioniciListNaziv>
  <DomainObject.Predmet.SudioniciListAdressOIB>
    <izvorni_sadrzaj>
      <item>FINA Regionalni centar Zagreb, OIB 85821130368, Trg svibanjskih žrtava 1995.1,10000 Zagreb</item>
      <item>OMEGA PRIJEVOZ d.o.o., OIB 99737367542, Lastovska 2 A,10000 Zagreb</item>
      <item>Zvonimir Čavlović, OIB 85045060438, Bračka 140,31000 Osijek</item>
    </izvorni_sadrzaj>
    <derivirana_varijabla naziv="DomainObject.Predmet.SudioniciListAdressOIB_1">
      <item>FINA Regionalni centar Zagreb, OIB 85821130368, Trg svibanjskih žrtava 1995.1,10000 Zagreb</item>
      <item>OMEGA PRIJEVOZ d.o.o., OIB 99737367542, Lastovska 2 A,10000 Zagreb</item>
      <item>Zvonimir Čavlović, OIB 85045060438, Bračka 140,31000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99737367542</item>
      <item>, OIB 85045060438</item>
    </izvorni_sadrzaj>
    <derivirana_varijabla naziv="DomainObject.Predmet.SudioniciListNazivOIB_1">
      <item>, OIB 85821130368</item>
      <item>, OIB 99737367542</item>
      <item>, OIB 85045060438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1326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2019-07-15T06:18:00Z</dcterms:created>
  <dc:creator>Ivana Manestar</dc:creator>
  <cp:lastModifiedBy>Petra Komučar</cp:lastModifiedBy>
  <dcterms:modified xmlns:xsi="http://www.w3.org/2001/XMLSchema-instance" xsi:type="dcterms:W3CDTF">2019-07-15T06:26:00Z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(St-1206-19-Omega prijevoz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