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ac59" w14:paraId="01fac5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>eb, Amruševa 2/II</w:t>
      </w:r>
      <w:r w:rsidR="00881B6D">
        <w:tab/>
      </w:r>
      <w:r w:rsidR="00881B6D">
        <w:tab/>
      </w:r>
      <w:r w:rsidR="00881B6D">
        <w:tab/>
      </w:r>
      <w:r w:rsidR="00881B6D">
        <w:tab/>
      </w:r>
      <w:r w:rsidR="00881B6D">
        <w:tab/>
        <w:t>31-St-</w:t>
      </w:r>
      <w:r w:rsidR="00F30A16">
        <w:t>1277/15-3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 nad dužnikom</w:t>
      </w:r>
      <w:r w:rsidR="00881B6D">
        <w:t xml:space="preserve"> </w:t>
      </w:r>
      <w:r w:rsidR="00F30A16" w:rsidRPr="00F30A16">
        <w:t>THESEIUS TRENING d.o.o</w:t>
      </w:r>
      <w:r w:rsidR="00F30A16">
        <w:t xml:space="preserve"> Zagreb, Sokolska 15 </w:t>
      </w:r>
      <w:r w:rsidR="000217C8">
        <w:t xml:space="preserve">MBS: </w:t>
      </w:r>
      <w:r w:rsidR="00F30A16" w:rsidRPr="00F30A16">
        <w:t>080573303</w:t>
      </w:r>
      <w:r w:rsidR="000217C8">
        <w:t xml:space="preserve"> OIB: </w:t>
      </w:r>
      <w:r w:rsidR="00F30A16" w:rsidRPr="00F30A16">
        <w:t>10872699436</w:t>
      </w:r>
      <w:r w:rsidR="000217C8">
        <w:t xml:space="preserve"> </w:t>
      </w:r>
      <w:r w:rsidR="00AF08FC">
        <w:t xml:space="preserve">po prijedlogu Financijske agencije dana </w:t>
      </w:r>
      <w:r w:rsidR="000217C8">
        <w:t>15. prosinca</w:t>
      </w:r>
      <w:r w:rsidR="00AF08FC">
        <w:t xml:space="preserve"> 2015. godine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F30A16">
        <w:t xml:space="preserve">Robert Čibarić, Rijeka, Rastočine 5 </w:t>
      </w:r>
      <w:r w:rsidR="00233E51">
        <w:t xml:space="preserve"> OIB:</w:t>
      </w:r>
      <w:r w:rsidR="000217C8">
        <w:t xml:space="preserve"> </w:t>
      </w:r>
      <w:r w:rsidR="00F30A16">
        <w:t>41322064937</w:t>
      </w:r>
      <w:r w:rsidR="005D6B5D">
        <w:t xml:space="preserve"> </w:t>
      </w:r>
      <w:r w:rsidR="00233E51">
        <w:t xml:space="preserve"> </w:t>
      </w:r>
      <w:r>
        <w:t xml:space="preserve">- osoba ovlaštena za zastupanje dužnika </w:t>
      </w:r>
      <w:r w:rsidR="00F30A16" w:rsidRPr="00F30A16">
        <w:t>THESEIUS TRENING d.o.o</w:t>
      </w:r>
      <w:r w:rsidR="00F30A16">
        <w:t xml:space="preserve"> Zagreb, Sokolska 15 MBS: </w:t>
      </w:r>
      <w:r w:rsidR="00F30A16" w:rsidRPr="00F30A16">
        <w:t>080573303</w:t>
      </w:r>
      <w:r w:rsidR="00F30A16">
        <w:t xml:space="preserve"> OIB: </w:t>
      </w:r>
      <w:r w:rsidR="00F30A16" w:rsidRPr="00F30A16">
        <w:t>10872699436</w:t>
      </w:r>
      <w:r w:rsidR="00F30A16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F30A16" w:rsidRPr="00F30A16">
        <w:t>THESEIUS TRENING d.o.o</w:t>
      </w:r>
      <w:r w:rsidR="00F30A16">
        <w:t xml:space="preserve"> Zagreb, Sokolska 15 MBS: </w:t>
      </w:r>
      <w:r w:rsidR="00F30A16" w:rsidRPr="00F30A16">
        <w:t>080573303</w:t>
      </w:r>
      <w:r w:rsidR="00F30A16">
        <w:t xml:space="preserve"> OIB: </w:t>
      </w:r>
      <w:r w:rsidR="00F30A16" w:rsidRPr="00F30A16">
        <w:t>10872699436</w:t>
      </w:r>
      <w:r w:rsidR="00F30A16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F30A16">
        <w:t>336.650,35</w:t>
      </w:r>
      <w:r w:rsidR="00233E51">
        <w:t xml:space="preserve"> </w:t>
      </w:r>
      <w:r>
        <w:t xml:space="preserve"> kuna.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0217C8">
        <w:t xml:space="preserve">15. prosinca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2D5E6F">
        <w:t>,v.r.</w:t>
      </w:r>
      <w:r>
        <w:t xml:space="preserve"> </w:t>
      </w:r>
    </w:p>
    <w:p w:rsidRDefault="0094369F" w:rsidP="0094369F" w:rsidR="0094369F"/>
    <w:p w:rsidRDefault="002D5E6F" w:rsidR="002D5E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D5E6F" w:rsidP="002D5E6F" w:rsidR="002D5E6F">
      <w:pPr>
        <w:ind w:firstLine="708" w:left="4956"/>
      </w:pPr>
      <w:r>
        <w:t>Vinka Mihalinčić</w:t>
      </w:r>
    </w:p>
    <w:p w:rsidRDefault="000217C8" w:rsidP="0094369F" w:rsidR="000217C8"/>
    <w:sectPr w:rsidSect="000217C8" w:rsidR="000217C8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217C8"/>
    <w:rsid w:val="0015645C"/>
    <w:rsid w:val="001C6B43"/>
    <w:rsid w:val="00233E51"/>
    <w:rsid w:val="00283809"/>
    <w:rsid w:val="002A6164"/>
    <w:rsid w:val="002D5E6F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315D9"/>
    <w:rsid w:val="005D6B5D"/>
    <w:rsid w:val="005E7FE1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D12F2"/>
    <w:rsid w:val="009357C1"/>
    <w:rsid w:val="0094369F"/>
    <w:rsid w:val="00A81191"/>
    <w:rsid w:val="00A97E67"/>
    <w:rsid w:val="00AF08FC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C4021"/>
    <w:rsid w:val="00EE6B44"/>
    <w:rsid w:val="00F30A16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E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E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E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E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E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E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E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St-1277/2015</izvorni_sadrzaj>
    <derivirana_varijabla naziv="DomainObject.Predmet.OznakaBroj_1">St-1277/2015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THESEIUS TRENING d.o.o</izvorni_sadrzaj>
    <derivirana_varijabla naziv="DomainObject.Predmet.ProtustrankaFormated_1">  THESEIUS TRENING d.o.o</derivirana_varijabla>
  </DomainObject.Predmet.ProtustrankaFormated>
  <DomainObject.Predmet.ProtustrankaFormatedOIB>
    <izvorni_sadrzaj>  THESEIUS TRENING d.o.o, OIB 10872699436</izvorni_sadrzaj>
    <derivirana_varijabla naziv="DomainObject.Predmet.ProtustrankaFormatedOIB_1">  THESEIUS TRENING d.o.o, OIB 10872699436</derivirana_varijabla>
  </DomainObject.Predmet.ProtustrankaFormatedOIB>
  <DomainObject.Predmet.ProtustrankaFormatedWithAdress>
    <izvorni_sadrzaj> THESEIUS TRENING d.o.o, Sokolska 15, 10000 Zagreb</izvorni_sadrzaj>
    <derivirana_varijabla naziv="DomainObject.Predmet.ProtustrankaFormatedWithAdress_1"> THESEIUS TRENING d.o.o, Sokolska 15, 10000 Zagreb</derivirana_varijabla>
  </DomainObject.Predmet.ProtustrankaFormatedWithAdress>
  <DomainObject.Predmet.ProtustrankaFormatedWithAdressOIB>
    <izvorni_sadrzaj> THESEIUS TRENING d.o.o, OIB 10872699436, Sokolska 15, 10000 Zagreb</izvorni_sadrzaj>
    <derivirana_varijabla naziv="DomainObject.Predmet.ProtustrankaFormatedWithAdressOIB_1"> THESEIUS TRENING d.o.o, OIB 10872699436, Sokolska 15, 10000 Zagreb</derivirana_varijabla>
  </DomainObject.Predmet.ProtustrankaFormatedWithAdressOIB>
  <DomainObject.Predmet.ProtustrankaWithAdress>
    <izvorni_sadrzaj>THESEIUS TRENING d.o.o Sokolska 15, 10000 Zagreb</izvorni_sadrzaj>
    <derivirana_varijabla naziv="DomainObject.Predmet.ProtustrankaWithAdress_1">THESEIUS TRENING d.o.o Sokolska 15, 10000 Zagreb</derivirana_varijabla>
  </DomainObject.Predmet.ProtustrankaWithAdress>
  <DomainObject.Predmet.ProtustrankaWithAdressOIB>
    <izvorni_sadrzaj>THESEIUS TRENING d.o.o, OIB 10872699436, Sokolska 15, 10000 Zagreb</izvorni_sadrzaj>
    <derivirana_varijabla naziv="DomainObject.Predmet.ProtustrankaWithAdressOIB_1">THESEIUS TRENING d.o.o, OIB 10872699436, Sokolska 15, 10000 Zagreb</derivirana_varijabla>
  </DomainObject.Predmet.ProtustrankaWithAdressOIB>
  <DomainObject.Predmet.ProtustrankaNazivFormated>
    <izvorni_sadrzaj>THESEIUS TRENING d.o.o</izvorni_sadrzaj>
    <derivirana_varijabla naziv="DomainObject.Predmet.ProtustrankaNazivFormated_1">THESEIUS TRENING d.o.o</derivirana_varijabla>
  </DomainObject.Predmet.ProtustrankaNazivFormated>
  <DomainObject.Predmet.ProtustrankaNazivFormatedOIB>
    <izvorni_sadrzaj>THESEIUS TRENING d.o.o, OIB 10872699436</izvorni_sadrzaj>
    <derivirana_varijabla naziv="DomainObject.Predmet.ProtustrankaNazivFormatedOIB_1">THESEIUS TRENING d.o.o, OIB 10872699436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THESEIUS TRENING d.o.o</item>
    </izvorni_sadrzaj>
    <derivirana_varijabla naziv="DomainObject.Predmet.ProtuStrankaListFormated_1">
      <item>THESEIUS TRENING d.o.o</item>
    </derivirana_varijabla>
  </DomainObject.Predmet.ProtuStrankaListFormated>
  <DomainObject.Predmet.ProtuStrankaListFormatedOIB>
    <izvorni_sadrzaj>
      <item>THESEIUS TRENING d.o.o, OIB 10872699436</item>
    </izvorni_sadrzaj>
    <derivirana_varijabla naziv="DomainObject.Predmet.ProtuStrankaListFormatedOIB_1">
      <item>THESEIUS TRENING d.o.o, OIB 10872699436</item>
    </derivirana_varijabla>
  </DomainObject.Predmet.ProtuStrankaListFormatedOIB>
  <DomainObject.Predmet.ProtuStrankaListFormatedWithAdress>
    <izvorni_sadrzaj>
      <item>THESEIUS TRENING d.o.o, Sokolska 15, 10000 Zagreb</item>
    </izvorni_sadrzaj>
    <derivirana_varijabla naziv="DomainObject.Predmet.ProtuStrankaListFormatedWithAdress_1">
      <item>THESEIUS TRENING d.o.o, Sokolska 15, 10000 Zagreb</item>
    </derivirana_varijabla>
  </DomainObject.Predmet.ProtuStrankaListFormatedWithAdress>
  <DomainObject.Predmet.ProtuStrankaListFormatedWithAdressOIB>
    <izvorni_sadrzaj>
      <item>THESEIUS TRENING d.o.o, OIB 10872699436, Sokolska 15, 10000 Zagreb</item>
    </izvorni_sadrzaj>
    <derivirana_varijabla naziv="DomainObject.Predmet.ProtuStrankaListFormatedWithAdressOIB_1">
      <item>THESEIUS TRENING d.o.o, OIB 10872699436, Sokolska 15, 10000 Zagreb</item>
    </derivirana_varijabla>
  </DomainObject.Predmet.ProtuStrankaListFormatedWithAdressOIB>
  <DomainObject.Predmet.ProtuStrankaListNazivFormated>
    <izvorni_sadrzaj>
      <item>THESEIUS TRENING d.o.o</item>
    </izvorni_sadrzaj>
    <derivirana_varijabla naziv="DomainObject.Predmet.ProtuStrankaListNazivFormated_1">
      <item>THESEIUS TRENING d.o.o</item>
    </derivirana_varijabla>
  </DomainObject.Predmet.ProtuStrankaListNazivFormated>
  <DomainObject.Predmet.ProtuStrankaListNazivFormatedOIB>
    <izvorni_sadrzaj>
      <item>THESEIUS TRENING d.o.o, OIB 10872699436</item>
    </izvorni_sadrzaj>
    <derivirana_varijabla naziv="DomainObject.Predmet.ProtuStrankaListNazivFormatedOIB_1">
      <item>THESEIUS TRENING d.o.o, OIB 10872699436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THESEIUS TRENING d.o.o</izvorni_sadrzaj>
    <derivirana_varijabla naziv="DomainObject.Predmet.ProtustrankaIDrugi_1">THESEIUS TRENING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THESEIUS TRENING d.o.o, OIB 10872699436, Sokolska 15, 10000 Zagreb</izvorni_sadrzaj>
    <derivirana_varijabla naziv="DomainObject.Predmet.ProtustrankaIDrugiAdressOIB_1">THESEIUS TRENING d.o.o, OIB 10872699436, Sokolska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THESEIUS TRENING d.o.o</item>
    </izvorni_sadrzaj>
    <derivirana_varijabla naziv="DomainObject.Predmet.SudioniciListNaziv_1">
      <item>FINA Regionalni centar Zagreb</item>
      <item>THESEIUS TRENING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THESEIUS TRENING d.o.o, OIB 10872699436, Sokolska 15,10000 Zagreb</item>
    </izvorni_sadrzaj>
    <derivirana_varijabla naziv="DomainObject.Predmet.SudioniciListAdressOIB_1">
      <item>FINA Regionalni centar Zagreb, OIB 85821130368, Trg svibanjskih žrtava 1995. 1,10000 Zagreb</item>
      <item>THESEIUS TRENING d.o.o, OIB 10872699436, Sokolska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10872699436</item>
    </izvorni_sadrzaj>
    <derivirana_varijabla naziv="DomainObject.Predmet.SudioniciListNazivOIB_1">
      <item>, OIB 85821130368</item>
      <item>, OIB 10872699436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1936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2015-12-15T13:02:00Z</dcterms:created>
  <dc:creator>Vinka Mihalinčić</dc:creator>
  <cp:lastModifiedBy>Vinka Mihalinčić</cp:lastModifiedBy>
  <cp:lastPrinted>2015-12-15T12:56:00Z</cp:lastPrinted>
  <dcterms:modified xmlns:xsi="http://www.w3.org/2001/XMLSchema-instance" xsi:type="dcterms:W3CDTF">2015-12-15T13:03:00Z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