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e74" w14:paraId="10d4e74" w:rsidRDefault="002F357C" w:rsidP="00345FCD" w:rsidR="00345FCD" w:rsidRPr="003D0E0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D0E0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3D0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0E0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3D0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0E0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3D0E0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hAnsi="Times New Roman" w:ascii="Times New Roman"/>
          <w:sz w:val="24"/>
          <w:szCs w:val="24"/>
        </w:rPr>
        <w:t>Zagreb, Amruševa 2/II</w:t>
      </w:r>
      <w:r w:rsidRPr="003D0E0E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2A1A" w:rsidRPr="003D0E0E">
        <w:rPr>
          <w:rFonts w:cs="Times New Roman" w:hAnsi="Times New Roman" w:ascii="Times New Roman"/>
          <w:sz w:val="24"/>
          <w:szCs w:val="24"/>
        </w:rPr>
        <w:t>DUO LEONES d.o.o., Kalovac, Nikole Šubića 4, OIB: 47397621795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2A1A" w:rsidRPr="003D0E0E">
        <w:rPr>
          <w:rFonts w:cs="Times New Roman" w:hAnsi="Times New Roman" w:ascii="Times New Roman"/>
          <w:sz w:val="24"/>
          <w:szCs w:val="24"/>
        </w:rPr>
        <w:t>DUO LEONES d.o.o., Kalovac, Nikole Šubića 4, OIB: 47397621795</w:t>
      </w:r>
      <w:r w:rsidR="00C149FF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D0E0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2A1A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Hopp</w:t>
      </w:r>
      <w:r w:rsidR="00EB15F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2A2A1A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Daruvara</w:t>
      </w:r>
      <w:r w:rsidR="0003099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2A1A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Antuna Marije Reljkovića</w:t>
      </w:r>
      <w:r w:rsidR="0003099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F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A2A1A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00950074200</w:t>
      </w:r>
      <w:r w:rsidR="008135C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84C3D" w:rsidRPr="003D0E0E">
        <w:rPr>
          <w:rFonts w:cs="Times New Roman" w:hAnsi="Times New Roman" w:ascii="Times New Roman"/>
          <w:sz w:val="24"/>
          <w:szCs w:val="24"/>
        </w:rPr>
        <w:t>DUO LEONES d.o.o., Kalovac, Nikole Šubića 4, OIB: 47397621795</w:t>
      </w:r>
      <w:r w:rsidR="00EB15F6" w:rsidRPr="003D0E0E">
        <w:rPr>
          <w:rFonts w:cs="Times New Roman" w:hAnsi="Times New Roman" w:ascii="Times New Roman"/>
          <w:sz w:val="24"/>
          <w:szCs w:val="24"/>
        </w:rPr>
        <w:t xml:space="preserve"> 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D0E0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84C3D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761C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2016.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184C3D" w:rsidRPr="003D0E0E">
        <w:rPr>
          <w:rFonts w:cs="Times New Roman" w:hAnsi="Times New Roman" w:ascii="Times New Roman"/>
          <w:sz w:val="24"/>
          <w:szCs w:val="24"/>
        </w:rPr>
        <w:t>DUO LEONES d.o.o., Kalovac, Nikole Šubića 4, OIB: 47397621795.</w:t>
      </w:r>
    </w:p>
    <w:p w:rsidRDefault="00D17903" w:rsidP="00345FCD" w:rsidR="00D17903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84C3D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6827</w:t>
      </w:r>
      <w:r w:rsidR="006761C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="00026C85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84C3D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761C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D0E0E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D0E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3D0E0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3D0E0E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3D0E0E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3D0E0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3D0E0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3D0E0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3D0E0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3D0E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3D0E0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D0E0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6F0F" w:rsidP="00345FCD" w:rsidR="00C97E01" w:rsidRPr="003D0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D0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184C3D" w:rsidR="00184C3D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7D6F0F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184C3D">
      <w:rPr>
        <w:b/>
      </w:rPr>
      <w:t>Poslovni broj: 58. St-6827/2016</w:t>
    </w:r>
  </w:p>
  <w:p w:rsidRDefault="00D17903" w:rsidP="00D17903" w:rsidR="00D17903">
    <w:pPr>
      <w:pStyle w:val="Zaglavlje"/>
      <w:jc w:val="right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7D6F0F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FC6E6B">
          <w:rPr>
            <w:b/>
          </w:rPr>
          <w:t>6827</w:t>
        </w:r>
        <w:r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2A2A1A"/>
    <w:rsid w:val="002A4819"/>
    <w:rsid w:val="002B1598"/>
    <w:rsid w:val="002C1AEF"/>
    <w:rsid w:val="002F357C"/>
    <w:rsid w:val="002F35AE"/>
    <w:rsid w:val="00330535"/>
    <w:rsid w:val="00345FCD"/>
    <w:rsid w:val="003C1974"/>
    <w:rsid w:val="003D0E0E"/>
    <w:rsid w:val="00421DA5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80281"/>
    <w:rsid w:val="0078318D"/>
    <w:rsid w:val="007A2200"/>
    <w:rsid w:val="007B0996"/>
    <w:rsid w:val="007D6F0F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6827</izvorni_sadrzaj>
    <derivirana_varijabla naziv="DomainObject.Predmet.Broj_1">6827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St-6827/2016</izvorni_sadrzaj>
    <derivirana_varijabla naziv="DomainObject.Predmet.OznakaBroj_1">St-6827/2016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LEONES d.o.o.</izvorni_sadrzaj>
    <derivirana_varijabla naziv="DomainObject.Predmet.ProtustrankaFormated_1">  DUO LEONES d.o.o.</derivirana_varijabla>
  </DomainObject.Predmet.ProtustrankaFormated>
  <DomainObject.Predmet.ProtustrankaFormatedOIB>
    <izvorni_sadrzaj>  DUO LEONES d.o.o., OIB 47397621795</izvorni_sadrzaj>
    <derivirana_varijabla naziv="DomainObject.Predmet.ProtustrankaFormatedOIB_1">  DUO LEONES d.o.o., OIB 47397621795</derivirana_varijabla>
  </DomainObject.Predmet.ProtustrankaFormatedOIB>
  <DomainObject.Predmet.ProtustrankaFormatedWithAdress>
    <izvorni_sadrzaj> DUO LEONES d.o.o., Nikole Šebetića 4, 47000 Karlovac</izvorni_sadrzaj>
    <derivirana_varijabla naziv="DomainObject.Predmet.ProtustrankaFormatedWithAdress_1"> DUO LEONES d.o.o., Nikole Šebetića 4, 47000 Karlovac</derivirana_varijabla>
  </DomainObject.Predmet.ProtustrankaFormatedWithAdress>
  <DomainObject.Predmet.ProtustrankaFormatedWithAdressOIB>
    <izvorni_sadrzaj> DUO LEONES d.o.o., OIB 47397621795, Nikole Šebetića 4, 47000 Karlovac</izvorni_sadrzaj>
    <derivirana_varijabla naziv="DomainObject.Predmet.ProtustrankaFormatedWithAdressOIB_1"> DUO LEONES d.o.o., OIB 47397621795, Nikole Šebetića 4, 47000 Karlovac</derivirana_varijabla>
  </DomainObject.Predmet.ProtustrankaFormatedWithAdressOIB>
  <DomainObject.Predmet.ProtustrankaWithAdress>
    <izvorni_sadrzaj>DUO LEONES d.o.o. Nikole Šebetića 4, 47000 Karlovac</izvorni_sadrzaj>
    <derivirana_varijabla naziv="DomainObject.Predmet.ProtustrankaWithAdress_1">DUO LEONES d.o.o. Nikole Šebetića 4, 47000 Karlovac</derivirana_varijabla>
  </DomainObject.Predmet.ProtustrankaWithAdress>
  <DomainObject.Predmet.ProtustrankaWithAdressOIB>
    <izvorni_sadrzaj>DUO LEONES d.o.o., OIB 47397621795, Nikole Šebetića 4, 47000 Karlovac</izvorni_sadrzaj>
    <derivirana_varijabla naziv="DomainObject.Predmet.ProtustrankaWithAdressOIB_1">DUO LEONES d.o.o., OIB 47397621795, Nikole Šebetića 4, 47000 Karlovac</derivirana_varijabla>
  </DomainObject.Predmet.ProtustrankaWithAdressOIB>
  <DomainObject.Predmet.ProtustrankaNazivFormated>
    <izvorni_sadrzaj>DUO LEONES d.o.o.</izvorni_sadrzaj>
    <derivirana_varijabla naziv="DomainObject.Predmet.ProtustrankaNazivFormated_1">DUO LEONES d.o.o.</derivirana_varijabla>
  </DomainObject.Predmet.ProtustrankaNazivFormated>
  <DomainObject.Predmet.ProtustrankaNazivFormatedOIB>
    <izvorni_sadrzaj>DUO LEONES d.o.o., OIB 47397621795</izvorni_sadrzaj>
    <derivirana_varijabla naziv="DomainObject.Predmet.ProtustrankaNazivFormatedOIB_1">DUO LEONES d.o.o., OIB 47397621795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DUO LEONES d.o.o.</item>
    </izvorni_sadrzaj>
    <derivirana_varijabla naziv="DomainObject.Predmet.ProtuStrankaListFormated_1">
      <item>DUO LEONES d.o.o.</item>
    </derivirana_varijabla>
  </DomainObject.Predmet.ProtuStrankaListFormated>
  <DomainObject.Predmet.ProtuStrankaListFormatedOIB>
    <izvorni_sadrzaj>
      <item>DUO LEONES d.o.o., OIB 47397621795</item>
    </izvorni_sadrzaj>
    <derivirana_varijabla naziv="DomainObject.Predmet.ProtuStrankaListFormatedOIB_1">
      <item>DUO LEONES d.o.o., OIB 47397621795</item>
    </derivirana_varijabla>
  </DomainObject.Predmet.ProtuStrankaListFormatedOIB>
  <DomainObject.Predmet.ProtuStrankaListFormatedWithAdress>
    <izvorni_sadrzaj>
      <item>DUO LEONES d.o.o., Nikole Šebetića 4, 47000 Karlovac</item>
    </izvorni_sadrzaj>
    <derivirana_varijabla naziv="DomainObject.Predmet.ProtuStrankaListFormatedWithAdress_1">
      <item>DUO LEONES d.o.o., Nikole Šebetića 4, 47000 Karlovac</item>
    </derivirana_varijabla>
  </DomainObject.Predmet.ProtuStrankaListFormatedWithAdress>
  <DomainObject.Predmet.ProtuStrankaListFormatedWithAdressOIB>
    <izvorni_sadrzaj>
      <item>DUO LEONES d.o.o., OIB 47397621795, Nikole Šebetića 4, 47000 Karlovac</item>
    </izvorni_sadrzaj>
    <derivirana_varijabla naziv="DomainObject.Predmet.ProtuStrankaListFormatedWithAdressOIB_1">
      <item>DUO LEONES d.o.o., OIB 47397621795, Nikole Šebetića 4, 47000 Karlovac</item>
    </derivirana_varijabla>
  </DomainObject.Predmet.ProtuStrankaListFormatedWithAdressOIB>
  <DomainObject.Predmet.ProtuStrankaListNazivFormated>
    <izvorni_sadrzaj>
      <item>DUO LEONES d.o.o.</item>
    </izvorni_sadrzaj>
    <derivirana_varijabla naziv="DomainObject.Predmet.ProtuStrankaListNazivFormated_1">
      <item>DUO LEONES d.o.o.</item>
    </derivirana_varijabla>
  </DomainObject.Predmet.ProtuStrankaListNazivFormated>
  <DomainObject.Predmet.ProtuStrankaListNazivFormatedOIB>
    <izvorni_sadrzaj>
      <item>DUO LEONES d.o.o., OIB 47397621795</item>
    </izvorni_sadrzaj>
    <derivirana_varijabla naziv="DomainObject.Predmet.ProtuStrankaListNazivFormatedOIB_1">
      <item>DUO LEONES d.o.o., OIB 47397621795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DUO LEONES d.o.o.</izvorni_sadrzaj>
    <derivirana_varijabla naziv="DomainObject.Predmet.ProtustrankaIDrugi_1">DUO LEONES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DUO LEONES d.o.o., OIB 47397621795, Nikole Šebetića 4, 47000 Karlovac</izvorni_sadrzaj>
    <derivirana_varijabla naziv="DomainObject.Predmet.ProtustrankaIDrugiAdressOIB_1">DUO LEONES d.o.o., OIB 47397621795, Nikole Šebetića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DUO LEONES d.o.o.</item>
    </izvorni_sadrzaj>
    <derivirana_varijabla naziv="DomainObject.Predmet.SudioniciListNaziv_1">
      <item>FINA regionalni centar Zagreb, podružnica Karlovac</item>
      <item>DUO LEONES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DUO LEONES d.o.o., OIB 47397621795, Nikole Šebetića 4,47000 Karlovac</item>
    </izvorni_sadrzaj>
    <derivirana_varijabla naziv="DomainObject.Predmet.SudioniciListAdressOIB_1">
      <item>FINA regionalni centar Zagreb, podružnica Karlovac, OIB 85821130368, Vitezovićeva 1,47000 Karlovac</item>
      <item>DUO LEONES d.o.o., OIB 47397621795, Nikole Šebetića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47397621795</item>
    </izvorni_sadrzaj>
    <derivirana_varijabla naziv="DomainObject.Predmet.SudioniciListNazivOIB_1">
      <item>, OIB 85821130368</item>
      <item>, OIB 47397621795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2412</properties:Characters>
  <properties:Lines>78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2017-09-07T12:08:00Z</dcterms:created>
  <dc:creator>Joško Livaković</dc:creator>
  <cp:lastModifiedBy>Anđelka Mandarić</cp:lastModifiedBy>
  <cp:lastPrinted>2017-09-07T12:12:00Z</cp:lastPrinted>
  <dcterms:modified xmlns:xsi="http://www.w3.org/2001/XMLSchema-instance" xsi:type="dcterms:W3CDTF">2017-09-08T09:06:00Z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