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678c99" w14:paraId="5678c99" w:rsidRDefault="006C5A6C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62195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 w:rsidR="007C04A3">
        <w:rPr>
          <w:sz w:val="24"/>
          <w:szCs w:val="24"/>
          <w:lang w:eastAsia="en-US"/>
        </w:rPr>
        <w:t>5854/2016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BB319D" w:rsidR="00247376" w:rsidRPr="007C04A3">
      <w:pPr>
        <w:jc w:val="both"/>
        <w:rPr>
          <w:b/>
          <w:sz w:val="24"/>
          <w:szCs w:val="24"/>
        </w:rPr>
      </w:pPr>
      <w:r w:rsidRPr="007C04A3">
        <w:rPr>
          <w:sz w:val="24"/>
          <w:szCs w:val="24"/>
          <w:lang w:eastAsia="en-US"/>
        </w:rPr>
        <w:t xml:space="preserve">Trgovački sud u Zagrebu, po sucu </w:t>
      </w:r>
      <w:r w:rsidR="00BB319D" w:rsidRPr="007C04A3">
        <w:rPr>
          <w:sz w:val="24"/>
          <w:szCs w:val="24"/>
          <w:lang w:eastAsia="en-US"/>
        </w:rPr>
        <w:t>Maji Jurovicki</w:t>
      </w:r>
      <w:r w:rsidRPr="007C04A3">
        <w:rPr>
          <w:sz w:val="24"/>
          <w:szCs w:val="24"/>
          <w:lang w:eastAsia="en-US"/>
        </w:rPr>
        <w:t xml:space="preserve">, u stečajnom postupku nad dužnikom </w:t>
      </w:r>
      <w:r w:rsidR="007C04A3" w:rsidRPr="007C04A3">
        <w:rPr>
          <w:sz w:val="24"/>
          <w:szCs w:val="24"/>
        </w:rPr>
        <w:t>4 MM d.o.o.</w:t>
      </w:r>
      <w:r w:rsidR="007C04A3">
        <w:rPr>
          <w:sz w:val="24"/>
          <w:szCs w:val="24"/>
        </w:rPr>
        <w:t xml:space="preserve"> u stečaju, </w:t>
      </w:r>
      <w:r w:rsidR="007C04A3" w:rsidRPr="007C04A3">
        <w:rPr>
          <w:sz w:val="24"/>
          <w:szCs w:val="24"/>
        </w:rPr>
        <w:t xml:space="preserve"> OIB: 37496100724, Sesvete, Vladimira Becića 30</w:t>
      </w:r>
      <w:r w:rsidRPr="007C04A3">
        <w:rPr>
          <w:sz w:val="24"/>
          <w:szCs w:val="24"/>
          <w:lang w:eastAsia="en-US"/>
        </w:rPr>
        <w:t xml:space="preserve">, </w:t>
      </w:r>
      <w:r w:rsidR="00281C43" w:rsidRPr="007C04A3">
        <w:rPr>
          <w:sz w:val="24"/>
          <w:szCs w:val="24"/>
          <w:lang w:eastAsia="en-US"/>
        </w:rPr>
        <w:t xml:space="preserve">nakon održanog ispitnog i izvještajnog ročišta, </w:t>
      </w:r>
      <w:r w:rsidR="00B97A04" w:rsidRPr="007C04A3">
        <w:rPr>
          <w:sz w:val="24"/>
          <w:szCs w:val="24"/>
          <w:lang w:eastAsia="en-US"/>
        </w:rPr>
        <w:t>0</w:t>
      </w:r>
      <w:r w:rsidR="006711B7" w:rsidRPr="007C04A3">
        <w:rPr>
          <w:sz w:val="24"/>
          <w:szCs w:val="24"/>
          <w:lang w:eastAsia="en-US"/>
        </w:rPr>
        <w:t>9</w:t>
      </w:r>
      <w:r w:rsidR="00BB319D" w:rsidRPr="007C04A3">
        <w:rPr>
          <w:sz w:val="24"/>
          <w:szCs w:val="24"/>
          <w:lang w:eastAsia="en-US"/>
        </w:rPr>
        <w:t xml:space="preserve">. </w:t>
      </w:r>
      <w:r w:rsidR="00B97A04" w:rsidRPr="007C04A3">
        <w:rPr>
          <w:sz w:val="24"/>
          <w:szCs w:val="24"/>
          <w:lang w:eastAsia="en-US"/>
        </w:rPr>
        <w:t>listopada</w:t>
      </w:r>
      <w:r w:rsidR="00BB319D" w:rsidRPr="007C04A3">
        <w:rPr>
          <w:sz w:val="24"/>
          <w:szCs w:val="24"/>
          <w:lang w:eastAsia="en-US"/>
        </w:rPr>
        <w:t xml:space="preserve"> 2018</w:t>
      </w:r>
      <w:r w:rsidRPr="007C04A3">
        <w:rPr>
          <w:sz w:val="24"/>
          <w:szCs w:val="24"/>
          <w:lang w:eastAsia="en-US"/>
        </w:rPr>
        <w:t>.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>
      <w:pPr>
        <w:jc w:val="both"/>
        <w:rPr>
          <w:sz w:val="24"/>
          <w:szCs w:val="24"/>
        </w:rPr>
      </w:pPr>
    </w:p>
    <w:p w:rsidRDefault="00C80D28" w:rsidP="00D1322D" w:rsidR="00C80D28" w:rsidRPr="00C80D2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80D28">
        <w:rPr>
          <w:sz w:val="24"/>
          <w:szCs w:val="24"/>
        </w:rPr>
        <w:t>Prvi viši isplatni red:</w:t>
      </w:r>
    </w:p>
    <w:p w:rsidRDefault="00C80D28" w:rsidP="00C80D28" w:rsidR="00C80D28" w:rsidRPr="00C80D28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C80D28">
        <w:rPr>
          <w:rFonts w:hAnsi="Times New Roman" w:ascii="Times New Roman"/>
          <w:sz w:val="24"/>
          <w:szCs w:val="24"/>
        </w:rPr>
        <w:t>RH Minista</w:t>
      </w:r>
      <w:r>
        <w:rPr>
          <w:rFonts w:hAnsi="Times New Roman" w:ascii="Times New Roman"/>
          <w:sz w:val="24"/>
          <w:szCs w:val="24"/>
        </w:rPr>
        <w:t xml:space="preserve">rstvo financija, OIB: 18683136487, Porezna uprava, Područni ured Zagreb,  u iznosu od </w:t>
      </w:r>
      <w:r w:rsidR="00EE6475">
        <w:rPr>
          <w:rFonts w:hAnsi="Times New Roman" w:ascii="Times New Roman"/>
          <w:sz w:val="24"/>
          <w:szCs w:val="24"/>
        </w:rPr>
        <w:t>3.667,00</w:t>
      </w:r>
      <w:r>
        <w:rPr>
          <w:rFonts w:hAnsi="Times New Roman" w:ascii="Times New Roman"/>
          <w:sz w:val="24"/>
          <w:szCs w:val="24"/>
        </w:rPr>
        <w:t xml:space="preserve"> kn </w:t>
      </w:r>
    </w:p>
    <w:p w:rsidRDefault="0059281E" w:rsidP="00DA4634" w:rsidR="0059281E">
      <w:pPr>
        <w:ind w:left="708"/>
        <w:jc w:val="both"/>
        <w:rPr>
          <w:sz w:val="24"/>
          <w:szCs w:val="24"/>
        </w:rPr>
      </w:pPr>
    </w:p>
    <w:p w:rsidRDefault="00B601E9" w:rsidP="00DA4634" w:rsidR="0059281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Drugi viši isplatni red:</w:t>
      </w:r>
    </w:p>
    <w:p w:rsidRDefault="00B601E9" w:rsidP="00DA4634" w:rsidR="00B601E9">
      <w:pPr>
        <w:ind w:left="708"/>
        <w:jc w:val="both"/>
        <w:rPr>
          <w:sz w:val="24"/>
          <w:szCs w:val="24"/>
        </w:rPr>
      </w:pPr>
    </w:p>
    <w:p w:rsidRDefault="00DC410D" w:rsidP="007B2869" w:rsidR="008E385F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OIB: 85821130368, Zagreb, Ulica grada Vukovara 70 u iznosu od 1.391,46 kn</w:t>
      </w:r>
    </w:p>
    <w:p w:rsidRDefault="00DC410D" w:rsidP="007B2869" w:rsidR="00DC410D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Hrvatski telekom d.d., OIB: 81793146560, Zagreb, R. F. Mihanovića 9 u iznosu od 3.930,32 kn</w:t>
      </w:r>
    </w:p>
    <w:p w:rsidRDefault="00DC410D" w:rsidP="007B2869" w:rsidR="00DC410D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Raiffeisenbank Austria d.d., OIB: 53056966535, Zagreb, Magazinska cesta 69 u iznosu od 893.101,64 kn</w:t>
      </w:r>
    </w:p>
    <w:p w:rsidRDefault="00DC410D" w:rsidP="00DC410D" w:rsidR="00DC410D" w:rsidRPr="00C80D28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 w:rsidRPr="00C80D28">
        <w:rPr>
          <w:rFonts w:hAnsi="Times New Roman" w:ascii="Times New Roman"/>
          <w:sz w:val="24"/>
          <w:szCs w:val="24"/>
        </w:rPr>
        <w:t>RH Minista</w:t>
      </w:r>
      <w:r>
        <w:rPr>
          <w:rFonts w:hAnsi="Times New Roman" w:ascii="Times New Roman"/>
          <w:sz w:val="24"/>
          <w:szCs w:val="24"/>
        </w:rPr>
        <w:t xml:space="preserve">rstvo financija, OIB: 18683136487, Porezna uprava, Područni ured Zagreb,  u iznosu od 159.564,73 kn </w:t>
      </w:r>
    </w:p>
    <w:p w:rsidRDefault="00DC410D" w:rsidP="007B2869" w:rsidR="00DC410D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APS DELTA S.A. societe anonyme 1 rue Jean Piret , L-2350-Luksemburg, OIB: 45421012929</w:t>
      </w:r>
      <w:r w:rsidR="006E37CA">
        <w:rPr>
          <w:rFonts w:hAnsi="Times New Roman" w:ascii="Times New Roman"/>
          <w:sz w:val="24"/>
          <w:szCs w:val="24"/>
        </w:rPr>
        <w:t xml:space="preserve"> u iznosu od 2.671.762,90 kn</w:t>
      </w:r>
    </w:p>
    <w:p w:rsidRDefault="00DC410D" w:rsidP="007B2869" w:rsidR="00DC410D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Odvjetnik B</w:t>
      </w:r>
      <w:r w:rsidR="00D27D59">
        <w:rPr>
          <w:rFonts w:hAnsi="Times New Roman" w:ascii="Times New Roman"/>
          <w:sz w:val="24"/>
          <w:szCs w:val="24"/>
        </w:rPr>
        <w:t>o</w:t>
      </w:r>
      <w:r w:rsidR="00854EBC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 xml:space="preserve">is Mazalin, OIB: </w:t>
      </w:r>
      <w:r w:rsidR="006B346B">
        <w:rPr>
          <w:rFonts w:hAnsi="Times New Roman" w:ascii="Times New Roman"/>
          <w:sz w:val="24"/>
          <w:szCs w:val="24"/>
        </w:rPr>
        <w:t>17626758926, Zagreb, Ilica 48/II u iznosu od 39.266,38 kn</w:t>
      </w:r>
    </w:p>
    <w:p w:rsidRDefault="006B346B" w:rsidP="007B2869" w:rsidR="006B346B" w:rsidRPr="00B601E9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Triglav osiguranje d.d., OIB:29743547503, Zagreb, Antuna Heinza 4 u iznosu od 82.269,79 kn</w:t>
      </w:r>
    </w:p>
    <w:p w:rsidRDefault="00274A93" w:rsidP="001903A6" w:rsidR="004D45C7" w:rsidRPr="0018071D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4D45C7" w:rsidRPr="0018071D">
        <w:rPr>
          <w:sz w:val="24"/>
          <w:szCs w:val="24"/>
        </w:rPr>
        <w:t>brazloženje</w:t>
      </w:r>
    </w:p>
    <w:p w:rsidRDefault="008B5D74" w:rsidP="008B5D74" w:rsidR="008B5D74">
      <w:pPr>
        <w:widowControl/>
        <w:ind w:firstLine="720"/>
        <w:jc w:val="both"/>
        <w:rPr>
          <w:sz w:val="24"/>
          <w:szCs w:val="24"/>
        </w:rPr>
      </w:pPr>
      <w:r w:rsidRPr="0022330A">
        <w:rPr>
          <w:sz w:val="24"/>
          <w:szCs w:val="24"/>
        </w:rPr>
        <w:t xml:space="preserve">Rješenjem ovoga suda od </w:t>
      </w:r>
      <w:r w:rsidR="004162BD">
        <w:rPr>
          <w:sz w:val="24"/>
          <w:szCs w:val="24"/>
        </w:rPr>
        <w:t xml:space="preserve">20. travnja </w:t>
      </w:r>
      <w:r w:rsidR="0022330A">
        <w:rPr>
          <w:sz w:val="24"/>
          <w:szCs w:val="24"/>
        </w:rPr>
        <w:t xml:space="preserve"> 2018</w:t>
      </w:r>
      <w:r w:rsidRPr="0022330A">
        <w:rPr>
          <w:sz w:val="24"/>
          <w:szCs w:val="24"/>
        </w:rPr>
        <w:t xml:space="preserve">. otvoren </w:t>
      </w:r>
      <w:r w:rsidR="0022330A">
        <w:rPr>
          <w:sz w:val="24"/>
          <w:szCs w:val="24"/>
        </w:rPr>
        <w:t xml:space="preserve">je </w:t>
      </w:r>
      <w:r w:rsidRPr="0022330A">
        <w:rPr>
          <w:sz w:val="24"/>
          <w:szCs w:val="24"/>
        </w:rPr>
        <w:t xml:space="preserve">stečajni postupak nad dužnikom,  </w:t>
      </w:r>
      <w:r w:rsidRPr="00E9487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dok je </w:t>
      </w:r>
      <w:r w:rsidR="006C7868">
        <w:rPr>
          <w:sz w:val="24"/>
          <w:szCs w:val="24"/>
        </w:rPr>
        <w:t>05</w:t>
      </w:r>
      <w:r w:rsidR="00023AC7">
        <w:rPr>
          <w:sz w:val="24"/>
          <w:szCs w:val="24"/>
        </w:rPr>
        <w:t>. listopada</w:t>
      </w:r>
      <w:r>
        <w:rPr>
          <w:sz w:val="24"/>
          <w:szCs w:val="24"/>
        </w:rPr>
        <w:t xml:space="preserve"> 2018. održano ispitno ročište koje je, u skladu s odredbom </w:t>
      </w:r>
      <w:r>
        <w:rPr>
          <w:sz w:val="24"/>
          <w:szCs w:val="24"/>
        </w:rPr>
        <w:lastRenderedPageBreak/>
        <w:t>čl. 130. st. 4. S</w:t>
      </w:r>
      <w:r w:rsidRPr="00E67B25">
        <w:rPr>
          <w:sz w:val="24"/>
          <w:szCs w:val="24"/>
        </w:rPr>
        <w:t>tečajnog zakona („Na</w:t>
      </w:r>
      <w:r>
        <w:rPr>
          <w:sz w:val="24"/>
          <w:szCs w:val="24"/>
        </w:rPr>
        <w:t>rodne novine“ broj 71/15, dalje:</w:t>
      </w:r>
      <w:r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 w:rsidRPr="00724E62">
      <w:pPr>
        <w:widowControl/>
        <w:ind w:firstLine="720"/>
        <w:jc w:val="both"/>
        <w:rPr>
          <w:sz w:val="24"/>
          <w:szCs w:val="24"/>
        </w:rPr>
      </w:pPr>
      <w:r w:rsidRPr="00724E62">
        <w:rPr>
          <w:sz w:val="24"/>
          <w:szCs w:val="24"/>
        </w:rPr>
        <w:t xml:space="preserve">Stečajni upravitelj je </w:t>
      </w:r>
      <w:r w:rsidR="00BA1DC0" w:rsidRPr="00724E62">
        <w:rPr>
          <w:sz w:val="24"/>
          <w:szCs w:val="24"/>
        </w:rPr>
        <w:t>dostavio, između ostalog</w:t>
      </w:r>
      <w:r w:rsidR="00ED7F63" w:rsidRPr="00724E62">
        <w:rPr>
          <w:sz w:val="24"/>
          <w:szCs w:val="24"/>
        </w:rPr>
        <w:t>,</w:t>
      </w:r>
      <w:r w:rsidR="00BA1DC0" w:rsidRPr="00724E62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 w:rsidRPr="00724E62">
        <w:rPr>
          <w:sz w:val="24"/>
          <w:szCs w:val="24"/>
        </w:rPr>
        <w:t>s odredbama čl. 259. SZ-a</w:t>
      </w:r>
      <w:r w:rsidR="00EE4053" w:rsidRPr="00724E62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B66EA5" w:rsidP="00E42262" w:rsidR="000A08F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162DA7">
        <w:rPr>
          <w:sz w:val="24"/>
          <w:szCs w:val="24"/>
        </w:rPr>
        <w:t>, odnosno tko je tražbinu osporio.</w:t>
      </w:r>
    </w:p>
    <w:p w:rsidRDefault="009E1C1D" w:rsidP="009E1C1D" w:rsidR="009E1C1D" w:rsidRPr="00E05C82">
      <w:pPr>
        <w:ind w:firstLine="708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Na održanom ročištu nitko od nazočnih vjerovnika nije osporio tražbin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koj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je stečajni upravitelj priznao u prvom višem isplatnom redu, kao ni tražbine koje je stečajni upravitelj priznao u drugom višem isplatnom redu.</w:t>
      </w: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tražbine navedene u </w:t>
      </w:r>
      <w:r w:rsidR="000A08F3">
        <w:rPr>
          <w:sz w:val="24"/>
          <w:szCs w:val="24"/>
        </w:rPr>
        <w:t xml:space="preserve">točki I. izreke </w:t>
      </w:r>
      <w:r>
        <w:rPr>
          <w:sz w:val="24"/>
          <w:szCs w:val="24"/>
        </w:rPr>
        <w:t>ovog rješenja i da nitko od stečajnih vjerovnika nije osporio te tražbine, to se, u skladu s odredbom čl. 263. SZ-a, te tražbine smatraju utvrđenim.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138. i čl. 263. SZ-a, odlučio kao u </w:t>
      </w:r>
      <w:r w:rsidR="00B66EA5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ovog rješenja.</w:t>
      </w:r>
    </w:p>
    <w:p w:rsidRDefault="00A15BD9" w:rsidP="00FA3D1A" w:rsidR="00A15BD9">
      <w:pPr>
        <w:widowControl/>
        <w:jc w:val="center"/>
        <w:rPr>
          <w:sz w:val="24"/>
          <w:szCs w:val="24"/>
        </w:rPr>
      </w:pPr>
    </w:p>
    <w:p w:rsidRDefault="00FA3D1A" w:rsidP="00FA3D1A" w:rsidR="00FA3D1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E6BF4">
        <w:rPr>
          <w:sz w:val="24"/>
          <w:szCs w:val="24"/>
        </w:rPr>
        <w:t>0</w:t>
      </w:r>
      <w:r w:rsidR="00EA21FC">
        <w:rPr>
          <w:sz w:val="24"/>
          <w:szCs w:val="24"/>
        </w:rPr>
        <w:t>9</w:t>
      </w:r>
      <w:r w:rsidR="008E6BF4">
        <w:rPr>
          <w:sz w:val="24"/>
          <w:szCs w:val="24"/>
        </w:rPr>
        <w:t xml:space="preserve">. listopada </w:t>
      </w:r>
      <w:r w:rsidR="00724E62" w:rsidRPr="00724E62">
        <w:rPr>
          <w:sz w:val="24"/>
          <w:szCs w:val="24"/>
        </w:rPr>
        <w:t xml:space="preserve"> 2018</w:t>
      </w:r>
      <w:r w:rsidR="000B1DBE">
        <w:rPr>
          <w:sz w:val="24"/>
          <w:szCs w:val="24"/>
        </w:rPr>
        <w:t>.</w:t>
      </w:r>
    </w:p>
    <w:p w:rsidRDefault="00FA3D1A" w:rsidP="00FA3D1A" w:rsidR="00FA3D1A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FA3D1A" w:rsidP="00C628C7" w:rsidR="00FA3D1A">
      <w:pPr>
        <w:widowControl/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020A47" w:rsidP="00C628C7" w:rsidR="00020A47">
      <w:pPr>
        <w:widowControl/>
        <w:ind w:firstLine="708" w:left="6372"/>
        <w:jc w:val="right"/>
        <w:rPr>
          <w:sz w:val="24"/>
          <w:szCs w:val="24"/>
        </w:rPr>
      </w:pPr>
    </w:p>
    <w:p w:rsidRDefault="00FA3D1A" w:rsidP="00C628C7" w:rsidR="00FA3D1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C628C7">
        <w:rPr>
          <w:sz w:val="24"/>
          <w:szCs w:val="24"/>
        </w:rPr>
        <w:t>Maja Jurovicki</w:t>
      </w:r>
      <w:r w:rsidR="00487C2F">
        <w:rPr>
          <w:sz w:val="24"/>
          <w:szCs w:val="24"/>
        </w:rPr>
        <w:t xml:space="preserve">, v.r. </w:t>
      </w:r>
      <w:r w:rsidR="00C628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Default="00FA3D1A" w:rsidP="00FA3D1A" w:rsidR="00FA3D1A">
      <w:pPr>
        <w:widowControl/>
        <w:ind w:firstLine="720" w:left="7068"/>
        <w:rPr>
          <w:sz w:val="24"/>
          <w:szCs w:val="24"/>
        </w:rPr>
      </w:pPr>
    </w:p>
    <w:p w:rsidRDefault="00FA3D1A" w:rsidP="00FA3D1A" w:rsidR="00FA3D1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A3D1A" w:rsidP="00FA3D1A" w:rsidR="00FA3D1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</w:p>
    <w:p w:rsidRDefault="00487C2F" w:rsidP="004F5146" w:rsidR="00487C2F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487C2F" w:rsidP="004F5146" w:rsidR="00487C2F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0F3D01" w:rsidP="00487C2F" w:rsidR="00312D23" w:rsidRPr="000F3D01">
      <w:pPr>
        <w:widowControl/>
        <w:spacing w:afterAutospacing="true" w:after="100" w:beforeAutospacing="true" w:before="100"/>
        <w:ind w:left="705"/>
        <w:contextualSpacing/>
        <w:jc w:val="both"/>
        <w:textAlignment w:val="auto"/>
        <w:rPr>
          <w:sz w:val="24"/>
          <w:szCs w:val="24"/>
        </w:rPr>
      </w:pPr>
      <w:r w:rsidRPr="000F3D01">
        <w:rPr>
          <w:sz w:val="24"/>
          <w:szCs w:val="24"/>
        </w:rPr>
        <w:t xml:space="preserve">    </w:t>
      </w:r>
    </w:p>
    <w:sectPr w:rsidSect="0063661A" w:rsidR="00312D23" w:rsidRPr="000F3D01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6C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6C5A6C">
      <w:rPr>
        <w:rStyle w:val="Brojstranice"/>
        <w:sz w:val="24"/>
        <w:szCs w:val="24"/>
      </w:rPr>
      <w:fldChar w:fldCharType="begin"/>
    </w:r>
    <w:r w:rsidRPr="006C5A6C">
      <w:rPr>
        <w:rStyle w:val="Brojstranice"/>
        <w:sz w:val="24"/>
        <w:szCs w:val="24"/>
      </w:rPr>
      <w:instrText xml:space="preserve">PAGE  </w:instrText>
    </w:r>
    <w:r w:rsidRPr="006C5A6C">
      <w:rPr>
        <w:rStyle w:val="Brojstranice"/>
        <w:sz w:val="24"/>
        <w:szCs w:val="24"/>
      </w:rPr>
      <w:fldChar w:fldCharType="separate"/>
    </w:r>
    <w:r w:rsidR="00487C2F">
      <w:rPr>
        <w:rStyle w:val="Brojstranice"/>
        <w:noProof/>
        <w:sz w:val="24"/>
        <w:szCs w:val="24"/>
      </w:rPr>
      <w:t>2</w:t>
    </w:r>
    <w:r w:rsidRPr="006C5A6C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C628C7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474485">
      <w:rPr>
        <w:sz w:val="24"/>
        <w:szCs w:val="24"/>
      </w:rPr>
      <w:t>5854/2016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D43"/>
    <w:multiLevelType w:val="hybridMultilevel"/>
    <w:tmpl w:val="3FEEDD52"/>
    <w:lvl w:tplc="74F412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A0640F"/>
    <w:multiLevelType w:val="hybridMultilevel"/>
    <w:tmpl w:val="C32ABA30"/>
    <w:lvl w:tplc="652238C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BF66E6F"/>
    <w:multiLevelType w:val="hybridMultilevel"/>
    <w:tmpl w:val="B0F41A6A"/>
    <w:lvl w:tplc="F8DEEE3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6"/>
  </w:num>
  <w:num w:numId="5">
    <w:abstractNumId w:val="32"/>
  </w:num>
  <w:num w:numId="6">
    <w:abstractNumId w:val="13"/>
  </w:num>
  <w:num w:numId="7">
    <w:abstractNumId w:val="37"/>
  </w:num>
  <w:num w:numId="8">
    <w:abstractNumId w:val="28"/>
  </w:num>
  <w:num w:numId="9">
    <w:abstractNumId w:val="3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7"/>
  </w:num>
  <w:num w:numId="15">
    <w:abstractNumId w:val="20"/>
  </w:num>
  <w:num w:numId="16">
    <w:abstractNumId w:val="4"/>
  </w:num>
  <w:num w:numId="17">
    <w:abstractNumId w:val="27"/>
  </w:num>
  <w:num w:numId="18">
    <w:abstractNumId w:val="14"/>
  </w:num>
  <w:num w:numId="19">
    <w:abstractNumId w:val="15"/>
  </w:num>
  <w:num w:numId="20">
    <w:abstractNumId w:val="1"/>
  </w:num>
  <w:num w:numId="21">
    <w:abstractNumId w:val="30"/>
  </w:num>
  <w:num w:numId="22">
    <w:abstractNumId w:val="34"/>
  </w:num>
  <w:num w:numId="23">
    <w:abstractNumId w:val="31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2"/>
  </w:num>
  <w:num w:numId="32">
    <w:abstractNumId w:val="6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33"/>
  </w:num>
  <w:num w:numId="40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0A47"/>
    <w:rsid w:val="00021773"/>
    <w:rsid w:val="00023282"/>
    <w:rsid w:val="00023AC7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56FF"/>
    <w:rsid w:val="00070A98"/>
    <w:rsid w:val="0007557A"/>
    <w:rsid w:val="0008064B"/>
    <w:rsid w:val="00085349"/>
    <w:rsid w:val="00091873"/>
    <w:rsid w:val="000A08F3"/>
    <w:rsid w:val="000A21F1"/>
    <w:rsid w:val="000A2632"/>
    <w:rsid w:val="000B1C20"/>
    <w:rsid w:val="000B1DBE"/>
    <w:rsid w:val="000B736E"/>
    <w:rsid w:val="000B7645"/>
    <w:rsid w:val="000C2293"/>
    <w:rsid w:val="000C2B84"/>
    <w:rsid w:val="000C44D9"/>
    <w:rsid w:val="000C6128"/>
    <w:rsid w:val="000C67D9"/>
    <w:rsid w:val="000D0006"/>
    <w:rsid w:val="000D03F0"/>
    <w:rsid w:val="000D52F8"/>
    <w:rsid w:val="000D6193"/>
    <w:rsid w:val="000E24E2"/>
    <w:rsid w:val="000E26C0"/>
    <w:rsid w:val="000E3E1B"/>
    <w:rsid w:val="000F11A8"/>
    <w:rsid w:val="000F30EC"/>
    <w:rsid w:val="000F3D01"/>
    <w:rsid w:val="000F4691"/>
    <w:rsid w:val="000F5B5D"/>
    <w:rsid w:val="0010196A"/>
    <w:rsid w:val="0010272B"/>
    <w:rsid w:val="001105F1"/>
    <w:rsid w:val="001110FA"/>
    <w:rsid w:val="00113B9A"/>
    <w:rsid w:val="0011597E"/>
    <w:rsid w:val="00116EAD"/>
    <w:rsid w:val="001173FA"/>
    <w:rsid w:val="001222DA"/>
    <w:rsid w:val="001322FA"/>
    <w:rsid w:val="001504A8"/>
    <w:rsid w:val="00151FCB"/>
    <w:rsid w:val="00153BCA"/>
    <w:rsid w:val="00157A97"/>
    <w:rsid w:val="00162DA7"/>
    <w:rsid w:val="001657D5"/>
    <w:rsid w:val="001665E1"/>
    <w:rsid w:val="0017572E"/>
    <w:rsid w:val="0017780C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D336E"/>
    <w:rsid w:val="001D5B52"/>
    <w:rsid w:val="001E358F"/>
    <w:rsid w:val="001E6C99"/>
    <w:rsid w:val="001F013E"/>
    <w:rsid w:val="001F1164"/>
    <w:rsid w:val="00203C58"/>
    <w:rsid w:val="00203FF6"/>
    <w:rsid w:val="002067C4"/>
    <w:rsid w:val="00213CE8"/>
    <w:rsid w:val="002208C2"/>
    <w:rsid w:val="00221603"/>
    <w:rsid w:val="00222A8C"/>
    <w:rsid w:val="0022330A"/>
    <w:rsid w:val="00226F9D"/>
    <w:rsid w:val="00227370"/>
    <w:rsid w:val="0023299C"/>
    <w:rsid w:val="0023346F"/>
    <w:rsid w:val="0024710E"/>
    <w:rsid w:val="00247376"/>
    <w:rsid w:val="00251460"/>
    <w:rsid w:val="00255373"/>
    <w:rsid w:val="0025701F"/>
    <w:rsid w:val="0026139F"/>
    <w:rsid w:val="00261EC5"/>
    <w:rsid w:val="002634FB"/>
    <w:rsid w:val="0027148F"/>
    <w:rsid w:val="00273171"/>
    <w:rsid w:val="002733A6"/>
    <w:rsid w:val="00274A93"/>
    <w:rsid w:val="00281614"/>
    <w:rsid w:val="00281C43"/>
    <w:rsid w:val="0028624B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B48C0"/>
    <w:rsid w:val="002C2247"/>
    <w:rsid w:val="002C6C6C"/>
    <w:rsid w:val="002C7390"/>
    <w:rsid w:val="002E2B5C"/>
    <w:rsid w:val="002E56DD"/>
    <w:rsid w:val="002F1E25"/>
    <w:rsid w:val="002F6B48"/>
    <w:rsid w:val="00302FE1"/>
    <w:rsid w:val="00303608"/>
    <w:rsid w:val="00310F9A"/>
    <w:rsid w:val="00312189"/>
    <w:rsid w:val="00312D23"/>
    <w:rsid w:val="0032207A"/>
    <w:rsid w:val="003226A2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00E0"/>
    <w:rsid w:val="003902A2"/>
    <w:rsid w:val="00397A0A"/>
    <w:rsid w:val="003A2BEF"/>
    <w:rsid w:val="003A5087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62BD"/>
    <w:rsid w:val="00417323"/>
    <w:rsid w:val="004174B6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53D65"/>
    <w:rsid w:val="004602B7"/>
    <w:rsid w:val="00460E56"/>
    <w:rsid w:val="00462195"/>
    <w:rsid w:val="00462249"/>
    <w:rsid w:val="004637E8"/>
    <w:rsid w:val="00466AC5"/>
    <w:rsid w:val="00467F8B"/>
    <w:rsid w:val="00474085"/>
    <w:rsid w:val="00474485"/>
    <w:rsid w:val="00475D50"/>
    <w:rsid w:val="004768F4"/>
    <w:rsid w:val="00480D94"/>
    <w:rsid w:val="00481855"/>
    <w:rsid w:val="00482BB0"/>
    <w:rsid w:val="00487C2F"/>
    <w:rsid w:val="00490B87"/>
    <w:rsid w:val="00491398"/>
    <w:rsid w:val="004924C3"/>
    <w:rsid w:val="004A07C0"/>
    <w:rsid w:val="004A4F10"/>
    <w:rsid w:val="004A57CC"/>
    <w:rsid w:val="004A7E34"/>
    <w:rsid w:val="004B653E"/>
    <w:rsid w:val="004C25E2"/>
    <w:rsid w:val="004C27C1"/>
    <w:rsid w:val="004D133C"/>
    <w:rsid w:val="004D45C7"/>
    <w:rsid w:val="004D49F4"/>
    <w:rsid w:val="004D4DC8"/>
    <w:rsid w:val="004D61CF"/>
    <w:rsid w:val="004D745F"/>
    <w:rsid w:val="004E158F"/>
    <w:rsid w:val="004E4AA6"/>
    <w:rsid w:val="004F1355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53310"/>
    <w:rsid w:val="00557F42"/>
    <w:rsid w:val="005603DF"/>
    <w:rsid w:val="00561224"/>
    <w:rsid w:val="005615EE"/>
    <w:rsid w:val="0057441D"/>
    <w:rsid w:val="00582E17"/>
    <w:rsid w:val="00584CED"/>
    <w:rsid w:val="005902AA"/>
    <w:rsid w:val="0059281E"/>
    <w:rsid w:val="0059682F"/>
    <w:rsid w:val="005A4A86"/>
    <w:rsid w:val="005A7D53"/>
    <w:rsid w:val="005B6B00"/>
    <w:rsid w:val="005B70F2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15183"/>
    <w:rsid w:val="0063127F"/>
    <w:rsid w:val="006342B4"/>
    <w:rsid w:val="00635AE0"/>
    <w:rsid w:val="0063661A"/>
    <w:rsid w:val="00637BBD"/>
    <w:rsid w:val="00643D4A"/>
    <w:rsid w:val="00647196"/>
    <w:rsid w:val="00652270"/>
    <w:rsid w:val="0065615E"/>
    <w:rsid w:val="00656433"/>
    <w:rsid w:val="00665391"/>
    <w:rsid w:val="00667F27"/>
    <w:rsid w:val="00670A0E"/>
    <w:rsid w:val="006711B7"/>
    <w:rsid w:val="00682519"/>
    <w:rsid w:val="00692398"/>
    <w:rsid w:val="006937C4"/>
    <w:rsid w:val="00696CE6"/>
    <w:rsid w:val="006A57F5"/>
    <w:rsid w:val="006B04E3"/>
    <w:rsid w:val="006B346B"/>
    <w:rsid w:val="006B3F36"/>
    <w:rsid w:val="006B678B"/>
    <w:rsid w:val="006B6F60"/>
    <w:rsid w:val="006C16EF"/>
    <w:rsid w:val="006C1770"/>
    <w:rsid w:val="006C3D33"/>
    <w:rsid w:val="006C3EF5"/>
    <w:rsid w:val="006C5A6C"/>
    <w:rsid w:val="006C76B5"/>
    <w:rsid w:val="006C7868"/>
    <w:rsid w:val="006D51EF"/>
    <w:rsid w:val="006D5833"/>
    <w:rsid w:val="006E37CA"/>
    <w:rsid w:val="006E54B4"/>
    <w:rsid w:val="006F14D1"/>
    <w:rsid w:val="006F17AE"/>
    <w:rsid w:val="006F5614"/>
    <w:rsid w:val="007140D6"/>
    <w:rsid w:val="00723769"/>
    <w:rsid w:val="00724E62"/>
    <w:rsid w:val="00724E9D"/>
    <w:rsid w:val="00731184"/>
    <w:rsid w:val="00734C30"/>
    <w:rsid w:val="007524C7"/>
    <w:rsid w:val="00756B2D"/>
    <w:rsid w:val="00757030"/>
    <w:rsid w:val="00762FDE"/>
    <w:rsid w:val="007649F9"/>
    <w:rsid w:val="007746AA"/>
    <w:rsid w:val="00776383"/>
    <w:rsid w:val="00777409"/>
    <w:rsid w:val="007808CB"/>
    <w:rsid w:val="0079366C"/>
    <w:rsid w:val="007A035F"/>
    <w:rsid w:val="007B0DC4"/>
    <w:rsid w:val="007B2869"/>
    <w:rsid w:val="007B4179"/>
    <w:rsid w:val="007B51BD"/>
    <w:rsid w:val="007B6567"/>
    <w:rsid w:val="007B7090"/>
    <w:rsid w:val="007C04A3"/>
    <w:rsid w:val="007C1B3D"/>
    <w:rsid w:val="007C4DEA"/>
    <w:rsid w:val="007C4FCB"/>
    <w:rsid w:val="007C5ED3"/>
    <w:rsid w:val="007C715D"/>
    <w:rsid w:val="007D1845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497B"/>
    <w:rsid w:val="007F522A"/>
    <w:rsid w:val="007F7E57"/>
    <w:rsid w:val="00810C9B"/>
    <w:rsid w:val="008207BB"/>
    <w:rsid w:val="00833B0E"/>
    <w:rsid w:val="008366B0"/>
    <w:rsid w:val="0084785E"/>
    <w:rsid w:val="00853A93"/>
    <w:rsid w:val="00854EBC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6E96"/>
    <w:rsid w:val="0089747F"/>
    <w:rsid w:val="008A1D6F"/>
    <w:rsid w:val="008B16FC"/>
    <w:rsid w:val="008B3EAB"/>
    <w:rsid w:val="008B5D74"/>
    <w:rsid w:val="008B732A"/>
    <w:rsid w:val="008C683A"/>
    <w:rsid w:val="008C7C9F"/>
    <w:rsid w:val="008D5068"/>
    <w:rsid w:val="008D7364"/>
    <w:rsid w:val="008E092A"/>
    <w:rsid w:val="008E37C9"/>
    <w:rsid w:val="008E385F"/>
    <w:rsid w:val="008E3F99"/>
    <w:rsid w:val="008E447D"/>
    <w:rsid w:val="008E4EE6"/>
    <w:rsid w:val="008E6BF4"/>
    <w:rsid w:val="008E7CA6"/>
    <w:rsid w:val="008F4734"/>
    <w:rsid w:val="008F4E41"/>
    <w:rsid w:val="00905C89"/>
    <w:rsid w:val="009123E2"/>
    <w:rsid w:val="00912B78"/>
    <w:rsid w:val="00912D62"/>
    <w:rsid w:val="00913C24"/>
    <w:rsid w:val="00926843"/>
    <w:rsid w:val="00932B97"/>
    <w:rsid w:val="00940606"/>
    <w:rsid w:val="00941E8A"/>
    <w:rsid w:val="0094409D"/>
    <w:rsid w:val="00944971"/>
    <w:rsid w:val="009515AE"/>
    <w:rsid w:val="0096254C"/>
    <w:rsid w:val="00963B87"/>
    <w:rsid w:val="0096525A"/>
    <w:rsid w:val="00971B2D"/>
    <w:rsid w:val="00985D87"/>
    <w:rsid w:val="009910DF"/>
    <w:rsid w:val="00994AFD"/>
    <w:rsid w:val="009A17E2"/>
    <w:rsid w:val="009A4132"/>
    <w:rsid w:val="009A591D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F7F"/>
    <w:rsid w:val="00A1054B"/>
    <w:rsid w:val="00A15BD9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C7DF4"/>
    <w:rsid w:val="00AD0525"/>
    <w:rsid w:val="00AD138A"/>
    <w:rsid w:val="00AD2B7C"/>
    <w:rsid w:val="00AD337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1333"/>
    <w:rsid w:val="00B14525"/>
    <w:rsid w:val="00B14BC1"/>
    <w:rsid w:val="00B20E08"/>
    <w:rsid w:val="00B25190"/>
    <w:rsid w:val="00B30F52"/>
    <w:rsid w:val="00B3714E"/>
    <w:rsid w:val="00B37327"/>
    <w:rsid w:val="00B40D90"/>
    <w:rsid w:val="00B42AB6"/>
    <w:rsid w:val="00B51145"/>
    <w:rsid w:val="00B54A8B"/>
    <w:rsid w:val="00B54EB4"/>
    <w:rsid w:val="00B601E9"/>
    <w:rsid w:val="00B668F9"/>
    <w:rsid w:val="00B66EA5"/>
    <w:rsid w:val="00B74D9B"/>
    <w:rsid w:val="00B75BAF"/>
    <w:rsid w:val="00B771FC"/>
    <w:rsid w:val="00B772D1"/>
    <w:rsid w:val="00B807EB"/>
    <w:rsid w:val="00B83983"/>
    <w:rsid w:val="00B84A14"/>
    <w:rsid w:val="00B91C7C"/>
    <w:rsid w:val="00B91D86"/>
    <w:rsid w:val="00B92E14"/>
    <w:rsid w:val="00B97A04"/>
    <w:rsid w:val="00BA1DC0"/>
    <w:rsid w:val="00BA58BF"/>
    <w:rsid w:val="00BA5AB3"/>
    <w:rsid w:val="00BA7CD6"/>
    <w:rsid w:val="00BB25A0"/>
    <w:rsid w:val="00BB2EB8"/>
    <w:rsid w:val="00BB319D"/>
    <w:rsid w:val="00BB42F8"/>
    <w:rsid w:val="00BC2726"/>
    <w:rsid w:val="00BC3B49"/>
    <w:rsid w:val="00BC4A6D"/>
    <w:rsid w:val="00BC4AEA"/>
    <w:rsid w:val="00BC65E7"/>
    <w:rsid w:val="00BE31A0"/>
    <w:rsid w:val="00BF6B7E"/>
    <w:rsid w:val="00C031AA"/>
    <w:rsid w:val="00C11268"/>
    <w:rsid w:val="00C20918"/>
    <w:rsid w:val="00C2175D"/>
    <w:rsid w:val="00C22030"/>
    <w:rsid w:val="00C25C2B"/>
    <w:rsid w:val="00C32F5A"/>
    <w:rsid w:val="00C33A26"/>
    <w:rsid w:val="00C33D4E"/>
    <w:rsid w:val="00C36F89"/>
    <w:rsid w:val="00C3790A"/>
    <w:rsid w:val="00C41E7F"/>
    <w:rsid w:val="00C4416C"/>
    <w:rsid w:val="00C44C68"/>
    <w:rsid w:val="00C453DC"/>
    <w:rsid w:val="00C51F6D"/>
    <w:rsid w:val="00C628C7"/>
    <w:rsid w:val="00C646E7"/>
    <w:rsid w:val="00C66CC8"/>
    <w:rsid w:val="00C716BA"/>
    <w:rsid w:val="00C71ECA"/>
    <w:rsid w:val="00C72DDD"/>
    <w:rsid w:val="00C80CB8"/>
    <w:rsid w:val="00C80D28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4A9B"/>
    <w:rsid w:val="00CE525C"/>
    <w:rsid w:val="00CF174B"/>
    <w:rsid w:val="00CF4670"/>
    <w:rsid w:val="00D06667"/>
    <w:rsid w:val="00D1322D"/>
    <w:rsid w:val="00D15472"/>
    <w:rsid w:val="00D20336"/>
    <w:rsid w:val="00D2788B"/>
    <w:rsid w:val="00D27D59"/>
    <w:rsid w:val="00D36B90"/>
    <w:rsid w:val="00D37794"/>
    <w:rsid w:val="00D40A17"/>
    <w:rsid w:val="00D4523F"/>
    <w:rsid w:val="00D50B9E"/>
    <w:rsid w:val="00D553B0"/>
    <w:rsid w:val="00D55EA0"/>
    <w:rsid w:val="00D66EB8"/>
    <w:rsid w:val="00D77383"/>
    <w:rsid w:val="00D77A08"/>
    <w:rsid w:val="00D870A6"/>
    <w:rsid w:val="00DA017C"/>
    <w:rsid w:val="00DA0898"/>
    <w:rsid w:val="00DA1E8F"/>
    <w:rsid w:val="00DA4583"/>
    <w:rsid w:val="00DA4634"/>
    <w:rsid w:val="00DA6106"/>
    <w:rsid w:val="00DB53E0"/>
    <w:rsid w:val="00DB5FE7"/>
    <w:rsid w:val="00DC410D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B"/>
    <w:rsid w:val="00E04F2C"/>
    <w:rsid w:val="00E07B50"/>
    <w:rsid w:val="00E11CDF"/>
    <w:rsid w:val="00E13F8D"/>
    <w:rsid w:val="00E151B4"/>
    <w:rsid w:val="00E17E7B"/>
    <w:rsid w:val="00E304F5"/>
    <w:rsid w:val="00E3265C"/>
    <w:rsid w:val="00E33F8D"/>
    <w:rsid w:val="00E40726"/>
    <w:rsid w:val="00E42262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4877"/>
    <w:rsid w:val="00E975DA"/>
    <w:rsid w:val="00EA21FC"/>
    <w:rsid w:val="00EA2C4F"/>
    <w:rsid w:val="00EA4B16"/>
    <w:rsid w:val="00EA6ABC"/>
    <w:rsid w:val="00EA791C"/>
    <w:rsid w:val="00EB04A4"/>
    <w:rsid w:val="00EB25A8"/>
    <w:rsid w:val="00EB62F9"/>
    <w:rsid w:val="00EB688C"/>
    <w:rsid w:val="00EC5F71"/>
    <w:rsid w:val="00ED1B24"/>
    <w:rsid w:val="00ED7F63"/>
    <w:rsid w:val="00EE1F13"/>
    <w:rsid w:val="00EE4053"/>
    <w:rsid w:val="00EE4AD7"/>
    <w:rsid w:val="00EE50FA"/>
    <w:rsid w:val="00EE6475"/>
    <w:rsid w:val="00EE6D71"/>
    <w:rsid w:val="00F0714B"/>
    <w:rsid w:val="00F0731C"/>
    <w:rsid w:val="00F320E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5854</izvorni_sadrzaj>
    <derivirana_varijabla naziv="DomainObject.Predmet.Broj_1">5854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St-5854/2016</izvorni_sadrzaj>
    <derivirana_varijabla naziv="DomainObject.Predmet.OznakaBroj_1">St-5854/2016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 MM d.o.o.</izvorni_sadrzaj>
    <derivirana_varijabla naziv="DomainObject.Predmet.ProtustrankaFormated_1">  4 MM d.o.o.</derivirana_varijabla>
  </DomainObject.Predmet.ProtustrankaFormated>
  <DomainObject.Predmet.ProtustrankaFormatedOIB>
    <izvorni_sadrzaj>  4 MM d.o.o., OIB 37496100724</izvorni_sadrzaj>
    <derivirana_varijabla naziv="DomainObject.Predmet.ProtustrankaFormatedOIB_1">  4 MM d.o.o., OIB 37496100724</derivirana_varijabla>
  </DomainObject.Predmet.ProtustrankaFormatedOIB>
  <DomainObject.Predmet.ProtustrankaFormatedWithAdress>
    <izvorni_sadrzaj> 4 MM d.o.o., Vladimira Becića 30, 10360 Sesvete</izvorni_sadrzaj>
    <derivirana_varijabla naziv="DomainObject.Predmet.ProtustrankaFormatedWithAdress_1"> 4 MM d.o.o., Vladimira Becića 30, 10360 Sesvete</derivirana_varijabla>
  </DomainObject.Predmet.ProtustrankaFormatedWithAdress>
  <DomainObject.Predmet.ProtustrankaFormatedWithAdressOIB>
    <izvorni_sadrzaj> 4 MM d.o.o., OIB 37496100724, Vladimira Becića 30, 10360 Sesvete</izvorni_sadrzaj>
    <derivirana_varijabla naziv="DomainObject.Predmet.ProtustrankaFormatedWithAdressOIB_1"> 4 MM d.o.o., OIB 37496100724, Vladimira Becića 30, 10360 Sesvete</derivirana_varijabla>
  </DomainObject.Predmet.ProtustrankaFormatedWithAdressOIB>
  <DomainObject.Predmet.ProtustrankaWithAdress>
    <izvorni_sadrzaj>4 MM d.o.o. Vladimira Becića 30, 10360 Sesvete</izvorni_sadrzaj>
    <derivirana_varijabla naziv="DomainObject.Predmet.ProtustrankaWithAdress_1">4 MM d.o.o. Vladimira Becića 30, 10360 Sesvete</derivirana_varijabla>
  </DomainObject.Predmet.ProtustrankaWithAdress>
  <DomainObject.Predmet.ProtustrankaWithAdressOIB>
    <izvorni_sadrzaj>4 MM d.o.o., OIB 37496100724, Vladimira Becića 30, 10360 Sesvete</izvorni_sadrzaj>
    <derivirana_varijabla naziv="DomainObject.Predmet.ProtustrankaWithAdressOIB_1">4 MM d.o.o., OIB 37496100724, Vladimira Becića 30, 10360 Sesvete</derivirana_varijabla>
  </DomainObject.Predmet.ProtustrankaWithAdressOIB>
  <DomainObject.Predmet.ProtustrankaNazivFormated>
    <izvorni_sadrzaj>4 MM d.o.o.</izvorni_sadrzaj>
    <derivirana_varijabla naziv="DomainObject.Predmet.ProtustrankaNazivFormated_1">4 MM d.o.o.</derivirana_varijabla>
  </DomainObject.Predmet.ProtustrankaNazivFormated>
  <DomainObject.Predmet.ProtustrankaNazivFormatedOIB>
    <izvorni_sadrzaj>4 MM d.o.o., OIB 37496100724</izvorni_sadrzaj>
    <derivirana_varijabla naziv="DomainObject.Predmet.ProtustrankaNazivFormatedOIB_1">4 MM d.o.o., OIB 37496100724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 MM d.o.o.</item>
    </izvorni_sadrzaj>
    <derivirana_varijabla naziv="DomainObject.Predmet.ProtuStrankaListFormated_1">
      <item>4 MM d.o.o.</item>
    </derivirana_varijabla>
  </DomainObject.Predmet.ProtuStrankaListFormated>
  <DomainObject.Predmet.ProtuStrankaListFormatedOIB>
    <izvorni_sadrzaj>
      <item>4 MM d.o.o., OIB 37496100724</item>
    </izvorni_sadrzaj>
    <derivirana_varijabla naziv="DomainObject.Predmet.ProtuStrankaListFormatedOIB_1">
      <item>4 MM d.o.o., OIB 37496100724</item>
    </derivirana_varijabla>
  </DomainObject.Predmet.ProtuStrankaListFormatedOIB>
  <DomainObject.Predmet.ProtuStrankaListFormatedWithAdress>
    <izvorni_sadrzaj>
      <item>4 MM d.o.o., Vladimira Becića 30, 10360 Sesvete</item>
    </izvorni_sadrzaj>
    <derivirana_varijabla naziv="DomainObject.Predmet.ProtuStrankaListFormatedWithAdress_1">
      <item>4 MM d.o.o., Vladimira Becića 30, 10360 Sesvete</item>
    </derivirana_varijabla>
  </DomainObject.Predmet.ProtuStrankaListFormatedWithAdress>
  <DomainObject.Predmet.ProtuStrankaListFormatedWithAdressOIB>
    <izvorni_sadrzaj>
      <item>4 MM d.o.o., OIB 37496100724, Vladimira Becića 30, 10360 Sesvete</item>
    </izvorni_sadrzaj>
    <derivirana_varijabla naziv="DomainObject.Predmet.ProtuStrankaListFormatedWithAdressOIB_1">
      <item>4 MM d.o.o., OIB 37496100724, Vladimira Becića 30, 10360 Sesvete</item>
    </derivirana_varijabla>
  </DomainObject.Predmet.ProtuStrankaListFormatedWithAdressOIB>
  <DomainObject.Predmet.ProtuStrankaListNazivFormated>
    <izvorni_sadrzaj>
      <item>4 MM d.o.o.</item>
    </izvorni_sadrzaj>
    <derivirana_varijabla naziv="DomainObject.Predmet.ProtuStrankaListNazivFormated_1">
      <item>4 MM d.o.o.</item>
    </derivirana_varijabla>
  </DomainObject.Predmet.ProtuStrankaListNazivFormated>
  <DomainObject.Predmet.ProtuStrankaListNazivFormatedOIB>
    <izvorni_sadrzaj>
      <item>4 MM d.o.o., OIB 37496100724</item>
    </izvorni_sadrzaj>
    <derivirana_varijabla naziv="DomainObject.Predmet.ProtuStrankaListNazivFormatedOIB_1">
      <item>4 MM d.o.o., OIB 37496100724</item>
    </derivirana_varijabla>
  </DomainObject.Predmet.ProtuStrankaListNazivFormatedOIB>
  <DomainObject.Predmet.OstaliListFormated>
    <izvorni_sadrzaj>
      <item>Mirko Mesić</item>
      <item>Županijsko državno odvjetništvo u Zagrebu</item>
      <item>Anđelko Stankus</item>
      <item>Boris Mazalin</item>
    </izvorni_sadrzaj>
    <derivirana_varijabla naziv="DomainObject.Predmet.OstaliListFormated_1">
      <item>Mirko Mesić</item>
      <item>Županijsko državno odvjetništvo u Zagrebu</item>
      <item>Anđelko Stankus</item>
      <item>Boris Mazalin</item>
    </derivirana_varijabla>
  </DomainObject.Predmet.OstaliListFormated>
  <DomainObject.Predmet.OstaliListFormatedOIB>
    <izvorni_sadrzaj>
      <item>Mirko Mesić, OIB 98942189224</item>
      <item>Županijsko državno odvjetništvo u Zagrebu</item>
      <item>Anđelko Stankus, OIB 11168088853</item>
      <item>Boris Mazalin, OIB 17626758926</item>
    </izvorni_sadrzaj>
    <derivirana_varijabla naziv="DomainObject.Predmet.OstaliListFormatedOIB_1">
      <item>Mirko Mesić, OIB 98942189224</item>
      <item>Županijsko državno odvjetništvo u Zagrebu</item>
      <item>Anđelko Stankus, OIB 11168088853</item>
      <item>Boris Mazalin, OIB 17626758926</item>
    </derivirana_varijabla>
  </DomainObject.Predmet.OstaliListFormatedOIB>
  <DomainObject.Predmet.OstaliListFormatedWithAdress>
    <izvorni_sadrzaj>
      <item>Mirko Mesić, Vladimira Becića 30, 10360 Sesvete</item>
      <item>Županijsko državno odvjetništvo u Zagrebu</item>
      <item>Anđelko Stankus, Braće Radića 20, 42000 Jalkovec</item>
      <item>Boris Mazalin, Ilica 48/II, 10000 Zagreb</item>
    </izvorni_sadrzaj>
    <derivirana_varijabla naziv="DomainObject.Predmet.OstaliListFormatedWithAdress_1">
      <item>Mirko Mesić, Vladimira Becića 30, 10360 Sesvete</item>
      <item>Županijsko državno odvjetništvo u Zagrebu</item>
      <item>Anđelko Stankus, Braće Radića 20, 42000 Jalkovec</item>
      <item>Boris Mazalin, Ilica 48/II, 10000 Zagreb</item>
    </derivirana_varijabla>
  </DomainObject.Predmet.OstaliListFormatedWithAdress>
  <DomainObject.Predmet.OstaliListFormatedWithAdressOIB>
    <izvorni_sadrzaj>
      <item>Mirko Mesić, OIB 98942189224, Vladimira Becića 30, 10360 Sesvete</item>
      <item>Županijsko državno odvjetništvo u Zagrebu</item>
      <item>Anđelko Stankus, OIB 11168088853, Braće Radića 20, 42000 Jalkovec</item>
      <item>Boris Mazalin, OIB 17626758926, Ilica 48/II, 10000 Zagreb</item>
    </izvorni_sadrzaj>
    <derivirana_varijabla naziv="DomainObject.Predmet.OstaliListFormatedWithAdressOIB_1">
      <item>Mirko Mesić, OIB 98942189224, Vladimira Becića 30, 10360 Sesvete</item>
      <item>Županijsko državno odvjetništvo u Zagrebu</item>
      <item>Anđelko Stankus, OIB 11168088853, Braće Radića 20, 42000 Jalkovec</item>
      <item>Boris Mazalin, OIB 17626758926, Ilica 48/II, 10000 Zagreb</item>
    </derivirana_varijabla>
  </DomainObject.Predmet.OstaliListFormatedWithAdressOIB>
  <DomainObject.Predmet.OstaliListNazivFormated>
    <izvorni_sadrzaj>
      <item>Mirko Mesić</item>
      <item>Županijsko državno odvjetništvo u Zagrebu</item>
      <item>Anđelko Stankus</item>
      <item>Boris Mazalin</item>
    </izvorni_sadrzaj>
    <derivirana_varijabla naziv="DomainObject.Predmet.OstaliListNazivFormated_1">
      <item>Mirko Mesić</item>
      <item>Županijsko državno odvjetništvo u Zagrebu</item>
      <item>Anđelko Stankus</item>
      <item>Boris Mazalin</item>
    </derivirana_varijabla>
  </DomainObject.Predmet.OstaliListNazivFormated>
  <DomainObject.Predmet.OstaliListNazivFormatedOIB>
    <izvorni_sadrzaj>
      <item>Mirko Mesić, OIB 98942189224</item>
      <item>Županijsko državno odvjetništvo u Zagrebu</item>
      <item>Anđelko Stankus, OIB 11168088853</item>
      <item>Boris Mazalin, OIB 17626758926</item>
    </izvorni_sadrzaj>
    <derivirana_varijabla naziv="DomainObject.Predmet.OstaliListNazivFormatedOIB_1">
      <item>Mirko Mesić, OIB 98942189224</item>
      <item>Županijsko državno odvjetništvo u Zagrebu</item>
      <item>Anđelko Stankus, OIB 11168088853</item>
      <item>Boris Mazalin, OIB 17626758926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 MM d.o.o.</izvorni_sadrzaj>
    <derivirana_varijabla naziv="DomainObject.Predmet.ProtustrankaIDrugi_1">4 MM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4 MM d.o.o., OIB 37496100724, Vladimira Becića 30, 10360 Sesvete</izvorni_sadrzaj>
    <derivirana_varijabla naziv="DomainObject.Predmet.ProtustrankaIDrugiAdressOIB_1">4 MM d.o.o., OIB 37496100724, Vladimira Becića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MM d.o.o.</item>
      <item>FINA Regionalni centar Zagreb</item>
      <item>Mirko Mesić</item>
      <item>Županijsko državno odvjetništvo u Zagrebu</item>
      <item>Anđelko Stankus</item>
      <item>Boris Mazalin</item>
    </izvorni_sadrzaj>
    <derivirana_varijabla naziv="DomainObject.Predmet.SudioniciListNaziv_1">
      <item>4 MM d.o.o.</item>
      <item>FINA Regionalni centar Zagreb</item>
      <item>Mirko Mesić</item>
      <item>Županijsko državno odvjetništvo u Zagrebu</item>
      <item>Anđelko Stankus</item>
      <item>Boris Mazalin</item>
    </derivirana_varijabla>
  </DomainObject.Predmet.SudioniciListNaziv>
  <DomainObject.Predmet.SudioniciListAdressOIB>
    <izvorni_sadrzaj>
      <item>4 MM d.o.o., OIB 37496100724, Vladimira Becića 30,10360 Sesvete</item>
      <item>FINA Regionalni centar Zagreb, OIB 85821130368, Trg svibanjskih žrtava 1995. br.1,10000 Zagreb</item>
      <item>Mirko Mesić, OIB 98942189224, Vladimira Becića 30,10360 Sesvete</item>
      <item>Županijsko državno odvjetništvo u Zagrebu</item>
      <item>Anđelko Stankus, OIB 11168088853, Braće Radića 20,42000 Jalkovec</item>
      <item>Boris Mazalin, OIB 17626758926, Ilica 48/II,10000 Zagreb</item>
    </izvorni_sadrzaj>
    <derivirana_varijabla naziv="DomainObject.Predmet.SudioniciListAdressOIB_1">
      <item>4 MM d.o.o., OIB 37496100724, Vladimira Becića 30,10360 Sesvete</item>
      <item>FINA Regionalni centar Zagreb, OIB 85821130368, Trg svibanjskih žrtava 1995. br.1,10000 Zagreb</item>
      <item>Mirko Mesić, OIB 98942189224, Vladimira Becića 30,10360 Sesvete</item>
      <item>Županijsko državno odvjetništvo u Zagrebu</item>
      <item>Anđelko Stankus, OIB 11168088853, Braće Radića 20,42000 Jalkovec</item>
      <item>Boris Mazalin, OIB 17626758926, Ilica 48/II,10000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37496100724</item>
      <item>, OIB 85821130368</item>
      <item>, OIB 98942189224</item>
      <item>, OIB null</item>
      <item>, OIB 11168088853</item>
      <item>, OIB 17626758926</item>
    </izvorni_sadrzaj>
    <derivirana_varijabla naziv="DomainObject.Predmet.SudioniciListNazivOIB_1">
      <item>, OIB 37496100724</item>
      <item>, OIB 85821130368</item>
      <item>, OIB 98942189224</item>
      <item>, OIB null</item>
      <item>, OIB 11168088853</item>
      <item>, OIB 17626758926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1E4068-D4E5-4C1E-8A9A-9EDDF8C1F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2735</properties:Characters>
  <properties:Lines>77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2018-10-09T08:52:00Z</dcterms:created>
  <dc:creator>ilukac</dc:creator>
  <cp:lastModifiedBy>Mirjana Gašparić</cp:lastModifiedBy>
  <cp:lastPrinted>2018-10-09T11:33:00Z</cp:lastPrinted>
  <dcterms:modified xmlns:xsi="http://www.w3.org/2001/XMLSchema-instance" xsi:type="dcterms:W3CDTF">2018-10-09T11:33:00Z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(St-5854-2016  Rj. o UTVRĐENIM i OSPORENIM tražbinama_nema osporenih.docx)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