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b027" w14:paraId="498b027" w:rsidRDefault="00AD08A1" w:rsidP="00AD08A1" w:rsidR="00AD08A1" w:rsidRPr="00AD08A1">
      <w:pPr>
        <w:spacing w:lineRule="auto" w:line="276" w:after="200"/>
        <w:ind w:firstLine="708"/>
        <w:jc w:val="both"/>
        <w15:collapsed w:val="false"/>
        <w:rPr>
          <w:rFonts w:eastAsia="Calibri" w:hAnsi="Times New Roman" w:ascii="Times New Roman"/>
          <w:bCs/>
          <w:lang w:eastAsia="en-US"/>
        </w:rPr>
      </w:pPr>
      <w:bookmarkStart w:name="_GoBack" w:id="0"/>
      <w:bookmarkEnd w:id="0"/>
      <w:r w:rsidRPr="00AD08A1">
        <w:rPr>
          <w:rFonts w:eastAsia="Calibri" w:hAnsi="Times New Roman" w:ascii="Times New Roman"/>
          <w:bCs/>
          <w:lang w:eastAsia="en-US"/>
        </w:rPr>
        <w:t xml:space="preserve">   </w:t>
      </w:r>
      <w:r w:rsidR="00715150">
        <w:rPr>
          <w:rFonts w:eastAsia="Calibri" w:hAnsi="Times New Roman" w:ascii="Times New Roman"/>
          <w:noProof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08A1" w:rsidP="00AD08A1" w:rsidR="00AD08A1" w:rsidRPr="00AD08A1">
      <w:pPr>
        <w:rPr>
          <w:rFonts w:eastAsia="Calibri" w:hAnsi="Times New Roman" w:ascii="Times New Roman"/>
          <w:lang w:eastAsia="en-US"/>
        </w:rPr>
      </w:pPr>
      <w:r w:rsidRPr="00AD08A1">
        <w:rPr>
          <w:rFonts w:eastAsia="Calibri" w:hAnsi="Times New Roman" w:ascii="Times New Roman"/>
          <w:lang w:eastAsia="en-US"/>
        </w:rPr>
        <w:t xml:space="preserve">  REPUBLIKA HRVATSKA</w:t>
      </w:r>
    </w:p>
    <w:p w:rsidRDefault="00AD08A1" w:rsidP="00AD08A1" w:rsidR="00AD08A1" w:rsidRPr="00AD08A1">
      <w:pPr>
        <w:rPr>
          <w:rFonts w:eastAsia="Calibri" w:hAnsi="Times New Roman" w:ascii="Times New Roman"/>
          <w:lang w:eastAsia="en-US"/>
        </w:rPr>
      </w:pPr>
      <w:r w:rsidRPr="00AD08A1">
        <w:rPr>
          <w:rFonts w:eastAsia="Calibri" w:hAnsi="Times New Roman" w:ascii="Times New Roman"/>
          <w:lang w:eastAsia="en-US"/>
        </w:rPr>
        <w:t>TRGOVAČKI SUD U RIJECI</w:t>
      </w:r>
    </w:p>
    <w:p w:rsidRDefault="00AD08A1" w:rsidP="00AD08A1" w:rsidR="00AD08A1" w:rsidRPr="00AD08A1">
      <w:pPr>
        <w:rPr>
          <w:rFonts w:eastAsia="Calibri" w:hAnsi="Times New Roman" w:ascii="Times New Roman"/>
          <w:lang w:eastAsia="en-US"/>
        </w:rPr>
      </w:pPr>
      <w:r w:rsidRPr="00AD08A1">
        <w:rPr>
          <w:rFonts w:eastAsia="Calibri" w:hAnsi="Times New Roman" w:ascii="Times New Roman"/>
          <w:lang w:eastAsia="en-US"/>
        </w:rPr>
        <w:t xml:space="preserve">      Rijeka, Zadarska 1 i 3</w:t>
      </w:r>
    </w:p>
    <w:p w:rsidRDefault="00AD08A1" w:rsidP="00AD08A1" w:rsidR="00AD08A1" w:rsidRPr="00AD08A1">
      <w:pPr>
        <w:jc w:val="center"/>
        <w:rPr>
          <w:rFonts w:eastAsia="Calibri" w:hAnsi="Times New Roman" w:ascii="Times New Roman"/>
          <w:lang w:eastAsia="en-US"/>
        </w:rPr>
      </w:pPr>
    </w:p>
    <w:p w:rsidRDefault="00C977F2" w:rsidP="00AD08A1" w:rsidR="00C977F2">
      <w:pPr>
        <w:jc w:val="center"/>
        <w:rPr>
          <w:rFonts w:eastAsia="Calibri" w:hAnsi="Times New Roman" w:ascii="Times New Roman"/>
          <w:lang w:eastAsia="en-US"/>
        </w:rPr>
      </w:pPr>
    </w:p>
    <w:p w:rsidRDefault="00AD08A1" w:rsidP="00AD08A1" w:rsidR="00AD08A1" w:rsidRPr="00AD08A1">
      <w:pPr>
        <w:jc w:val="center"/>
        <w:rPr>
          <w:rFonts w:eastAsia="Calibri" w:hAnsi="Times New Roman" w:ascii="Times New Roman"/>
          <w:lang w:eastAsia="en-US"/>
        </w:rPr>
      </w:pPr>
      <w:r w:rsidRPr="00AD08A1">
        <w:rPr>
          <w:rFonts w:eastAsia="Calibri" w:hAnsi="Times New Roman" w:ascii="Times New Roman"/>
          <w:lang w:eastAsia="en-US"/>
        </w:rPr>
        <w:t>R E P U B L I K A     H R V A T S K A</w:t>
      </w:r>
    </w:p>
    <w:p w:rsidRDefault="00AD08A1" w:rsidP="00AD08A1" w:rsidR="00AD08A1" w:rsidRPr="00AD08A1">
      <w:pPr>
        <w:jc w:val="center"/>
        <w:rPr>
          <w:rFonts w:eastAsia="Calibri" w:hAnsi="Times New Roman" w:ascii="Times New Roman"/>
          <w:lang w:eastAsia="en-US"/>
        </w:rPr>
      </w:pPr>
    </w:p>
    <w:p w:rsidRDefault="00AD08A1" w:rsidP="00AD08A1" w:rsidR="00AD08A1" w:rsidRPr="00AD08A1">
      <w:pPr>
        <w:jc w:val="center"/>
        <w:rPr>
          <w:rFonts w:eastAsia="Calibri" w:hAnsi="Times New Roman" w:ascii="Times New Roman"/>
          <w:lang w:eastAsia="en-US"/>
        </w:rPr>
      </w:pPr>
      <w:r w:rsidRPr="00AD08A1">
        <w:rPr>
          <w:rFonts w:eastAsia="Calibri" w:hAnsi="Times New Roman" w:ascii="Times New Roman"/>
          <w:lang w:eastAsia="en-US"/>
        </w:rPr>
        <w:t>R J E Š E N J E</w:t>
      </w:r>
    </w:p>
    <w:p w:rsidRDefault="00AE1351" w:rsidP="00AE1351" w:rsidR="00AE1351" w:rsidRPr="00EC0DDE">
      <w:pPr>
        <w:rPr>
          <w:rFonts w:eastAsia="MS Mincho" w:hAnsi="Times New Roman" w:ascii="Times New Roman"/>
        </w:rPr>
      </w:pPr>
    </w:p>
    <w:p w:rsidRDefault="00AD08A1" w:rsidP="00D166A1" w:rsidR="00AD08A1">
      <w:pPr>
        <w:jc w:val="both"/>
        <w:rPr>
          <w:rFonts w:eastAsia="MS Mincho" w:hAnsi="Times New Roman" w:ascii="Times New Roman"/>
        </w:rPr>
      </w:pPr>
    </w:p>
    <w:p w:rsidRDefault="00AE1351" w:rsidP="00D166A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ab/>
        <w:t xml:space="preserve">Trgovački sud u Rijeci, po sucu ovog suda </w:t>
      </w:r>
      <w:proofErr w:type="spellStart"/>
      <w:r w:rsidRPr="00EC0DDE">
        <w:rPr>
          <w:rFonts w:eastAsia="MS Mincho" w:hAnsi="Times New Roman" w:ascii="Times New Roman"/>
        </w:rPr>
        <w:t>Liljane</w:t>
      </w:r>
      <w:proofErr w:type="spellEnd"/>
      <w:r w:rsidRPr="00EC0DDE">
        <w:rPr>
          <w:rFonts w:eastAsia="MS Mincho" w:hAnsi="Times New Roman" w:ascii="Times New Roman"/>
        </w:rPr>
        <w:t xml:space="preserve"> Ugrin, kao stečajnog suca, u predmetu provođenja stečajnog  postupka nad </w:t>
      </w:r>
      <w:r w:rsidR="00866505" w:rsidRPr="00EC0DDE">
        <w:rPr>
          <w:rFonts w:eastAsia="MS Mincho" w:hAnsi="Times New Roman" w:ascii="Times New Roman"/>
        </w:rPr>
        <w:t xml:space="preserve">dužnikom </w:t>
      </w:r>
      <w:r w:rsidR="00AD08A1" w:rsidRPr="00AD08A1">
        <w:rPr>
          <w:rFonts w:hAnsi="Times New Roman" w:ascii="Times New Roman"/>
        </w:rPr>
        <w:t xml:space="preserve">INTEGRAM INŽENJERING građevinarstvo, inženjering i trgovački poslovi d.o.o. u stečaju </w:t>
      </w:r>
      <w:proofErr w:type="spellStart"/>
      <w:r w:rsidR="00AD08A1" w:rsidRPr="00AD08A1">
        <w:rPr>
          <w:rFonts w:hAnsi="Times New Roman" w:ascii="Times New Roman"/>
        </w:rPr>
        <w:t>Viškovo</w:t>
      </w:r>
      <w:proofErr w:type="spellEnd"/>
      <w:r w:rsidR="00AD08A1" w:rsidRPr="00AD08A1">
        <w:rPr>
          <w:rFonts w:hAnsi="Times New Roman" w:ascii="Times New Roman"/>
        </w:rPr>
        <w:t>, Kosi 68 ( MBS 040009507 - OIB 41000595253 ) na ispitnom ročištu održanom dana 24. svibnja  2016.</w:t>
      </w:r>
      <w:r w:rsidRPr="00EC0DDE">
        <w:rPr>
          <w:rFonts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 xml:space="preserve">u prisutnosti stečajnog upravitelja, 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 xml:space="preserve">  </w:t>
      </w:r>
    </w:p>
    <w:p w:rsidRDefault="00AE1351" w:rsidP="00AE1351" w:rsidR="00AE1351">
      <w:pPr>
        <w:jc w:val="center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>r i j e š i o   j e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</w:p>
    <w:p w:rsidRDefault="00782327" w:rsidP="00AD08A1" w:rsidR="00AD08A1" w:rsidRPr="00AD08A1">
      <w:pPr>
        <w:jc w:val="both"/>
        <w:rPr>
          <w:rFonts w:eastAsia="MS Mincho" w:hAnsi="Times New Roman" w:ascii="Times New Roman"/>
        </w:rPr>
      </w:pPr>
      <w:r w:rsidRPr="00AD08A1">
        <w:rPr>
          <w:rFonts w:eastAsia="MS Mincho" w:hAnsi="Times New Roman" w:ascii="Times New Roman"/>
        </w:rPr>
        <w:t>I.        Utvrđene tražbine vjerovnika</w:t>
      </w:r>
      <w:r w:rsidR="00AD08A1" w:rsidRPr="00AD08A1">
        <w:rPr>
          <w:rFonts w:eastAsia="MS Mincho" w:hAnsi="Times New Roman" w:ascii="Times New Roman"/>
        </w:rPr>
        <w:t xml:space="preserve"> drugog višeg isplatnog reda:  </w:t>
      </w:r>
    </w:p>
    <w:p w:rsidRDefault="00AD08A1" w:rsidP="00AD08A1" w:rsidR="00AD08A1">
      <w:pPr>
        <w:jc w:val="both"/>
      </w:pPr>
      <w:r w:rsidRPr="009E5753">
        <w:tab/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5"/>
        <w:gridCol w:w="6804"/>
        <w:gridCol w:w="1701"/>
      </w:tblGrid>
      <w:tr w:rsidTr="0078401D" w:rsidR="00AD08A1" w:rsidRPr="006C20EA">
        <w:tc>
          <w:tcPr>
            <w:tcW w:type="dxa" w:w="675"/>
          </w:tcPr>
          <w:p w:rsidRDefault="00AD08A1" w:rsidP="00AD08A1" w:rsidR="00AD08A1" w:rsidRPr="006C20EA">
            <w:pPr>
              <w:pStyle w:val="Obinitekst"/>
              <w:numPr>
                <w:ilvl w:val="0"/>
                <w:numId w:val="12"/>
              </w:numPr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</w:p>
        </w:tc>
        <w:tc>
          <w:tcPr>
            <w:tcW w:type="dxa" w:w="6804"/>
          </w:tcPr>
          <w:p w:rsidRDefault="00AD08A1" w:rsidP="0078401D" w:rsidR="00AD08A1" w:rsidRPr="005E0122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>HRVATSKE VODE, Ul. grada Vukovara 220, Zagreb,</w:t>
            </w:r>
          </w:p>
          <w:p w:rsidRDefault="00AD08A1" w:rsidP="0078401D" w:rsidR="00AD08A1" w:rsidRPr="005E0122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OIB 28921383001 ( 1 ) </w:t>
            </w:r>
          </w:p>
        </w:tc>
        <w:tc>
          <w:tcPr>
            <w:tcW w:type="dxa" w:w="1701"/>
          </w:tcPr>
          <w:p w:rsidRDefault="00AD08A1" w:rsidP="0078401D" w:rsidR="00AD08A1" w:rsidRPr="006C20EA">
            <w:pPr>
              <w:pStyle w:val="Obinitekst"/>
              <w:jc w:val="right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6C20EA">
              <w:rPr>
                <w:rFonts w:cs="Times New Roman" w:eastAsia="MS Mincho" w:hAnsi="Times New Roman" w:ascii="Times New Roman"/>
                <w:sz w:val="24"/>
                <w:szCs w:val="24"/>
              </w:rPr>
              <w:t>30.439,27 kn</w:t>
            </w:r>
          </w:p>
        </w:tc>
      </w:tr>
      <w:tr w:rsidTr="0078401D" w:rsidR="00AD08A1" w:rsidRPr="006C20EA">
        <w:tc>
          <w:tcPr>
            <w:tcW w:type="dxa" w:w="675"/>
          </w:tcPr>
          <w:p w:rsidRDefault="00AD08A1" w:rsidP="00AD08A1" w:rsidR="00AD08A1" w:rsidRPr="006C20EA">
            <w:pPr>
              <w:pStyle w:val="Obinitekst"/>
              <w:numPr>
                <w:ilvl w:val="0"/>
                <w:numId w:val="12"/>
              </w:numPr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</w:p>
        </w:tc>
        <w:tc>
          <w:tcPr>
            <w:tcW w:type="dxa" w:w="6804"/>
          </w:tcPr>
          <w:p w:rsidRDefault="00AD08A1" w:rsidP="0078401D" w:rsidR="00AD08A1" w:rsidRPr="005E0122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KOMUNALAC d.o.o. Delnice, Frana Supila 173, </w:t>
            </w:r>
          </w:p>
          <w:p w:rsidRDefault="00AD08A1" w:rsidP="0078401D" w:rsidR="00AD08A1" w:rsidRPr="005E0122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OIB </w:t>
            </w:r>
            <w:r w:rsidRPr="005E0122">
              <w:rPr>
                <w:rFonts w:cs="Times New Roman" w:hAnsi="Times New Roman" w:ascii="Times New Roman"/>
                <w:sz w:val="24"/>
                <w:szCs w:val="24"/>
              </w:rPr>
              <w:t>22745185008</w:t>
            </w:r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 ( 2 )</w:t>
            </w:r>
          </w:p>
        </w:tc>
        <w:tc>
          <w:tcPr>
            <w:tcW w:type="dxa" w:w="1701"/>
          </w:tcPr>
          <w:p w:rsidRDefault="00AD08A1" w:rsidP="0078401D" w:rsidR="00AD08A1" w:rsidRPr="006C20EA">
            <w:pPr>
              <w:pStyle w:val="Obinitekst"/>
              <w:jc w:val="right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6C20EA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2.380,97 kn </w:t>
            </w:r>
          </w:p>
        </w:tc>
      </w:tr>
      <w:tr w:rsidTr="0078401D" w:rsidR="00AD08A1" w:rsidRPr="006C20EA">
        <w:tc>
          <w:tcPr>
            <w:tcW w:type="dxa" w:w="675"/>
          </w:tcPr>
          <w:p w:rsidRDefault="00AD08A1" w:rsidP="00AD08A1" w:rsidR="00AD08A1" w:rsidRPr="006C20EA">
            <w:pPr>
              <w:pStyle w:val="Obinitekst"/>
              <w:numPr>
                <w:ilvl w:val="0"/>
                <w:numId w:val="12"/>
              </w:numPr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</w:p>
        </w:tc>
        <w:tc>
          <w:tcPr>
            <w:tcW w:type="dxa" w:w="6804"/>
          </w:tcPr>
          <w:p w:rsidRDefault="00AD08A1" w:rsidP="0078401D" w:rsidR="00AD08A1" w:rsidRPr="005E0122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KOMUNALAC d.o.o. Delnice, Frana Supila 173, </w:t>
            </w:r>
          </w:p>
          <w:p w:rsidRDefault="00AD08A1" w:rsidP="0078401D" w:rsidR="00AD08A1" w:rsidRPr="005E0122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OIB </w:t>
            </w:r>
            <w:r w:rsidRPr="005E0122">
              <w:rPr>
                <w:rFonts w:cs="Times New Roman" w:hAnsi="Times New Roman" w:ascii="Times New Roman"/>
                <w:sz w:val="24"/>
                <w:szCs w:val="24"/>
              </w:rPr>
              <w:t>22745185008</w:t>
            </w:r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 ( 3 )</w:t>
            </w:r>
          </w:p>
        </w:tc>
        <w:tc>
          <w:tcPr>
            <w:tcW w:type="dxa" w:w="1701"/>
          </w:tcPr>
          <w:p w:rsidRDefault="00AD08A1" w:rsidP="0078401D" w:rsidR="00AD08A1" w:rsidRPr="006C20EA">
            <w:pPr>
              <w:pStyle w:val="Obinitekst"/>
              <w:jc w:val="right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6C20EA">
              <w:rPr>
                <w:rFonts w:cs="Times New Roman" w:eastAsia="MS Mincho" w:hAnsi="Times New Roman" w:ascii="Times New Roman"/>
                <w:sz w:val="24"/>
                <w:szCs w:val="24"/>
              </w:rPr>
              <w:t>1.317,98 kn</w:t>
            </w:r>
          </w:p>
        </w:tc>
      </w:tr>
      <w:tr w:rsidTr="0078401D" w:rsidR="00AD08A1" w:rsidRPr="006C20EA">
        <w:tc>
          <w:tcPr>
            <w:tcW w:type="dxa" w:w="675"/>
          </w:tcPr>
          <w:p w:rsidRDefault="00AD08A1" w:rsidP="00AD08A1" w:rsidR="00AD08A1" w:rsidRPr="006C20EA">
            <w:pPr>
              <w:pStyle w:val="Obinitekst"/>
              <w:numPr>
                <w:ilvl w:val="0"/>
                <w:numId w:val="12"/>
              </w:numPr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</w:p>
        </w:tc>
        <w:tc>
          <w:tcPr>
            <w:tcW w:type="dxa" w:w="6804"/>
          </w:tcPr>
          <w:p w:rsidRDefault="00AD08A1" w:rsidP="0078401D" w:rsidR="00AD08A1" w:rsidRPr="005E0122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>FINANCIJSK AGENCIJA, Vrtni put 3, Zagreb,</w:t>
            </w:r>
          </w:p>
          <w:p w:rsidRDefault="00AD08A1" w:rsidP="0078401D" w:rsidR="00AD08A1" w:rsidRPr="005E0122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OIB  85821130368 ( 4 ) </w:t>
            </w:r>
          </w:p>
        </w:tc>
        <w:tc>
          <w:tcPr>
            <w:tcW w:type="dxa" w:w="1701"/>
          </w:tcPr>
          <w:p w:rsidRDefault="00AD08A1" w:rsidP="0078401D" w:rsidR="00AD08A1" w:rsidRPr="006C20EA">
            <w:pPr>
              <w:pStyle w:val="Obinitekst"/>
              <w:jc w:val="right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6C20EA">
              <w:rPr>
                <w:rFonts w:cs="Times New Roman" w:eastAsia="MS Mincho" w:hAnsi="Times New Roman" w:ascii="Times New Roman"/>
                <w:sz w:val="24"/>
                <w:szCs w:val="24"/>
              </w:rPr>
              <w:t>3.399,67 kn</w:t>
            </w:r>
          </w:p>
        </w:tc>
      </w:tr>
      <w:tr w:rsidTr="0078401D" w:rsidR="00AD08A1" w:rsidRPr="006C20EA">
        <w:tc>
          <w:tcPr>
            <w:tcW w:type="dxa" w:w="675"/>
          </w:tcPr>
          <w:p w:rsidRDefault="00AD08A1" w:rsidP="00AD08A1" w:rsidR="00AD08A1" w:rsidRPr="006C20EA">
            <w:pPr>
              <w:pStyle w:val="Obinitekst"/>
              <w:numPr>
                <w:ilvl w:val="0"/>
                <w:numId w:val="12"/>
              </w:numPr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</w:p>
        </w:tc>
        <w:tc>
          <w:tcPr>
            <w:tcW w:type="dxa" w:w="6804"/>
          </w:tcPr>
          <w:p w:rsidRDefault="00AD08A1" w:rsidP="0078401D" w:rsidR="00AD08A1" w:rsidRPr="005E0122">
            <w:pPr>
              <w:pStyle w:val="Obinitekst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GRGURIĆ d.o.o. </w:t>
            </w:r>
            <w:r w:rsidRPr="005E0122">
              <w:rPr>
                <w:rFonts w:cs="Times New Roman" w:hAnsi="Times New Roman" w:ascii="Times New Roman"/>
                <w:sz w:val="24"/>
                <w:szCs w:val="24"/>
              </w:rPr>
              <w:t>Delnice, Prilaz Doli 2 16,</w:t>
            </w:r>
          </w:p>
          <w:p w:rsidRDefault="00AD08A1" w:rsidP="0078401D" w:rsidR="00AD08A1" w:rsidRPr="005E0122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hAnsi="Times New Roman" w:ascii="Times New Roman"/>
                <w:sz w:val="24"/>
                <w:szCs w:val="24"/>
              </w:rPr>
              <w:t xml:space="preserve">OIB 79395172427 ( 5 ) </w:t>
            </w:r>
          </w:p>
        </w:tc>
        <w:tc>
          <w:tcPr>
            <w:tcW w:type="dxa" w:w="1701"/>
          </w:tcPr>
          <w:p w:rsidRDefault="00AD08A1" w:rsidP="0078401D" w:rsidR="00AD08A1" w:rsidRPr="006C20EA">
            <w:pPr>
              <w:pStyle w:val="Obinitekst"/>
              <w:jc w:val="right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6C20EA">
              <w:rPr>
                <w:rFonts w:cs="Times New Roman" w:eastAsia="MS Mincho" w:hAnsi="Times New Roman" w:ascii="Times New Roman"/>
                <w:sz w:val="24"/>
                <w:szCs w:val="24"/>
              </w:rPr>
              <w:t>76.056,27 kn</w:t>
            </w:r>
          </w:p>
        </w:tc>
      </w:tr>
      <w:tr w:rsidTr="0078401D" w:rsidR="00AD08A1" w:rsidRPr="006C20EA">
        <w:tc>
          <w:tcPr>
            <w:tcW w:type="dxa" w:w="675"/>
          </w:tcPr>
          <w:p w:rsidRDefault="00AD08A1" w:rsidP="00AD08A1" w:rsidR="00AD08A1" w:rsidRPr="006C20EA">
            <w:pPr>
              <w:pStyle w:val="Obinitekst"/>
              <w:numPr>
                <w:ilvl w:val="0"/>
                <w:numId w:val="12"/>
              </w:numPr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</w:p>
        </w:tc>
        <w:tc>
          <w:tcPr>
            <w:tcW w:type="dxa" w:w="6804"/>
          </w:tcPr>
          <w:p w:rsidRDefault="00AD08A1" w:rsidP="0078401D" w:rsidR="00AD08A1" w:rsidRPr="005E0122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hAnsi="Times New Roman" w:ascii="Times New Roman"/>
                <w:sz w:val="24"/>
                <w:szCs w:val="24"/>
              </w:rPr>
              <w:t xml:space="preserve">HEP-Operator distribucijskog sustava d.o.o. ELEKTROPRIMORJE  Rijeka, Viktora Cara Emina 2, </w:t>
            </w:r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OIB </w:t>
            </w:r>
            <w:r w:rsidRPr="005E0122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46830600751 ( 6 ) </w:t>
            </w:r>
          </w:p>
        </w:tc>
        <w:tc>
          <w:tcPr>
            <w:tcW w:type="dxa" w:w="1701"/>
          </w:tcPr>
          <w:p w:rsidRDefault="00AD08A1" w:rsidP="0078401D" w:rsidR="00AD08A1" w:rsidRPr="006C20EA">
            <w:pPr>
              <w:pStyle w:val="Obinitekst"/>
              <w:jc w:val="right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>
              <w:rPr>
                <w:rFonts w:cs="Times New Roman" w:eastAsia="MS Mincho" w:hAnsi="Times New Roman" w:ascii="Times New Roman"/>
                <w:sz w:val="24"/>
                <w:szCs w:val="24"/>
              </w:rPr>
              <w:t>5.026,19 kn</w:t>
            </w:r>
          </w:p>
        </w:tc>
      </w:tr>
      <w:tr w:rsidTr="0078401D" w:rsidR="00AD08A1" w:rsidRPr="006C20EA">
        <w:tc>
          <w:tcPr>
            <w:tcW w:type="dxa" w:w="675"/>
          </w:tcPr>
          <w:p w:rsidRDefault="00AD08A1" w:rsidP="00AD08A1" w:rsidR="00AD08A1" w:rsidRPr="006C20EA">
            <w:pPr>
              <w:pStyle w:val="Obinitekst"/>
              <w:numPr>
                <w:ilvl w:val="0"/>
                <w:numId w:val="12"/>
              </w:numPr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</w:p>
        </w:tc>
        <w:tc>
          <w:tcPr>
            <w:tcW w:type="dxa" w:w="6804"/>
          </w:tcPr>
          <w:p w:rsidRDefault="00AD08A1" w:rsidP="0078401D" w:rsidR="00AD08A1" w:rsidRPr="005E0122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>Hypo Alpe-</w:t>
            </w:r>
            <w:proofErr w:type="spellStart"/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>Adria</w:t>
            </w:r>
            <w:proofErr w:type="spellEnd"/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>-Bank d.d. Zagreb, Slavonska 6,</w:t>
            </w:r>
          </w:p>
          <w:p w:rsidRDefault="00AD08A1" w:rsidP="0078401D" w:rsidR="00AD08A1" w:rsidRPr="005E0122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>OIB 14036333877 ( 7 )</w:t>
            </w:r>
          </w:p>
        </w:tc>
        <w:tc>
          <w:tcPr>
            <w:tcW w:type="dxa" w:w="1701"/>
          </w:tcPr>
          <w:p w:rsidRDefault="00AD08A1" w:rsidP="0078401D" w:rsidR="00AD08A1" w:rsidRPr="006C20EA">
            <w:pPr>
              <w:pStyle w:val="Obinitekst"/>
              <w:jc w:val="right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8.189,12 kn </w:t>
            </w:r>
          </w:p>
        </w:tc>
      </w:tr>
      <w:tr w:rsidTr="0078401D" w:rsidR="00AD08A1" w:rsidRPr="006C20EA">
        <w:tc>
          <w:tcPr>
            <w:tcW w:type="dxa" w:w="675"/>
          </w:tcPr>
          <w:p w:rsidRDefault="00AD08A1" w:rsidP="00AD08A1" w:rsidR="00AD08A1" w:rsidRPr="006C20EA">
            <w:pPr>
              <w:pStyle w:val="Obinitekst"/>
              <w:numPr>
                <w:ilvl w:val="0"/>
                <w:numId w:val="12"/>
              </w:numPr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</w:p>
        </w:tc>
        <w:tc>
          <w:tcPr>
            <w:tcW w:type="dxa" w:w="6804"/>
          </w:tcPr>
          <w:p w:rsidRDefault="00AD08A1" w:rsidP="0078401D" w:rsidR="00AD08A1" w:rsidRPr="005E0122">
            <w:pPr>
              <w:pStyle w:val="Obinitekst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hAnsi="Times New Roman" w:ascii="Times New Roman"/>
                <w:sz w:val="24"/>
                <w:szCs w:val="24"/>
              </w:rPr>
              <w:t>HEP-Opskrba d.o.o. Zagreb, Ulica grada Vukovara 37</w:t>
            </w:r>
          </w:p>
          <w:p w:rsidRDefault="00AD08A1" w:rsidP="0078401D" w:rsidR="00AD08A1" w:rsidRPr="005E0122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OIB </w:t>
            </w:r>
            <w:r w:rsidRPr="005E0122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63073332379 ( 8 ) </w:t>
            </w:r>
          </w:p>
        </w:tc>
        <w:tc>
          <w:tcPr>
            <w:tcW w:type="dxa" w:w="1701"/>
          </w:tcPr>
          <w:p w:rsidRDefault="00AD08A1" w:rsidP="0078401D" w:rsidR="00AD08A1" w:rsidRPr="006C20EA">
            <w:pPr>
              <w:pStyle w:val="Obinitekst"/>
              <w:jc w:val="right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>
              <w:rPr>
                <w:rFonts w:cs="Times New Roman" w:eastAsia="MS Mincho" w:hAnsi="Times New Roman" w:ascii="Times New Roman"/>
                <w:sz w:val="24"/>
                <w:szCs w:val="24"/>
              </w:rPr>
              <w:t>2.084,59 kn</w:t>
            </w:r>
          </w:p>
        </w:tc>
      </w:tr>
      <w:tr w:rsidTr="0078401D" w:rsidR="00AD08A1" w:rsidRPr="006C20EA">
        <w:tc>
          <w:tcPr>
            <w:tcW w:type="dxa" w:w="675"/>
          </w:tcPr>
          <w:p w:rsidRDefault="00AD08A1" w:rsidP="00AD08A1" w:rsidR="00AD08A1" w:rsidRPr="006C20EA">
            <w:pPr>
              <w:pStyle w:val="Obinitekst"/>
              <w:numPr>
                <w:ilvl w:val="0"/>
                <w:numId w:val="12"/>
              </w:numPr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</w:p>
        </w:tc>
        <w:tc>
          <w:tcPr>
            <w:tcW w:type="dxa" w:w="6804"/>
          </w:tcPr>
          <w:p w:rsidRDefault="00AD08A1" w:rsidP="0078401D" w:rsidR="00AD08A1" w:rsidRPr="005E0122">
            <w:pPr>
              <w:pStyle w:val="Obinitekst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TRIGLAV </w:t>
            </w:r>
            <w:r w:rsidRPr="005E0122">
              <w:rPr>
                <w:rFonts w:cs="Times New Roman" w:hAnsi="Times New Roman" w:ascii="Times New Roman"/>
                <w:sz w:val="24"/>
                <w:szCs w:val="24"/>
              </w:rPr>
              <w:t xml:space="preserve">OSIGURANJE d. d. Zagreb, Antuna </w:t>
            </w:r>
            <w:proofErr w:type="spellStart"/>
            <w:r w:rsidRPr="005E0122">
              <w:rPr>
                <w:rFonts w:cs="Times New Roman" w:hAnsi="Times New Roman" w:ascii="Times New Roman"/>
                <w:sz w:val="24"/>
                <w:szCs w:val="24"/>
              </w:rPr>
              <w:t>Heinza</w:t>
            </w:r>
            <w:proofErr w:type="spellEnd"/>
            <w:r w:rsidRPr="005E0122">
              <w:rPr>
                <w:rFonts w:cs="Times New Roman" w:hAnsi="Times New Roman" w:ascii="Times New Roman"/>
                <w:sz w:val="24"/>
                <w:szCs w:val="24"/>
              </w:rPr>
              <w:t xml:space="preserve"> 4</w:t>
            </w:r>
          </w:p>
          <w:p w:rsidRDefault="00AD08A1" w:rsidP="0078401D" w:rsidR="00AD08A1" w:rsidRPr="005E0122">
            <w:pPr>
              <w:pStyle w:val="Obinitekst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E0122">
              <w:rPr>
                <w:rFonts w:cs="Times New Roman" w:hAnsi="Times New Roman" w:ascii="Times New Roman"/>
                <w:sz w:val="24"/>
                <w:szCs w:val="24"/>
              </w:rPr>
              <w:t xml:space="preserve"> OIB 29743547503 ( 9 ) </w:t>
            </w:r>
          </w:p>
        </w:tc>
        <w:tc>
          <w:tcPr>
            <w:tcW w:type="dxa" w:w="1701"/>
          </w:tcPr>
          <w:p w:rsidRDefault="00AD08A1" w:rsidP="0078401D" w:rsidR="00AD08A1" w:rsidRPr="006C20EA">
            <w:pPr>
              <w:pStyle w:val="Obinitekst"/>
              <w:jc w:val="right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>
              <w:rPr>
                <w:rFonts w:cs="Times New Roman" w:eastAsia="MS Mincho" w:hAnsi="Times New Roman" w:ascii="Times New Roman"/>
                <w:sz w:val="24"/>
                <w:szCs w:val="24"/>
              </w:rPr>
              <w:t>1.025,81 kn</w:t>
            </w:r>
          </w:p>
        </w:tc>
      </w:tr>
    </w:tbl>
    <w:p w:rsidRDefault="00AD08A1" w:rsidP="00AD08A1" w:rsidR="00AD08A1">
      <w:pPr>
        <w:jc w:val="both"/>
      </w:pPr>
      <w:r>
        <w:tab/>
      </w:r>
    </w:p>
    <w:p w:rsidRDefault="00742C23" w:rsidP="00AD08A1" w:rsidR="00742C23">
      <w:pPr>
        <w:jc w:val="both"/>
      </w:pPr>
    </w:p>
    <w:p w:rsidRDefault="00AD08A1" w:rsidP="00AD08A1" w:rsidR="00AE1351" w:rsidRPr="00AD08A1">
      <w:pPr>
        <w:jc w:val="center"/>
        <w:rPr>
          <w:rFonts w:hAnsi="Times New Roman" w:ascii="Times New Roman"/>
        </w:rPr>
      </w:pPr>
      <w:r w:rsidRPr="00AD08A1">
        <w:rPr>
          <w:rFonts w:hAnsi="Times New Roman" w:ascii="Times New Roman"/>
        </w:rPr>
        <w:t>O</w:t>
      </w:r>
      <w:r w:rsidR="00AE1351" w:rsidRPr="00AD08A1">
        <w:rPr>
          <w:rFonts w:hAnsi="Times New Roman" w:ascii="Times New Roman"/>
        </w:rPr>
        <w:t>brazloženje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</w:p>
    <w:p w:rsidRDefault="00AE1351" w:rsidP="00541D71" w:rsidR="00AE1351" w:rsidRPr="00EC0DDE">
      <w:pPr>
        <w:ind w:firstLine="708"/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 xml:space="preserve">Na  ispitnom ročištu održanom dana </w:t>
      </w:r>
      <w:r w:rsidR="00885745">
        <w:rPr>
          <w:rFonts w:eastAsia="MS Mincho" w:hAnsi="Times New Roman" w:ascii="Times New Roman"/>
        </w:rPr>
        <w:t xml:space="preserve">24. svibnja </w:t>
      </w:r>
      <w:r w:rsidR="00541D71" w:rsidRPr="00EC0DDE">
        <w:rPr>
          <w:rFonts w:eastAsia="MS Mincho" w:hAnsi="Times New Roman" w:ascii="Times New Roman"/>
        </w:rPr>
        <w:t>201</w:t>
      </w:r>
      <w:r w:rsidR="00885745">
        <w:rPr>
          <w:rFonts w:eastAsia="MS Mincho" w:hAnsi="Times New Roman" w:ascii="Times New Roman"/>
        </w:rPr>
        <w:t>6</w:t>
      </w:r>
      <w:r w:rsidR="00A611F9" w:rsidRPr="00EC0DDE">
        <w:rPr>
          <w:rFonts w:eastAsia="MS Mincho" w:hAnsi="Times New Roman" w:ascii="Times New Roman"/>
        </w:rPr>
        <w:t>.</w:t>
      </w:r>
      <w:r w:rsidR="00E86FB2" w:rsidRPr="00EC0DDE">
        <w:rPr>
          <w:rFonts w:eastAsia="MS Mincho" w:hAnsi="Times New Roman" w:ascii="Times New Roman"/>
        </w:rPr>
        <w:t xml:space="preserve"> </w:t>
      </w:r>
      <w:r w:rsidRPr="00EC0DDE">
        <w:rPr>
          <w:rFonts w:eastAsia="MS Mincho" w:hAnsi="Times New Roman" w:ascii="Times New Roman"/>
        </w:rPr>
        <w:t xml:space="preserve">ispitane su sve prijave tražbina prema svojim iznosima i redu. 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 xml:space="preserve"> </w:t>
      </w:r>
    </w:p>
    <w:p w:rsidRDefault="00AE1351" w:rsidP="00866505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lastRenderedPageBreak/>
        <w:t xml:space="preserve">  </w:t>
      </w:r>
      <w:r w:rsidRPr="00EC0DDE">
        <w:rPr>
          <w:rFonts w:hAnsi="Times New Roman" w:ascii="Times New Roman"/>
        </w:rPr>
        <w:tab/>
        <w:t xml:space="preserve"> Stečajni sudac je sukladno odredbi članka 177. stavak 2. Stečajnog zakona </w:t>
      </w:r>
      <w:r w:rsidR="00866505" w:rsidRPr="00EC0DDE">
        <w:rPr>
          <w:rFonts w:eastAsia="MS Mincho" w:hAnsi="Times New Roman" w:ascii="Times New Roman"/>
        </w:rPr>
        <w:t>(“Narodne novine” broj 44/96, 29/99, 129/00, 123/02, 82/06, 116/10, 25/12 i 133/12, u daljnjem tekstu: SZ)</w:t>
      </w:r>
      <w:r w:rsidRPr="00EC0DDE">
        <w:rPr>
          <w:rFonts w:hAnsi="Times New Roman" w:ascii="Times New Roman"/>
        </w:rPr>
        <w:t xml:space="preserve"> sastavio tablicu  ispitanih  tražbina u koju su za svaku tražbinu uneseni podaci u kojoj je mjeri tražbina utvrđena prema svom iznosu i svom redu, odnosno kojem iznosu i od koga je tražbina osporena. 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 xml:space="preserve"> </w:t>
      </w:r>
    </w:p>
    <w:p w:rsidRDefault="00AE1351" w:rsidP="00AE1351" w:rsidR="00AE1351" w:rsidRPr="00EC0DDE">
      <w:pPr>
        <w:ind w:firstLine="708"/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>Tražbine označene u točki I. izreke ovog rješenja smatraju se utvrđenim sukladno odredbi članka 177. stavak 1. SZ,  budući ih je na ispitnom ročiš</w:t>
      </w:r>
      <w:r w:rsidR="00742C23">
        <w:rPr>
          <w:rFonts w:hAnsi="Times New Roman" w:ascii="Times New Roman"/>
        </w:rPr>
        <w:t>tu priznao stečajni upravitelj.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  <w:r w:rsidRPr="00EC0DDE">
        <w:rPr>
          <w:rFonts w:eastAsia="MS Mincho" w:hAnsi="Times New Roman" w:ascii="Times New Roman"/>
        </w:rPr>
        <w:tab/>
      </w:r>
    </w:p>
    <w:p w:rsidRDefault="00885745" w:rsidP="00AE1351" w:rsidR="00AE1351" w:rsidRPr="00EC0DDE">
      <w:pPr>
        <w:ind w:firstLine="708"/>
        <w:jc w:val="both"/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>Stoga je valjalo iz</w:t>
      </w:r>
      <w:r w:rsidR="00AE1351" w:rsidRPr="00EC0DDE">
        <w:rPr>
          <w:rFonts w:eastAsia="MS Mincho" w:hAnsi="Times New Roman" w:ascii="Times New Roman"/>
        </w:rPr>
        <w:t xml:space="preserve"> navedenog sukladno odredbi članka 177. stavak 3. SZ odlučiti kao u točki I. izreke ovog rješenja.</w:t>
      </w:r>
    </w:p>
    <w:p w:rsidRDefault="00885745" w:rsidP="00020158" w:rsidR="00885745">
      <w:pPr>
        <w:jc w:val="center"/>
        <w:rPr>
          <w:rFonts w:hAnsi="Times New Roman" w:ascii="Times New Roman"/>
        </w:rPr>
      </w:pPr>
    </w:p>
    <w:p w:rsidRDefault="00AE1351" w:rsidP="00020158" w:rsidR="00AE1351" w:rsidRPr="00EC0DDE">
      <w:pPr>
        <w:jc w:val="center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Rijeci, </w:t>
      </w:r>
      <w:r w:rsidR="00885745" w:rsidRPr="00AD08A1">
        <w:rPr>
          <w:rFonts w:hAnsi="Times New Roman" w:ascii="Times New Roman"/>
        </w:rPr>
        <w:t>24. svibnja  2016.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</w:p>
    <w:p w:rsidRDefault="00AE1351" w:rsidP="00AE1351" w:rsidR="00AE1351" w:rsidRPr="00EC0DDE">
      <w:pPr>
        <w:jc w:val="right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                             Stečajni sudac  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                                                                                                              </w:t>
      </w:r>
    </w:p>
    <w:p w:rsidRDefault="00AE1351" w:rsidP="00AE1351" w:rsidR="00AE1351" w:rsidRPr="00EC0DDE">
      <w:pPr>
        <w:jc w:val="right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Liljana Ugrin    </w:t>
      </w:r>
    </w:p>
    <w:p w:rsidRDefault="00AE1351" w:rsidP="00AE1351" w:rsidR="00AE1351" w:rsidRPr="00EC0DDE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EC0DDE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>
      <w:pPr>
        <w:jc w:val="both"/>
        <w:rPr>
          <w:rFonts w:eastAsia="MS Mincho" w:hAnsi="Times New Roman" w:ascii="Times New Roman"/>
          <w:lang w:val="de-DE"/>
        </w:rPr>
      </w:pPr>
      <w:r w:rsidRPr="00EC0DDE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742C23" w:rsidP="00AE1351" w:rsidR="00742C23" w:rsidRPr="00EC0DDE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  <w:lang w:val="de-DE"/>
        </w:rPr>
        <w:t xml:space="preserve">          </w:t>
      </w:r>
      <w:proofErr w:type="spellStart"/>
      <w:r w:rsidRPr="00EC0DDE">
        <w:rPr>
          <w:rFonts w:hAnsi="Times New Roman" w:ascii="Times New Roman"/>
          <w:lang w:val="de-DE"/>
        </w:rPr>
        <w:t>Protiv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ovog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rješenja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pravo</w:t>
      </w:r>
      <w:proofErr w:type="spellEnd"/>
      <w:r w:rsidRPr="00EC0DDE">
        <w:rPr>
          <w:rFonts w:hAnsi="Times New Roman" w:ascii="Times New Roman"/>
          <w:lang w:val="de-DE"/>
        </w:rPr>
        <w:t xml:space="preserve">  na  </w:t>
      </w:r>
      <w:proofErr w:type="spellStart"/>
      <w:r w:rsidRPr="00EC0DDE">
        <w:rPr>
          <w:rFonts w:hAnsi="Times New Roman" w:ascii="Times New Roman"/>
          <w:lang w:val="de-DE"/>
        </w:rPr>
        <w:t>žalbu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ima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stečajni</w:t>
      </w:r>
      <w:proofErr w:type="spellEnd"/>
      <w:r w:rsidRPr="00EC0DDE">
        <w:rPr>
          <w:rFonts w:hAnsi="Times New Roman" w:ascii="Times New Roman"/>
          <w:lang w:val="de-DE"/>
        </w:rPr>
        <w:t xml:space="preserve">   </w:t>
      </w:r>
      <w:proofErr w:type="spellStart"/>
      <w:r w:rsidRPr="00EC0DDE">
        <w:rPr>
          <w:rFonts w:hAnsi="Times New Roman" w:ascii="Times New Roman"/>
          <w:lang w:val="de-DE"/>
        </w:rPr>
        <w:t>upravitelj</w:t>
      </w:r>
      <w:proofErr w:type="spellEnd"/>
      <w:r w:rsidRPr="00EC0DDE">
        <w:rPr>
          <w:rFonts w:hAnsi="Times New Roman" w:ascii="Times New Roman"/>
          <w:lang w:val="de-DE"/>
        </w:rPr>
        <w:t xml:space="preserve">  i </w:t>
      </w:r>
      <w:proofErr w:type="spellStart"/>
      <w:r w:rsidRPr="00EC0DDE">
        <w:rPr>
          <w:rFonts w:hAnsi="Times New Roman" w:ascii="Times New Roman"/>
          <w:lang w:val="de-DE"/>
        </w:rPr>
        <w:t>svaki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vjerovnik</w:t>
      </w:r>
      <w:proofErr w:type="spellEnd"/>
      <w:r w:rsidRPr="00EC0DDE">
        <w:rPr>
          <w:rFonts w:hAnsi="Times New Roman" w:ascii="Times New Roman"/>
          <w:lang w:val="de-DE"/>
        </w:rPr>
        <w:t xml:space="preserve"> u </w:t>
      </w:r>
      <w:proofErr w:type="spellStart"/>
      <w:r w:rsidRPr="00EC0DDE">
        <w:rPr>
          <w:rFonts w:hAnsi="Times New Roman" w:ascii="Times New Roman"/>
          <w:lang w:val="de-DE"/>
        </w:rPr>
        <w:t>dijelu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koji</w:t>
      </w:r>
      <w:proofErr w:type="spellEnd"/>
      <w:r w:rsidRPr="00EC0DDE">
        <w:rPr>
          <w:rFonts w:hAnsi="Times New Roman" w:ascii="Times New Roman"/>
          <w:lang w:val="de-DE"/>
        </w:rPr>
        <w:t xml:space="preserve"> se  </w:t>
      </w:r>
      <w:proofErr w:type="spellStart"/>
      <w:r w:rsidRPr="00EC0DDE">
        <w:rPr>
          <w:rFonts w:hAnsi="Times New Roman" w:ascii="Times New Roman"/>
          <w:lang w:val="de-DE"/>
        </w:rPr>
        <w:t>tiče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njegove</w:t>
      </w:r>
      <w:proofErr w:type="spellEnd"/>
      <w:r w:rsidRPr="00EC0DDE">
        <w:rPr>
          <w:rFonts w:hAnsi="Times New Roman" w:ascii="Times New Roman"/>
          <w:lang w:val="de-DE"/>
        </w:rPr>
        <w:t xml:space="preserve">  </w:t>
      </w:r>
      <w:proofErr w:type="spellStart"/>
      <w:r w:rsidRPr="00EC0DDE">
        <w:rPr>
          <w:rFonts w:hAnsi="Times New Roman" w:ascii="Times New Roman"/>
          <w:lang w:val="de-DE"/>
        </w:rPr>
        <w:t>prijavljene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tražbine</w:t>
      </w:r>
      <w:proofErr w:type="spellEnd"/>
      <w:r w:rsidRPr="00EC0DDE">
        <w:rPr>
          <w:rFonts w:hAnsi="Times New Roman" w:ascii="Times New Roman"/>
          <w:lang w:val="de-DE"/>
        </w:rPr>
        <w:t xml:space="preserve"> i </w:t>
      </w:r>
      <w:proofErr w:type="spellStart"/>
      <w:r w:rsidRPr="00EC0DDE">
        <w:rPr>
          <w:rFonts w:hAnsi="Times New Roman" w:ascii="Times New Roman"/>
          <w:lang w:val="de-DE"/>
        </w:rPr>
        <w:t>tražbine</w:t>
      </w:r>
      <w:proofErr w:type="spellEnd"/>
      <w:r w:rsidRPr="00EC0DDE">
        <w:rPr>
          <w:rFonts w:hAnsi="Times New Roman" w:ascii="Times New Roman"/>
          <w:lang w:val="de-DE"/>
        </w:rPr>
        <w:t xml:space="preserve"> </w:t>
      </w:r>
      <w:proofErr w:type="spellStart"/>
      <w:r w:rsidRPr="00EC0DDE">
        <w:rPr>
          <w:rFonts w:hAnsi="Times New Roman" w:ascii="Times New Roman"/>
          <w:lang w:val="de-DE"/>
        </w:rPr>
        <w:t>koju</w:t>
      </w:r>
      <w:proofErr w:type="spellEnd"/>
      <w:r w:rsidRPr="00EC0DDE">
        <w:rPr>
          <w:rFonts w:hAnsi="Times New Roman" w:ascii="Times New Roman"/>
          <w:lang w:val="de-DE"/>
        </w:rPr>
        <w:t xml:space="preserve"> je </w:t>
      </w:r>
      <w:proofErr w:type="spellStart"/>
      <w:r w:rsidRPr="00EC0DDE">
        <w:rPr>
          <w:rFonts w:hAnsi="Times New Roman" w:ascii="Times New Roman"/>
          <w:lang w:val="de-DE"/>
        </w:rPr>
        <w:t>osporio</w:t>
      </w:r>
      <w:proofErr w:type="spellEnd"/>
      <w:r w:rsidRPr="00EC0DDE">
        <w:rPr>
          <w:rFonts w:hAnsi="Times New Roman" w:ascii="Times New Roman"/>
          <w:lang w:val="de-DE"/>
        </w:rPr>
        <w:t xml:space="preserve">  (</w:t>
      </w:r>
      <w:proofErr w:type="spellStart"/>
      <w:r w:rsidRPr="00EC0DDE">
        <w:rPr>
          <w:rFonts w:hAnsi="Times New Roman" w:ascii="Times New Roman"/>
          <w:lang w:val="de-DE"/>
        </w:rPr>
        <w:t>članak</w:t>
      </w:r>
      <w:proofErr w:type="spellEnd"/>
      <w:r w:rsidRPr="00EC0DDE">
        <w:rPr>
          <w:rFonts w:hAnsi="Times New Roman" w:ascii="Times New Roman"/>
          <w:lang w:val="de-DE"/>
        </w:rPr>
        <w:t xml:space="preserve"> 177.  </w:t>
      </w:r>
      <w:r w:rsidRPr="00EC0DDE">
        <w:rPr>
          <w:rFonts w:hAnsi="Times New Roman" w:ascii="Times New Roman"/>
        </w:rPr>
        <w:t xml:space="preserve">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AE1351" w:rsidP="00742C23" w:rsidR="00AE1351" w:rsidRPr="00EC0DDE">
      <w:pPr>
        <w:ind w:firstLine="708"/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Žalba izjavljena protiv rješenja o upućivanju u parnicu bez utjecaja je na ostavljeni rok za upućivanje u parnicu ( članak 178. stavak 6. SZ). 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</w:p>
    <w:p w:rsidRDefault="00EC0DDE" w:rsidP="00AE1351" w:rsidR="00EC0DDE">
      <w:pPr>
        <w:jc w:val="both"/>
        <w:rPr>
          <w:rFonts w:hAnsi="Times New Roman" w:ascii="Times New Roman"/>
        </w:rPr>
      </w:pPr>
    </w:p>
    <w:p w:rsidRDefault="00EC0DDE" w:rsidP="00AE1351" w:rsidR="00EC0DDE">
      <w:pPr>
        <w:jc w:val="both"/>
        <w:rPr>
          <w:rFonts w:hAnsi="Times New Roman" w:ascii="Times New Roman"/>
        </w:rPr>
      </w:pPr>
    </w:p>
    <w:p w:rsidRDefault="0071555D" w:rsidP="00AE1351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>D</w:t>
      </w:r>
      <w:r w:rsidR="00AE1351" w:rsidRPr="00EC0DDE">
        <w:rPr>
          <w:rFonts w:hAnsi="Times New Roman" w:ascii="Times New Roman"/>
        </w:rPr>
        <w:t>NA</w:t>
      </w:r>
    </w:p>
    <w:p w:rsidRDefault="00AE1351" w:rsidP="00AE1351" w:rsidR="00AE1351" w:rsidRPr="00EC0DDE">
      <w:pPr>
        <w:jc w:val="both"/>
        <w:rPr>
          <w:rFonts w:hAnsi="Times New Roman" w:ascii="Times New Roman"/>
        </w:rPr>
      </w:pPr>
    </w:p>
    <w:p w:rsidRDefault="00AE1351" w:rsidP="00EC0DDE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>Rješenje dostaviti  stečajnom upravitelju</w:t>
      </w:r>
    </w:p>
    <w:p w:rsidRDefault="00866505" w:rsidP="00866505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Rješenje objaviti  na </w:t>
      </w:r>
      <w:r w:rsidR="00885745">
        <w:rPr>
          <w:rFonts w:hAnsi="Times New Roman" w:ascii="Times New Roman"/>
        </w:rPr>
        <w:t xml:space="preserve">mrežnoj stranici e-oglasne ploče suda </w:t>
      </w:r>
    </w:p>
    <w:p w:rsidRDefault="00EC0DDE" w:rsidP="00541D71" w:rsidR="00EC0DDE">
      <w:pPr>
        <w:jc w:val="both"/>
        <w:rPr>
          <w:rFonts w:hAnsi="Times New Roman" w:ascii="Times New Roman"/>
        </w:rPr>
      </w:pPr>
    </w:p>
    <w:p w:rsidRDefault="00AE1351" w:rsidP="00AE1351" w:rsidR="00AE1351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U Rijeci, </w:t>
      </w:r>
      <w:r w:rsidR="00885745" w:rsidRPr="00AD08A1">
        <w:rPr>
          <w:rFonts w:hAnsi="Times New Roman" w:ascii="Times New Roman"/>
        </w:rPr>
        <w:t>24. svibnja 2016.</w:t>
      </w:r>
    </w:p>
    <w:p w:rsidRDefault="00AE1351" w:rsidP="00541D71" w:rsidR="001C6976" w:rsidRPr="00EC0DDE">
      <w:pPr>
        <w:jc w:val="both"/>
        <w:rPr>
          <w:rFonts w:hAnsi="Times New Roman" w:ascii="Times New Roman"/>
        </w:rPr>
      </w:pPr>
      <w:r w:rsidRPr="00EC0DDE">
        <w:rPr>
          <w:rFonts w:hAnsi="Times New Roman" w:ascii="Times New Roman"/>
        </w:rPr>
        <w:t xml:space="preserve">                                                            Sudac</w:t>
      </w:r>
    </w:p>
    <w:sectPr w:rsidR="001C6976" w:rsidRPr="00EC0DD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975" w:rsidR="002E3975">
      <w:r>
        <w:separator/>
      </w:r>
    </w:p>
  </w:endnote>
  <w:endnote w:id="0" w:type="continuationSeparator">
    <w:p w:rsidRDefault="002E3975" w:rsidR="002E3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6A1" w:rsidP="001C6976" w:rsidR="00D166A1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72DBC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975" w:rsidR="002E3975">
      <w:r>
        <w:separator/>
      </w:r>
    </w:p>
  </w:footnote>
  <w:footnote w:id="0" w:type="continuationSeparator">
    <w:p w:rsidRDefault="002E3975" w:rsidR="002E3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6A1" w:rsidP="008F567E" w:rsidR="00D166A1" w:rsidRPr="00541D71">
    <w:pPr>
      <w:pStyle w:val="Zaglavlje"/>
      <w:jc w:val="right"/>
      <w:rPr>
        <w:rFonts w:hAnsi="Times New Roman" w:ascii="Times New Roman"/>
      </w:rPr>
    </w:pPr>
    <w:proofErr w:type="spellStart"/>
    <w:r w:rsidRPr="00541D71">
      <w:rPr>
        <w:rFonts w:hAnsi="Times New Roman" w:ascii="Times New Roman"/>
      </w:rPr>
      <w:t>Posl</w:t>
    </w:r>
    <w:proofErr w:type="spellEnd"/>
    <w:r w:rsidRPr="00541D71">
      <w:rPr>
        <w:rFonts w:hAnsi="Times New Roman" w:ascii="Times New Roman"/>
      </w:rPr>
      <w:t>. br. 7 St-</w:t>
    </w:r>
    <w:r w:rsidR="00AD08A1">
      <w:rPr>
        <w:rFonts w:hAnsi="Times New Roman" w:ascii="Times New Roman"/>
      </w:rPr>
      <w:t>61</w:t>
    </w:r>
    <w:r w:rsidRPr="00541D71">
      <w:rPr>
        <w:rFonts w:hAnsi="Times New Roman" w:ascii="Times New Roman"/>
      </w:rPr>
      <w:t>/1</w:t>
    </w:r>
    <w:r w:rsidR="00AD08A1">
      <w:rPr>
        <w:rFonts w:hAnsi="Times New Roman" w:ascii="Times New Roman"/>
      </w:rPr>
      <w:t>5</w:t>
    </w:r>
    <w:r w:rsidRPr="00541D71">
      <w:rPr>
        <w:rFonts w:hAnsi="Times New Roman" w:ascii="Times New Roman"/>
      </w:rPr>
      <w:t>-</w:t>
    </w:r>
    <w:r w:rsidR="00742C23">
      <w:rPr>
        <w:rFonts w:hAnsi="Times New Roman" w:ascii="Times New Roman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E4415"/>
    <w:multiLevelType w:val="hybridMultilevel"/>
    <w:tmpl w:val="48F4172A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2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3171AB"/>
    <w:multiLevelType w:val="hybridMultilevel"/>
    <w:tmpl w:val="0E5E8CF8"/>
    <w:lvl w:tplc="AD3A0C02" w:ilvl="0">
      <w:start w:val="2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875694"/>
    <w:multiLevelType w:val="hybridMultilevel"/>
    <w:tmpl w:val="88021F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C200EA"/>
    <w:multiLevelType w:val="hybridMultilevel"/>
    <w:tmpl w:val="766CB340"/>
    <w:lvl w:tplc="041A000F" w:ilvl="0">
      <w:start w:val="1"/>
      <w:numFmt w:val="decimal"/>
      <w:lvlText w:val="%1."/>
      <w:lvlJc w:val="left"/>
      <w:pPr>
        <w:tabs>
          <w:tab w:pos="648" w:val="num"/>
        </w:tabs>
        <w:ind w:hanging="360" w:left="648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8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abstractNum w:abstractNumId="9">
    <w:nsid w:val="7E8B7C79"/>
    <w:multiLevelType w:val="hybridMultilevel"/>
    <w:tmpl w:val="FBDE36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"/>
  </w:num>
  <w:num w:numId="3">
    <w:abstractNumId w:val="1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7"/>
  </w:num>
  <w:num w:numId="5">
    <w:abstractNumId w:val="7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5"/>
  </w:num>
  <w:num w:numId="7">
    <w:abstractNumId w:val="2"/>
  </w:num>
  <w:num w:numId="8">
    <w:abstractNumId w:val="0"/>
  </w:num>
  <w:num w:numId="9">
    <w:abstractNumId w:val="6"/>
  </w:num>
  <w:num w:numId="10">
    <w:abstractNumId w:val="4"/>
  </w:num>
  <w:num w:numId="11">
    <w:abstractNumId w:val="3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20158"/>
    <w:rsid w:val="00020338"/>
    <w:rsid w:val="000308B8"/>
    <w:rsid w:val="0005056A"/>
    <w:rsid w:val="0009350B"/>
    <w:rsid w:val="000A0713"/>
    <w:rsid w:val="000C1234"/>
    <w:rsid w:val="000F2B1A"/>
    <w:rsid w:val="00107363"/>
    <w:rsid w:val="0011083F"/>
    <w:rsid w:val="00122E01"/>
    <w:rsid w:val="0013116F"/>
    <w:rsid w:val="00152EA0"/>
    <w:rsid w:val="001677F9"/>
    <w:rsid w:val="00193582"/>
    <w:rsid w:val="001C6976"/>
    <w:rsid w:val="001E50EF"/>
    <w:rsid w:val="001F3F6E"/>
    <w:rsid w:val="00200EDF"/>
    <w:rsid w:val="0022117B"/>
    <w:rsid w:val="00231C8F"/>
    <w:rsid w:val="00235E68"/>
    <w:rsid w:val="00237CC7"/>
    <w:rsid w:val="002454DE"/>
    <w:rsid w:val="00251A44"/>
    <w:rsid w:val="002642DA"/>
    <w:rsid w:val="00265BEA"/>
    <w:rsid w:val="002663EF"/>
    <w:rsid w:val="002754E1"/>
    <w:rsid w:val="00275554"/>
    <w:rsid w:val="00292301"/>
    <w:rsid w:val="00296DC2"/>
    <w:rsid w:val="002E3975"/>
    <w:rsid w:val="002F2D45"/>
    <w:rsid w:val="003027A9"/>
    <w:rsid w:val="00313D2D"/>
    <w:rsid w:val="00314B50"/>
    <w:rsid w:val="00355476"/>
    <w:rsid w:val="00356130"/>
    <w:rsid w:val="003632EC"/>
    <w:rsid w:val="003768B9"/>
    <w:rsid w:val="00391771"/>
    <w:rsid w:val="00395BD4"/>
    <w:rsid w:val="003D15D1"/>
    <w:rsid w:val="003D1DE1"/>
    <w:rsid w:val="003D2552"/>
    <w:rsid w:val="003E386C"/>
    <w:rsid w:val="003F4058"/>
    <w:rsid w:val="004076A6"/>
    <w:rsid w:val="00407771"/>
    <w:rsid w:val="00412123"/>
    <w:rsid w:val="004146D8"/>
    <w:rsid w:val="00416A6F"/>
    <w:rsid w:val="004277BD"/>
    <w:rsid w:val="00443340"/>
    <w:rsid w:val="00445BFE"/>
    <w:rsid w:val="00461813"/>
    <w:rsid w:val="00480ADB"/>
    <w:rsid w:val="00495CDB"/>
    <w:rsid w:val="004B2E29"/>
    <w:rsid w:val="004B37DE"/>
    <w:rsid w:val="004B72C6"/>
    <w:rsid w:val="004D095E"/>
    <w:rsid w:val="004E6FEE"/>
    <w:rsid w:val="00504960"/>
    <w:rsid w:val="00507F1F"/>
    <w:rsid w:val="00525D19"/>
    <w:rsid w:val="00541D71"/>
    <w:rsid w:val="00550EA6"/>
    <w:rsid w:val="00551BC3"/>
    <w:rsid w:val="00557FB9"/>
    <w:rsid w:val="00570DD0"/>
    <w:rsid w:val="00581EBC"/>
    <w:rsid w:val="005B1DCA"/>
    <w:rsid w:val="005C6C02"/>
    <w:rsid w:val="005D1654"/>
    <w:rsid w:val="005F0C3D"/>
    <w:rsid w:val="005F11D2"/>
    <w:rsid w:val="006008BF"/>
    <w:rsid w:val="00630E94"/>
    <w:rsid w:val="0067465C"/>
    <w:rsid w:val="00675293"/>
    <w:rsid w:val="006765D0"/>
    <w:rsid w:val="00684479"/>
    <w:rsid w:val="006A68A3"/>
    <w:rsid w:val="006C5978"/>
    <w:rsid w:val="006E2DAF"/>
    <w:rsid w:val="006F4B9C"/>
    <w:rsid w:val="00701C42"/>
    <w:rsid w:val="0070246A"/>
    <w:rsid w:val="007125B5"/>
    <w:rsid w:val="00715150"/>
    <w:rsid w:val="0071555D"/>
    <w:rsid w:val="0072584D"/>
    <w:rsid w:val="00742159"/>
    <w:rsid w:val="00742C23"/>
    <w:rsid w:val="0075272D"/>
    <w:rsid w:val="00776F19"/>
    <w:rsid w:val="00782327"/>
    <w:rsid w:val="0079294B"/>
    <w:rsid w:val="007933E1"/>
    <w:rsid w:val="007C7E03"/>
    <w:rsid w:val="007D68DA"/>
    <w:rsid w:val="008100B1"/>
    <w:rsid w:val="008132E5"/>
    <w:rsid w:val="008263B6"/>
    <w:rsid w:val="0083214A"/>
    <w:rsid w:val="008379B9"/>
    <w:rsid w:val="00853B94"/>
    <w:rsid w:val="00866505"/>
    <w:rsid w:val="00872DBC"/>
    <w:rsid w:val="00877659"/>
    <w:rsid w:val="00885745"/>
    <w:rsid w:val="008A535B"/>
    <w:rsid w:val="008C7ABF"/>
    <w:rsid w:val="008D0605"/>
    <w:rsid w:val="008D7859"/>
    <w:rsid w:val="008E5105"/>
    <w:rsid w:val="008E6612"/>
    <w:rsid w:val="008F567E"/>
    <w:rsid w:val="00920659"/>
    <w:rsid w:val="00961EC2"/>
    <w:rsid w:val="00976398"/>
    <w:rsid w:val="009A2E88"/>
    <w:rsid w:val="009A6362"/>
    <w:rsid w:val="009D143C"/>
    <w:rsid w:val="009D4837"/>
    <w:rsid w:val="00A22E82"/>
    <w:rsid w:val="00A3107F"/>
    <w:rsid w:val="00A3704D"/>
    <w:rsid w:val="00A60405"/>
    <w:rsid w:val="00A611F9"/>
    <w:rsid w:val="00AC3246"/>
    <w:rsid w:val="00AD08A1"/>
    <w:rsid w:val="00AE1351"/>
    <w:rsid w:val="00AF1380"/>
    <w:rsid w:val="00B54A39"/>
    <w:rsid w:val="00B62811"/>
    <w:rsid w:val="00B71C00"/>
    <w:rsid w:val="00B94D8D"/>
    <w:rsid w:val="00BA030B"/>
    <w:rsid w:val="00BA4948"/>
    <w:rsid w:val="00BA4C23"/>
    <w:rsid w:val="00BA4F1A"/>
    <w:rsid w:val="00BA5F6D"/>
    <w:rsid w:val="00BE0D63"/>
    <w:rsid w:val="00BE674E"/>
    <w:rsid w:val="00BE7E59"/>
    <w:rsid w:val="00C04A4B"/>
    <w:rsid w:val="00C15085"/>
    <w:rsid w:val="00C4410B"/>
    <w:rsid w:val="00C51BE9"/>
    <w:rsid w:val="00C93CBE"/>
    <w:rsid w:val="00C977F2"/>
    <w:rsid w:val="00CD3442"/>
    <w:rsid w:val="00CF1C27"/>
    <w:rsid w:val="00D166A1"/>
    <w:rsid w:val="00D2121A"/>
    <w:rsid w:val="00D45B3D"/>
    <w:rsid w:val="00D73DF5"/>
    <w:rsid w:val="00DA4030"/>
    <w:rsid w:val="00DB5E79"/>
    <w:rsid w:val="00DF1E9E"/>
    <w:rsid w:val="00DF2A61"/>
    <w:rsid w:val="00DF3D1D"/>
    <w:rsid w:val="00DF4394"/>
    <w:rsid w:val="00E12237"/>
    <w:rsid w:val="00E15706"/>
    <w:rsid w:val="00E27822"/>
    <w:rsid w:val="00E30407"/>
    <w:rsid w:val="00E43D64"/>
    <w:rsid w:val="00E61210"/>
    <w:rsid w:val="00E71D64"/>
    <w:rsid w:val="00E72E5E"/>
    <w:rsid w:val="00E86FB2"/>
    <w:rsid w:val="00E97187"/>
    <w:rsid w:val="00E97596"/>
    <w:rsid w:val="00E97FFD"/>
    <w:rsid w:val="00EA3370"/>
    <w:rsid w:val="00EA6996"/>
    <w:rsid w:val="00EB3A3C"/>
    <w:rsid w:val="00EB67D4"/>
    <w:rsid w:val="00EC0DDE"/>
    <w:rsid w:val="00ED3410"/>
    <w:rsid w:val="00EE2809"/>
    <w:rsid w:val="00EE46C8"/>
    <w:rsid w:val="00EE704C"/>
    <w:rsid w:val="00F1056C"/>
    <w:rsid w:val="00F5234D"/>
    <w:rsid w:val="00F52602"/>
    <w:rsid w:val="00F52C6F"/>
    <w:rsid w:val="00F65A36"/>
    <w:rsid w:val="00F71960"/>
    <w:rsid w:val="00F82430"/>
    <w:rsid w:val="00F87733"/>
    <w:rsid w:val="00FA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1BE9"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5F11D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true" w:styleId="ObinitekstChar" w:type="character">
    <w:name w:val="Obični tekst Char"/>
    <w:link w:val="Obinitekst"/>
    <w:rsid w:val="00AD08A1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C977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7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2D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2DBC"/>
    <w:rPr>
      <w:rFonts w:cs="Times New Roman" w:eastAsia="Calibri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2DBC"/>
    <w:rPr>
      <w:rFonts w:eastAsia="Calibri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2DBC"/>
    <w:rPr>
      <w:rFonts w:cs="Times New Roman" w:eastAsia="Calibri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2DBC"/>
    <w:rPr>
      <w:rFonts w:cs="Times New Roman" w:eastAsia="Calibri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1BE9"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5F11D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1" w:styleId="ObinitekstChar" w:type="character">
    <w:name w:val="Obični tekst Char"/>
    <w:link w:val="Obinitekst"/>
    <w:rsid w:val="00AD08A1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C977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7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2D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2DBC"/>
    <w:rPr>
      <w:rFonts w:ascii="Times New Roman" w:cs="Times New Roman" w:eastAsia="Calibri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2DBC"/>
    <w:rPr>
      <w:rFonts w:ascii="Times New Roman" w:eastAsia="Calibri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2DBC"/>
    <w:rPr>
      <w:rFonts w:ascii="Times New Roman" w:cs="Times New Roman" w:eastAsia="Calibri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2DBC"/>
    <w:rPr>
      <w:rFonts w:ascii="Times New Roman" w:cs="Times New Roman" w:eastAsia="Calibri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INTEGRAM INŽENJERING d.o.o.  Viškovo</izvorni_sadrzaj>
    <derivirana_varijabla naziv="DomainObject.Predmet.ProtustrankaFormated_1">  INTEGRAM INŽENJERING d.o.o.  Viškovo</derivirana_varijabla>
  </DomainObject.Predmet.ProtustrankaFormated>
  <DomainObject.Predmet.ProtustrankaFormatedOIB>
    <izvorni_sadrzaj>  INTEGRAM INŽENJERING d.o.o.  Viškovo, OIB 41000595253</izvorni_sadrzaj>
    <derivirana_varijabla naziv="DomainObject.Predmet.ProtustrankaFormatedOIB_1">  INTEGRAM INŽENJERING d.o.o.  Viškovo, OIB 41000595253</derivirana_varijabla>
  </DomainObject.Predmet.ProtustrankaFormatedOIB>
  <DomainObject.Predmet.ProtustrankaFormatedWithAdress>
    <izvorni_sadrzaj> INTEGRAM INŽENJERING d.o.o.  Viškovo, Kosi 68, 51216 Viškovo</izvorni_sadrzaj>
    <derivirana_varijabla naziv="DomainObject.Predmet.ProtustrankaFormatedWithAdress_1"> INTEGRAM INŽENJERING d.o.o.  Viškovo, Kosi 68, 51216 Viškovo</derivirana_varijabla>
  </DomainObject.Predmet.ProtustrankaFormatedWithAdress>
  <DomainObject.Predmet.ProtustrankaFormatedWithAdressOIB>
    <izvorni_sadrzaj> INTEGRAM INŽENJERING d.o.o.  Viškovo, OIB 41000595253, Kosi 68, 51216 Viškovo</izvorni_sadrzaj>
    <derivirana_varijabla naziv="DomainObject.Predmet.ProtustrankaFormatedWithAdressOIB_1"> INTEGRAM INŽENJERING d.o.o.  Viškovo, OIB 41000595253, Kosi 68, 51216 Viškovo</derivirana_varijabla>
  </DomainObject.Predmet.ProtustrankaFormatedWithAdressOIB>
  <DomainObject.Predmet.ProtustrankaWithAdress>
    <izvorni_sadrzaj>INTEGRAM INŽENJERING d.o.o.  Viškovo Kosi 68, 51216 Viškovo</izvorni_sadrzaj>
    <derivirana_varijabla naziv="DomainObject.Predmet.ProtustrankaWithAdress_1">INTEGRAM INŽENJERING d.o.o.  Viškovo Kosi 68, 51216 Viškovo</derivirana_varijabla>
  </DomainObject.Predmet.ProtustrankaWithAdress>
  <DomainObject.Predmet.ProtustrankaWithAdressOIB>
    <izvorni_sadrzaj>INTEGRAM INŽENJERING d.o.o.  Viškovo, OIB 41000595253, Kosi 68, 51216 Viškovo</izvorni_sadrzaj>
    <derivirana_varijabla naziv="DomainObject.Predmet.ProtustrankaWithAdressOIB_1">INTEGRAM INŽENJERING d.o.o.  Viškovo, OIB 41000595253, Kosi 68, 51216 Viškovo</derivirana_varijabla>
  </DomainObject.Predmet.ProtustrankaWithAdressOIB>
  <DomainObject.Predmet.ProtustrankaNazivFormated>
    <izvorni_sadrzaj>INTEGRAM INŽENJERING d.o.o.  Viškovo</izvorni_sadrzaj>
    <derivirana_varijabla naziv="DomainObject.Predmet.ProtustrankaNazivFormated_1">INTEGRAM INŽENJERING d.o.o.  Viškovo</derivirana_varijabla>
  </DomainObject.Predmet.ProtustrankaNazivFormated>
  <DomainObject.Predmet.ProtustrankaNazivFormatedOIB>
    <izvorni_sadrzaj>INTEGRAM INŽENJERING d.o.o.  Viškovo, OIB 41000595253</izvorni_sadrzaj>
    <derivirana_varijabla naziv="DomainObject.Predmet.ProtustrankaNazivFormatedOIB_1">INTEGRAM INŽENJERING d.o.o.  Viškovo, OIB 41000595253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INTEGRAM INŽENJERING d.o.o.  Viškovo</item>
    </izvorni_sadrzaj>
    <derivirana_varijabla naziv="DomainObject.Predmet.ProtuStrankaListFormated_1">
      <item>INTEGRAM INŽENJERING d.o.o.  Viškovo</item>
    </derivirana_varijabla>
  </DomainObject.Predmet.ProtuStrankaListFormated>
  <DomainObject.Predmet.ProtuStrankaListFormatedOIB>
    <izvorni_sadrzaj>
      <item>INTEGRAM INŽENJERING d.o.o.  Viškovo, OIB 41000595253</item>
    </izvorni_sadrzaj>
    <derivirana_varijabla naziv="DomainObject.Predmet.ProtuStrankaListFormatedOIB_1">
      <item>INTEGRAM INŽENJERING d.o.o.  Viškovo, OIB 41000595253</item>
    </derivirana_varijabla>
  </DomainObject.Predmet.ProtuStrankaListFormatedOIB>
  <DomainObject.Predmet.ProtuStrankaListFormatedWithAdress>
    <izvorni_sadrzaj>
      <item>INTEGRAM INŽENJERING d.o.o.  Viškovo, Kosi 68, 51216 Viškovo</item>
    </izvorni_sadrzaj>
    <derivirana_varijabla naziv="DomainObject.Predmet.ProtuStrankaListFormatedWithAdress_1">
      <item>INTEGRAM INŽENJERING d.o.o.  Viškovo, Kosi 68, 51216 Viškovo</item>
    </derivirana_varijabla>
  </DomainObject.Predmet.ProtuStrankaListFormatedWithAdress>
  <DomainObject.Predmet.ProtuStrankaListFormatedWithAdressOIB>
    <izvorni_sadrzaj>
      <item>INTEGRAM INŽENJERING d.o.o.  Viškovo, OIB 41000595253, Kosi 68, 51216 Viškovo</item>
    </izvorni_sadrzaj>
    <derivirana_varijabla naziv="DomainObject.Predmet.ProtuStrankaListFormatedWithAdressOIB_1">
      <item>INTEGRAM INŽENJERING d.o.o.  Viškovo, OIB 41000595253, Kosi 68, 51216 Viškovo</item>
    </derivirana_varijabla>
  </DomainObject.Predmet.ProtuStrankaListFormatedWithAdressOIB>
  <DomainObject.Predmet.ProtuStrankaListNazivFormated>
    <izvorni_sadrzaj>
      <item>INTEGRAM INŽENJERING d.o.o.  Viškovo</item>
    </izvorni_sadrzaj>
    <derivirana_varijabla naziv="DomainObject.Predmet.ProtuStrankaListNazivFormated_1">
      <item>INTEGRAM INŽENJERING d.o.o.  Viškovo</item>
    </derivirana_varijabla>
  </DomainObject.Predmet.ProtuStrankaListNazivFormated>
  <DomainObject.Predmet.ProtuStrankaListNazivFormatedOIB>
    <izvorni_sadrzaj>
      <item>INTEGRAM INŽENJERING d.o.o.  Viškovo, OIB 41000595253</item>
    </izvorni_sadrzaj>
    <derivirana_varijabla naziv="DomainObject.Predmet.ProtuStrankaListNazivFormatedOIB_1">
      <item>INTEGRAM INŽENJERING d.o.o.  Viškovo, OIB 41000595253</item>
    </derivirana_varijabla>
  </DomainObject.Predmet.ProtuStrankaListNazivFormatedOIB>
  <DomainObject.Predmet.OstaliListFormated>
    <izvorni_sadrzaj>
      <item>Ivan Juričić</item>
      <item>Robert Juričić</item>
    </izvorni_sadrzaj>
    <derivirana_varijabla naziv="DomainObject.Predmet.OstaliListFormated_1">
      <item>Ivan Juričić</item>
      <item>Robert Juričić</item>
    </derivirana_varijabla>
  </DomainObject.Predmet.OstaliListFormated>
  <DomainObject.Predmet.OstaliListFormatedOIB>
    <izvorni_sadrzaj>
      <item>Ivan Juričić, OIB 88986037467</item>
      <item>Robert Juričić, OIB 35314788559</item>
    </izvorni_sadrzaj>
    <derivirana_varijabla naziv="DomainObject.Predmet.OstaliListFormatedOIB_1">
      <item>Ivan Juričić, OIB 88986037467</item>
      <item>Robert Juričić, OIB 35314788559</item>
    </derivirana_varijabla>
  </DomainObject.Predmet.OstaliListFormatedOIB>
  <DomainObject.Predmet.OstaliListFormatedWithAdress>
    <izvorni_sadrzaj>
      <item>Ivan Juričić, Tina Ujevića 20, 51000 Rijeka</item>
      <item>Robert Juričić, Tina Ujevića 20, 51000 Rijeka</item>
    </izvorni_sadrzaj>
    <derivirana_varijabla naziv="DomainObject.Predmet.OstaliListFormatedWithAdress_1">
      <item>Ivan Juričić, Tina Ujevića 20, 51000 Rijeka</item>
      <item>Robert Juričić, Tina Ujevića 20, 51000 Rijeka</item>
    </derivirana_varijabla>
  </DomainObject.Predmet.OstaliListFormatedWithAdress>
  <DomainObject.Predmet.OstaliListFormatedWithAdressOIB>
    <izvorni_sadrzaj>
      <item>Ivan Juričić, OIB 88986037467, Tina Ujevića 20, 51000 Rijeka</item>
      <item>Robert Juričić, OIB 35314788559, Tina Ujevića 20, 51000 Rijeka</item>
    </izvorni_sadrzaj>
    <derivirana_varijabla naziv="DomainObject.Predmet.OstaliListFormatedWithAdressOIB_1">
      <item>Ivan Juričić, OIB 88986037467, Tina Ujevića 20, 51000 Rijeka</item>
      <item>Robert Juričić, OIB 35314788559, Tina Ujevića 20, 51000 Rijeka</item>
    </derivirana_varijabla>
  </DomainObject.Predmet.OstaliListFormatedWithAdressOIB>
  <DomainObject.Predmet.OstaliListNazivFormated>
    <izvorni_sadrzaj>
      <item>Ivan Juričić</item>
      <item>Robert Juričić</item>
    </izvorni_sadrzaj>
    <derivirana_varijabla naziv="DomainObject.Predmet.OstaliListNazivFormated_1">
      <item>Ivan Juričić</item>
      <item>Robert Juričić</item>
    </derivirana_varijabla>
  </DomainObject.Predmet.OstaliListNazivFormated>
  <DomainObject.Predmet.OstaliListNazivFormatedOIB>
    <izvorni_sadrzaj>
      <item>Ivan Juričić, OIB 88986037467</item>
      <item>Robert Juričić, OIB 35314788559</item>
    </izvorni_sadrzaj>
    <derivirana_varijabla naziv="DomainObject.Predmet.OstaliListNazivFormatedOIB_1">
      <item>Ivan Juričić, OIB 88986037467</item>
      <item>Robert Juričić, OIB 35314788559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INTEGRAM INŽENJERING d.o.o.  Viškovo</izvorni_sadrzaj>
    <derivirana_varijabla naziv="DomainObject.Predmet.ProtustrankaIDrugi_1">INTEGRAM INŽENJERING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INTEGRAM INŽENJERING d.o.o.  Viškovo, OIB 41000595253, Kosi 68, 51216 Viškovo</izvorni_sadrzaj>
    <derivirana_varijabla naziv="DomainObject.Predmet.ProtustrankaIDrugiAdressOIB_1">INTEGRAM INŽENJERING d.o.o.  Viškovo, OIB 41000595253, Kosi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INTEGRAM INŽENJERING d.o.o.  Viškovo</item>
      <item>Ivan Juričić</item>
      <item>Robert Juričić</item>
    </izvorni_sadrzaj>
    <derivirana_varijabla naziv="DomainObject.Predmet.SudioniciListNaziv_1">
      <item>FINA  Rijeka</item>
      <item>INTEGRAM INŽENJERING d.o.o.  Viškovo</item>
      <item>Ivan Juričić</item>
      <item>Robert Juričić</item>
    </derivirana_varijabla>
  </DomainObject.Predmet.SudioniciListNaziv>
  <DomainObject.Predmet.SudioniciListAdressOIB>
    <izvorni_sadrzaj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</izvorni_sadrzaj>
    <derivirana_varijabla naziv="DomainObject.Predmet.SudioniciListAdressOIB_1"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41000595253</item>
      <item>, OIB 88986037467</item>
      <item>, OIB 35314788559</item>
    </izvorni_sadrzaj>
    <derivirana_varijabla naziv="DomainObject.Predmet.SudioniciListNazivOIB_1">
      <item>, OIB 85821130368</item>
      <item>, OIB 41000595253</item>
      <item>, OIB 88986037467</item>
      <item>, OIB 35314788559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487</properties:Words>
  <properties:Characters>2394</properties:Characters>
  <properties:Lines>104</properties:Lines>
  <properties:Paragraphs>59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2016-05-24T08:48:00Z</dcterms:created>
  <dc:creator>Liljana Ugrin</dc:creator>
  <cp:lastModifiedBy>Tanja Fidel</cp:lastModifiedBy>
  <cp:lastPrinted>2014-04-16T10:34:00Z</cp:lastPrinted>
  <dcterms:modified xmlns:xsi="http://www.w3.org/2001/XMLSchema-instance" xsi:type="dcterms:W3CDTF">2016-05-24T09:08:00Z</dcterms:modified>
  <cp:revision>4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