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6523" w14:paraId="1486523" w:rsidRDefault="00AE649C" w:rsidP="00653DDF" w:rsidR="00AE649C">
      <w:pPr>
        <w:pStyle w:val="NormaleSPIS"/>
        <w:spacing w:after="0"/>
        <w15:collapsed w:val="false"/>
      </w:pPr>
    </w:p>
    <w:p w:rsidRDefault="00653DDF" w:rsidP="00653DDF" w:rsidR="00653DDF">
      <w:pPr>
        <w:pStyle w:val="NormaleSPIS"/>
        <w:spacing w:after="0"/>
      </w:pPr>
    </w:p>
    <w:p w:rsidRDefault="00653DDF" w:rsidP="00653DDF" w:rsidR="00653DDF">
      <w:pPr>
        <w:pStyle w:val="NormaleSPIS"/>
        <w:spacing w:after="0"/>
      </w:pPr>
    </w:p>
    <w:p w:rsidRDefault="00653DDF" w:rsidP="00653DDF" w:rsidR="00653DDF">
      <w:pPr>
        <w:pStyle w:val="NormaleSPIS"/>
        <w:spacing w:after="0"/>
        <w:ind w:firstLine="0"/>
      </w:pPr>
      <w:r>
        <w:t>REPUBLIKA HRVATSKA</w:t>
      </w:r>
    </w:p>
    <w:p w:rsidRDefault="00653DDF" w:rsidP="00653DDF" w:rsidR="00653DDF">
      <w:pPr>
        <w:pStyle w:val="NormaleSPIS"/>
        <w:spacing w:after="0"/>
        <w:ind w:firstLine="0"/>
      </w:pPr>
      <w:r>
        <w:t>Trgovački sud u Varaždinu</w:t>
      </w:r>
    </w:p>
    <w:p w:rsidRDefault="00653DDF" w:rsidP="00653DDF" w:rsidR="00653DDF">
      <w:pPr>
        <w:pStyle w:val="NormaleSPIS"/>
        <w:spacing w:after="0"/>
        <w:ind w:firstLine="0"/>
      </w:pPr>
      <w:r>
        <w:t>Varaždin, Braće Radić br. 2.</w:t>
      </w:r>
    </w:p>
    <w:p w:rsidRDefault="00653DDF" w:rsidP="00653DDF" w:rsidR="00653DDF" w:rsidRPr="00B76F3C">
      <w:pPr>
        <w:pStyle w:val="NormaleSPIS"/>
        <w:spacing w:after="0"/>
        <w:ind w:firstLine="0"/>
      </w:pPr>
    </w:p>
    <w:p w:rsidRDefault="00AB4602" w:rsidP="00653DD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53DDF" w:rsidP="00653DDF" w:rsidR="00653DDF">
      <w:pPr>
        <w:spacing w:after="0"/>
        <w:jc w:val="center"/>
      </w:pPr>
      <w:r>
        <w:t>ZAKLJUČAK  O  PRODAJI</w:t>
      </w:r>
    </w:p>
    <w:p w:rsidRDefault="00653DDF" w:rsidP="00653DDF" w:rsidR="00653DDF">
      <w:pPr>
        <w:spacing w:after="0"/>
      </w:pPr>
    </w:p>
    <w:p w:rsidRDefault="00653DDF" w:rsidP="00653DDF" w:rsidR="00653DDF">
      <w:pPr>
        <w:spacing w:after="0"/>
      </w:pPr>
    </w:p>
    <w:p w:rsidRDefault="00653DDF" w:rsidP="00653DDF" w:rsidR="00653DDF">
      <w:pPr>
        <w:spacing w:after="0"/>
        <w:ind w:firstLine="708"/>
        <w:jc w:val="both"/>
        <w:rPr>
          <w:lang w:val="pl-PL"/>
        </w:rPr>
      </w:pPr>
      <w:r>
        <w:t xml:space="preserve">TRGOVAČKI SUD U VARAŽDINU, po sucu toga suda Hugu </w:t>
      </w:r>
      <w:proofErr w:type="spellStart"/>
      <w:r>
        <w:t>Wedemeyeru</w:t>
      </w:r>
      <w:proofErr w:type="spellEnd"/>
      <w:r>
        <w:t xml:space="preserve">, u stečajnom postupku koji se vodi nad stečajnim dužnikom TEAM d.d. „u stečaju“, iz Murskog Središća, Rudarska br. 1, OIB: 78374990082, kojeg zastupa stečajni upravitelj Tomislav </w:t>
      </w:r>
      <w:proofErr w:type="spellStart"/>
      <w:r>
        <w:t>Đuričin</w:t>
      </w:r>
      <w:proofErr w:type="spellEnd"/>
      <w:r>
        <w:t>, iz Varaždina, Dravska</w:t>
      </w:r>
      <w:r>
        <w:t xml:space="preserve"> poljana br. 1, izvan ročišta 15</w:t>
      </w:r>
      <w:r>
        <w:t>. svibnja 2017. donosi slijedeći</w:t>
      </w:r>
    </w:p>
    <w:p w:rsidRDefault="00653DDF" w:rsidP="00653DDF" w:rsidR="00653DDF">
      <w:pPr>
        <w:spacing w:after="0"/>
      </w:pPr>
    </w:p>
    <w:p w:rsidRDefault="00653DDF" w:rsidP="00653DDF" w:rsidR="00653DDF">
      <w:pPr>
        <w:spacing w:after="0"/>
        <w:jc w:val="center"/>
      </w:pPr>
      <w:r>
        <w:t xml:space="preserve">Z A K L J U Č A K </w:t>
      </w:r>
    </w:p>
    <w:p w:rsidRDefault="00653DDF" w:rsidP="00653DDF" w:rsidR="00653DDF">
      <w:pPr>
        <w:spacing w:after="0"/>
      </w:pPr>
    </w:p>
    <w:p w:rsidRDefault="00653DDF" w:rsidP="00653DDF" w:rsidR="00653DDF">
      <w:pPr>
        <w:spacing w:after="0"/>
        <w:jc w:val="both"/>
      </w:pPr>
      <w:r>
        <w:rPr>
          <w:bCs/>
        </w:rPr>
        <w:t xml:space="preserve">1.) </w:t>
      </w:r>
      <w:r>
        <w:rPr>
          <w:bCs/>
        </w:rPr>
        <w:tab/>
        <w:t xml:space="preserve">Određuje se prodaja </w:t>
      </w:r>
      <w:r>
        <w:t>elektroničkom javnom dražbom</w:t>
      </w:r>
      <w:r>
        <w:rPr>
          <w:bCs/>
        </w:rPr>
        <w:t xml:space="preserve"> nekretnina u vlasništvu </w:t>
      </w:r>
      <w:r>
        <w:t>stečajnog dužnika</w:t>
      </w:r>
      <w:r>
        <w:rPr>
          <w:bCs/>
        </w:rPr>
        <w:t xml:space="preserve"> </w:t>
      </w:r>
      <w:r>
        <w:t>i to nekretnina upisanih:</w:t>
      </w:r>
    </w:p>
    <w:p w:rsidRDefault="00653DDF" w:rsidP="00653DDF" w:rsidR="00653DDF">
      <w:pPr>
        <w:spacing w:after="0"/>
        <w:jc w:val="both"/>
      </w:pPr>
    </w:p>
    <w:p w:rsidRDefault="00653DDF" w:rsidP="00653DDF" w:rsidR="00653DDF">
      <w:pPr>
        <w:spacing w:after="0"/>
        <w:jc w:val="both"/>
      </w:pPr>
      <w:r>
        <w:t xml:space="preserve">a)kod Općinskog građanskog suda u Zagrebu, Zemljišnoknjižni odjel Sesvete, katastarska općina Sesvete novo, </w:t>
      </w:r>
      <w:proofErr w:type="spellStart"/>
      <w:r>
        <w:t>z.k</w:t>
      </w:r>
      <w:proofErr w:type="spellEnd"/>
      <w:r>
        <w:t xml:space="preserve">. uložak broj 15, broj katastarske čestice  3661/9, zgrada mješovite uporabe Ulica Ljudevita Posavskog br.25, 25A, 25B, 25C površine 1418 m2,  zgrada mješovite uporabe Ulica Ljudevita Posavskog br.25D, 25E, 25F, 25G, 25H površine 1819 m2, zgrada mješovite uporabe Ulica Ljudevita Posavskog br.27, 27A, 27B, 27C površine 1568 m2, zgrada mješovite uporabe Ulica Ljudevita Posavskog br.27D, 27E, 25F površine 1084 m2, zgrada mješovite uporabe Ulica Ladislava Šabana br.2, 4, Ulica 144.brigade hrvatske vojske br.6  površine 1234 m2, zgrada mješovite uporabe Ulica Ladislava Šabana br.6, 8, površine 998 m2, zgrada mješovite uporabe Ulica Ladislava Šabana br.12 površine 541 m2, zgrada mješovite uporabe Ulica Ladislava Šabana br.14, 16, 18 površine 1506 m2, zgrada mješovite uporabe Ulica Ladislava Šabana br.20, 22, 24 površine 1072 m2, zgrada mješovite uporabe Ulica Ladislava Šabana br.26, 28, 30 površine 1076 m2, zgrada mješovite uporabe Ulica 144.brigade hrvatske vojske br. 2 površine 1529 m2, zgrada mješovite uporabe br.4 Ulica 144.brigade hrvatske vojske površine 1050 m2, zgrada mješovite uporabe Rimski put br.50 površine 842 m2, zgrada mješovite uporabe Rimski put br.52 površine 792 m2, dvorište 9312, ukupne površine 25841 m2 </w:t>
      </w:r>
    </w:p>
    <w:p w:rsidRDefault="00653DDF" w:rsidP="00653DDF" w:rsidR="00653DDF">
      <w:pPr>
        <w:spacing w:after="0"/>
        <w:jc w:val="both"/>
      </w:pPr>
      <w:r>
        <w:t>518. Suvlasnički dio: 61/100000 ETAŽNO VLASNIŠTVO (E-518), 2. Povezano s vlasništvom posebnog dijela – poslovni prostor u prizemlju oznake A5-L4, površine 32,74 m2, s pripadajućim spremištem u podrumu, površine 20,21 m2 i oznake A5-SL4, ukupne površine 52,95 m2, u zgradi A5, ulica Ljudevita Posavskog br.25e. a u kojoj cijeloj nekretnini dužnik dolazi upisan kao TEAM D.D., OIB: 78374990082, ČAKOVEC, D. CESARIĆA 5;</w:t>
      </w:r>
    </w:p>
    <w:p w:rsidRDefault="00653DDF" w:rsidP="00653DDF" w:rsidR="00653DDF">
      <w:pPr>
        <w:spacing w:after="0"/>
        <w:jc w:val="both"/>
      </w:pPr>
    </w:p>
    <w:p w:rsidRDefault="00653DDF" w:rsidP="00653DDF" w:rsidR="00653DDF">
      <w:pPr>
        <w:spacing w:after="0"/>
        <w:jc w:val="both"/>
      </w:pPr>
      <w:r>
        <w:t xml:space="preserve">b)kod Općinskog građanskog suda u Zagrebu, Zemljišnoknjižni odjel Sesvete, katastarska općina Sesvete novo, </w:t>
      </w:r>
      <w:proofErr w:type="spellStart"/>
      <w:r>
        <w:t>z.k</w:t>
      </w:r>
      <w:proofErr w:type="spellEnd"/>
      <w:r>
        <w:t xml:space="preserve">. uložak broj 15, broj katastarske čestice  3661/9, zgrada mješovite uporabe Ulica Ljudevita Posavskog br.25, 25A, 25B, 25C površine 1418 m2,  zgrada mješovite uporabe Ulica Ljudevita Posavskog br.25D, 25E, 25F, 25G, 25H površine 1819 m2, zgrada mješovite uporabe Ulica Ljudevita Posavskog br.27, 27A, 27B, 27C površine 1568 </w:t>
      </w:r>
      <w:r>
        <w:lastRenderedPageBreak/>
        <w:t xml:space="preserve">m2, zgrada mješovite uporabe Ulica Ljudevita Posavskog br.27D, 27E, 25F površine 1084 m2, zgrada mješovite uporabe Ulica Ladislava Šabana br.2, 4, Ulica 144.brigade hrvatske vojske br.6  površine 1234 m2, zgrada mješovite uporabe Ulica Ladislava Šabana br.6, 8, površine 998 m2, zgrada mješovite uporabe Ulica Ladislava Šabana br.12 površine 541 m2, zgrada mješovite uporabe Ulica Ladislava Šabana br.14, 16, 18 površine 1506 m2, zgrada mješovite uporabe Ulica Ladislava Šabana br.20, 22, 24 površine 1072 m2, zgrada mješovite uporabe Ulica Ladislava Šabana br.26, 28, 30 površine 1076 m2, zgrada mješovite uporabe Ulica 144.brigade hrvatske vojske br. 2 površine 1529 m2, zgrada mješovite uporabe br.4 Ulica 144.brigade hrvatske vojske površine 1050 m2, zgrada mješovite uporabe Rimski put br.50 površine 842 m2, zgrada mješovite uporabe Rimski put br.52 površine 792 m2, dvorište 9312, ukupne površine 25841 m2 </w:t>
      </w:r>
    </w:p>
    <w:p w:rsidRDefault="00653DDF" w:rsidP="00653DDF" w:rsidR="00653DDF">
      <w:pPr>
        <w:spacing w:after="0"/>
        <w:jc w:val="both"/>
      </w:pPr>
      <w:r>
        <w:t>619. Suvlasnički dio: 149/100000 ETAŽNO VLASNIŠTVO (E-619), 1. Povezano s vlasništvom posebnog dijela – poslovni prostor u prizemlju oznake A5-L1, površine 88,89 m2, s pripadajućim spremištem u podrumu, površine 41,43 m2 i oznake A5-SL1, ukupne površine 130,32 m2, u zgradi A5, ulica Ljudevita Posavskog br.25h. a u kojoj cijeloj nekretnini dužnik dolazi upisan kao TEAM D.D., OIB: 78374990082, ČAKOVEC, D. CESARIĆA 5;</w:t>
      </w:r>
    </w:p>
    <w:p w:rsidRDefault="00653DDF" w:rsidP="00653DDF" w:rsidR="00653DDF">
      <w:pPr>
        <w:spacing w:after="0"/>
        <w:jc w:val="both"/>
      </w:pPr>
    </w:p>
    <w:p w:rsidRDefault="00653DDF" w:rsidP="00653DDF" w:rsidR="00653DDF">
      <w:pPr>
        <w:spacing w:after="0"/>
        <w:jc w:val="both"/>
      </w:pPr>
      <w:r>
        <w:t xml:space="preserve">c)kod Općinskog građanskog suda u Zagrebu, Zemljišnoknjižni odjel Sesvete, katastarska općina Sesvete novo, </w:t>
      </w:r>
      <w:proofErr w:type="spellStart"/>
      <w:r>
        <w:t>z.k</w:t>
      </w:r>
      <w:proofErr w:type="spellEnd"/>
      <w:r>
        <w:t xml:space="preserve">. uložak broj 15, broj katastarske čestice  3661/9, zgrada mješovite uporabe Ulica Ljudevita Posavskog br.25, 25A, 25B, 25C površine 1418 m2,  zgrada mješovite uporabe Ulica Ljudevita Posavskog br.25D, 25E, 25F, 25G, 25H površine 1819 m2, zgrada mješovite uporabe Ulica Ljudevita Posavskog br.27, 27A, 27B, 27C površine 1568 m2, zgrada mješovite uporabe Ulica Ljudevita Posavskog br.27D, 27E, 25F površine 1084 m2, zgrada mješovite uporabe Ulica Ladislava Šabana br.2, 4, Ulica 144.brigade hrvatske vojske br.6  površine 1234 m2, zgrada mješovite uporabe Ulica Ladislava Šabana br.6, 8, površine 998 m2, zgrada mješovite uporabe Ulica Ladislava Šabana br.12 površine 541 m2, zgrada mješovite uporabe Ulica Ladislava Šabana br.14, 16, 18 površine 1506 m2, zgrada mješovite uporabe Ulica Ladislava Šabana br.20, 22, 24 površine 1072 m2, zgrada mješovite uporabe Ulica Ladislava Šabana br.26, 28, 30 površine 1076 m2, zgrada mješovite uporabe Ulica 144.brigade hrvatske vojske br. 2 površine 1529 m2, zgrada mješovite uporabe br.4 Ulica 144.brigade hrvatske vojske površine 1050 m2, zgrada mješovite uporabe Rimski put br.50 površine 842 m2, zgrada mješovite uporabe Rimski put br.52 površine 792 m2, dvorište 9312, ukupne površine 25841 m2 </w:t>
      </w:r>
    </w:p>
    <w:p w:rsidRDefault="00653DDF" w:rsidP="00653DDF" w:rsidR="00653DDF">
      <w:pPr>
        <w:spacing w:after="0"/>
        <w:jc w:val="both"/>
      </w:pPr>
      <w:r>
        <w:t>620. Suvlasnički dio: 111/100000 ETAŽNO VLASNIŠTVO (E-620), 1. Povezano s vlasništvom posebnog dijela – poslovni prostor u prizemlju oznake A5-L2, površine 56,71 m2, s pripadajućim spremištem u podrumu, površine 40,76 m2 i oznake A5-SL2, ukupne površine 97,47 m2, u zgradi A5, ulica Ljudevita Posavskog br.25h. a u kojoj cijeloj nekretnini dužnik dolazi upisan kao TEAM D.D., OIB: 78374990082, ČAKOVEC, D. CESARIĆA 5;</w:t>
      </w:r>
    </w:p>
    <w:p w:rsidRDefault="00653DDF" w:rsidP="00653DDF" w:rsidR="00653DDF">
      <w:pPr>
        <w:spacing w:after="0"/>
        <w:jc w:val="both"/>
      </w:pPr>
    </w:p>
    <w:p w:rsidRDefault="00653DDF" w:rsidP="00653DDF" w:rsidR="00653DDF">
      <w:pPr>
        <w:spacing w:after="0"/>
        <w:jc w:val="both"/>
      </w:pPr>
      <w:r>
        <w:t xml:space="preserve">d)kod Općinskog suda u Puli-Pola, Zemljišnoknjižni odjel Buje, katastarska općina Buje, </w:t>
      </w:r>
      <w:proofErr w:type="spellStart"/>
      <w:r>
        <w:t>z.k</w:t>
      </w:r>
      <w:proofErr w:type="spellEnd"/>
      <w:r>
        <w:t>. uložak broj  2625, broj katastarske čestice 397, poslovna zgrada, ukupne površine 176 m2,  </w:t>
      </w:r>
    </w:p>
    <w:p w:rsidRDefault="00653DDF" w:rsidP="00653DDF" w:rsidR="00653DDF">
      <w:pPr>
        <w:spacing w:after="0"/>
        <w:jc w:val="both"/>
      </w:pPr>
      <w:r>
        <w:t xml:space="preserve">3. Suvlasnički dio s neodređenim omjerom ETAŽNO VLASNIŠTVO (E-3) 1. ”C” NA II. KATU ZGRADE: </w:t>
      </w:r>
    </w:p>
    <w:p w:rsidRDefault="00653DDF" w:rsidP="00653DDF" w:rsidR="00653DDF">
      <w:pPr>
        <w:spacing w:after="0"/>
        <w:jc w:val="both"/>
      </w:pPr>
      <w:r>
        <w:t xml:space="preserve">1. Kancelarija s površinom od 17,97 m2, što je u planu označeno crvenom bojom 2. Kancelarija s površinom od 15,79 m2, što je u planu posebnih </w:t>
      </w:r>
      <w:proofErr w:type="spellStart"/>
      <w:r>
        <w:t>djelova</w:t>
      </w:r>
      <w:proofErr w:type="spellEnd"/>
      <w:r>
        <w:t xml:space="preserve"> zgrade označeno crvenom bojom 3. Kancelarija s površinom od 17,25 m2, što je u planu posebnih </w:t>
      </w:r>
      <w:proofErr w:type="spellStart"/>
      <w:r>
        <w:t>djelova</w:t>
      </w:r>
      <w:proofErr w:type="spellEnd"/>
      <w:r>
        <w:t xml:space="preserve"> zgrade označeno crvenom bojom 4. Kancelarija s površinom od 18,02 m2, što je u planu </w:t>
      </w:r>
      <w:r>
        <w:lastRenderedPageBreak/>
        <w:t xml:space="preserve">posebnih </w:t>
      </w:r>
      <w:proofErr w:type="spellStart"/>
      <w:r>
        <w:t>djelova</w:t>
      </w:r>
      <w:proofErr w:type="spellEnd"/>
      <w:r>
        <w:t xml:space="preserve"> zgrade označeno crvenom bojom 5. Kancelarija s površinom od 13,36 m2, što je u planu posebnih </w:t>
      </w:r>
      <w:proofErr w:type="spellStart"/>
      <w:r>
        <w:t>djelova</w:t>
      </w:r>
      <w:proofErr w:type="spellEnd"/>
      <w:r>
        <w:t xml:space="preserve"> zgrade označeno crvenom bojom 6. Kancelarija s površinom od 13,44 m2, što je u planu posebnih </w:t>
      </w:r>
      <w:proofErr w:type="spellStart"/>
      <w:r>
        <w:t>djelova</w:t>
      </w:r>
      <w:proofErr w:type="spellEnd"/>
      <w:r>
        <w:t xml:space="preserve"> zgrade označeno crvenom bojom 7. Kancelarija s površinom od 16,58 m2, što je u planu posebnih </w:t>
      </w:r>
      <w:proofErr w:type="spellStart"/>
      <w:r>
        <w:t>djelova</w:t>
      </w:r>
      <w:proofErr w:type="spellEnd"/>
      <w:r>
        <w:t xml:space="preserve"> zgrade označeno crvenom bojom – balkon s površinom od 2,57 m2, što je u planu posebnih </w:t>
      </w:r>
      <w:proofErr w:type="spellStart"/>
      <w:r>
        <w:t>djelova</w:t>
      </w:r>
      <w:proofErr w:type="spellEnd"/>
      <w:r>
        <w:t xml:space="preserve"> zgrade označeno crvenom bojom 8. hodnik s površinom od 23,78 m2, što je u planu posebnih </w:t>
      </w:r>
      <w:proofErr w:type="spellStart"/>
      <w:r>
        <w:t>djelova</w:t>
      </w:r>
      <w:proofErr w:type="spellEnd"/>
      <w:r>
        <w:t xml:space="preserve"> zgrade označeno crvenom bojom 9. spremište s površinom od 2,81 m2, što je u planu posebnih </w:t>
      </w:r>
      <w:proofErr w:type="spellStart"/>
      <w:r>
        <w:t>djelova</w:t>
      </w:r>
      <w:proofErr w:type="spellEnd"/>
      <w:r>
        <w:t xml:space="preserve"> zgrade označeno crvenom bojom 10. sanitarije s površinom od 5,98 m2, što je u planu posebnih </w:t>
      </w:r>
      <w:proofErr w:type="spellStart"/>
      <w:r>
        <w:t>djelova</w:t>
      </w:r>
      <w:proofErr w:type="spellEnd"/>
      <w:r>
        <w:t xml:space="preserve"> zgrade označeno crvenom bojom 11. stubište s površinom od 9,71 m2, što je u planu posebnih </w:t>
      </w:r>
      <w:proofErr w:type="spellStart"/>
      <w:r>
        <w:t>djelova</w:t>
      </w:r>
      <w:proofErr w:type="spellEnd"/>
      <w:r>
        <w:t xml:space="preserve"> zgrade označeno crvenom bojom a u kojoj cijeloj nekretnini dužnik dolazi upisan kao TEAM D.D., OIB: 78374990082, ČAKOVEC, DOBRIŠE CESARIĆA 5;</w:t>
      </w:r>
    </w:p>
    <w:p w:rsidRDefault="00653DDF" w:rsidP="00653DDF" w:rsidR="00653DDF">
      <w:pPr>
        <w:spacing w:after="0"/>
        <w:jc w:val="both"/>
      </w:pPr>
    </w:p>
    <w:p w:rsidRDefault="00653DDF" w:rsidP="00653DDF" w:rsidR="00653DDF">
      <w:pPr>
        <w:spacing w:after="0"/>
        <w:jc w:val="both"/>
      </w:pPr>
      <w:r>
        <w:t xml:space="preserve">e )kod Općinskog suda u Puli-Pola, Zemljišnoknjižni odjel Buje, katastarska općina Buje, </w:t>
      </w:r>
      <w:proofErr w:type="spellStart"/>
      <w:r>
        <w:t>z.k</w:t>
      </w:r>
      <w:proofErr w:type="spellEnd"/>
      <w:r>
        <w:t>. uložak broj  2625, broj katastarske čestice 397, poslovna zgrada, ukupne površine 176 m2,  </w:t>
      </w:r>
    </w:p>
    <w:p w:rsidRDefault="00653DDF" w:rsidP="00653DDF" w:rsidR="00653DDF">
      <w:pPr>
        <w:spacing w:after="0"/>
        <w:jc w:val="both"/>
      </w:pPr>
      <w:r>
        <w:t xml:space="preserve">4. Suvlasnički dio s neodređenim omjerom ETAŽNO VLASNIŠTVO (E-4) 1. ”D” NA III. KATU ZGRADE: 1. Kancelarija s površinom od 17,97 m2, što je u planu posebnih </w:t>
      </w:r>
      <w:proofErr w:type="spellStart"/>
      <w:r>
        <w:t>djelova</w:t>
      </w:r>
      <w:proofErr w:type="spellEnd"/>
      <w:r>
        <w:t xml:space="preserve"> zgrade označeno crvenom bojom 2. Kancelarija s površinom od 15,79 m2, što je u planu posebnih </w:t>
      </w:r>
      <w:proofErr w:type="spellStart"/>
      <w:r>
        <w:t>djelova</w:t>
      </w:r>
      <w:proofErr w:type="spellEnd"/>
      <w:r>
        <w:t xml:space="preserve"> zgrade označeno crvenom bojom 3. Kancelarija s površinom od 17,25 m2, što je u planu posebnih </w:t>
      </w:r>
      <w:proofErr w:type="spellStart"/>
      <w:r>
        <w:t>djelova</w:t>
      </w:r>
      <w:proofErr w:type="spellEnd"/>
      <w:r>
        <w:t xml:space="preserve"> zgrade označeno crvenom bojom 4. Kancelarija s površinom od 18,02 m2, što je u planu posebnih </w:t>
      </w:r>
      <w:proofErr w:type="spellStart"/>
      <w:r>
        <w:t>djelova</w:t>
      </w:r>
      <w:proofErr w:type="spellEnd"/>
      <w:r>
        <w:t xml:space="preserve"> zgrade označeno crvenom bojom 5. Kancelarija s površinom od 13,36 m2, što je u planu posebnih </w:t>
      </w:r>
      <w:proofErr w:type="spellStart"/>
      <w:r>
        <w:t>djelova</w:t>
      </w:r>
      <w:proofErr w:type="spellEnd"/>
      <w:r>
        <w:t xml:space="preserve"> zgrade označeno crvenom bojom 6. Kancelarija s površinom od 31,29 m2, što je u planu posebnih </w:t>
      </w:r>
      <w:proofErr w:type="spellStart"/>
      <w:r>
        <w:t>djelova</w:t>
      </w:r>
      <w:proofErr w:type="spellEnd"/>
      <w:r>
        <w:t xml:space="preserve"> zgrade označeno crvenom bojom 7. hodnik s površinom od 23,78 m2, što je u planu posebnih </w:t>
      </w:r>
      <w:proofErr w:type="spellStart"/>
      <w:r>
        <w:t>djelova</w:t>
      </w:r>
      <w:proofErr w:type="spellEnd"/>
      <w:r>
        <w:t xml:space="preserve"> zgrade označeno crvenom bojom 8. spremište s površinom od 2,81 m2, što je u planu posebnih </w:t>
      </w:r>
      <w:proofErr w:type="spellStart"/>
      <w:r>
        <w:t>djelova</w:t>
      </w:r>
      <w:proofErr w:type="spellEnd"/>
      <w:r>
        <w:t xml:space="preserve"> zgrade označeno crvenom bojom 9. sanitarije s površinom od 5,98 m2, što je u planu posebnih </w:t>
      </w:r>
      <w:proofErr w:type="spellStart"/>
      <w:r>
        <w:t>djelova</w:t>
      </w:r>
      <w:proofErr w:type="spellEnd"/>
      <w:r>
        <w:t xml:space="preserve"> zgrade označeno crvenom bojom 10. stubište s površinom od 9,71 m2, što je u planu posebnih </w:t>
      </w:r>
      <w:proofErr w:type="spellStart"/>
      <w:r>
        <w:t>djelova</w:t>
      </w:r>
      <w:proofErr w:type="spellEnd"/>
      <w:r>
        <w:t xml:space="preserve"> zgrade označeno crvenom bojom a u kojoj cijeloj nekretnini dužnik dolazi upisan kao TEAM D.D., ČAKOVEC, DOBRIŠE CESARIĆA 5;</w:t>
      </w:r>
    </w:p>
    <w:p w:rsidRDefault="00653DDF" w:rsidP="00653DDF" w:rsidR="00653DDF">
      <w:pPr>
        <w:spacing w:after="0"/>
        <w:jc w:val="both"/>
      </w:pPr>
    </w:p>
    <w:p w:rsidRDefault="00653DDF" w:rsidP="00653DDF" w:rsidR="00653DDF">
      <w:pPr>
        <w:spacing w:after="0"/>
        <w:jc w:val="both"/>
      </w:pPr>
      <w:r>
        <w:t xml:space="preserve">f )kod Općinskog suda u Puli-Pola, Zemljišnoknjižni odjel Buje, katastarska općina Umag, </w:t>
      </w:r>
      <w:proofErr w:type="spellStart"/>
      <w:r>
        <w:t>z.k</w:t>
      </w:r>
      <w:proofErr w:type="spellEnd"/>
      <w:r>
        <w:t>. uložak broj  5681, katastarska čestica broj 2344/1, dvorište, površine 113 m2, a u kojoj cijeloj nekretnini dužnik dolazi upisan kao TEAM D.D., ČAKOVEC, DOBRIŠE CESARIĆA 5, u 1/</w:t>
      </w:r>
      <w:proofErr w:type="spellStart"/>
      <w:r>
        <w:t>1</w:t>
      </w:r>
      <w:proofErr w:type="spellEnd"/>
      <w:r>
        <w:t xml:space="preserve"> dijela;</w:t>
      </w:r>
    </w:p>
    <w:p w:rsidRDefault="00653DDF" w:rsidP="00653DDF" w:rsidR="00653DDF">
      <w:pPr>
        <w:spacing w:after="0"/>
        <w:jc w:val="both"/>
      </w:pPr>
    </w:p>
    <w:p w:rsidRDefault="00653DDF" w:rsidP="00653DDF" w:rsidR="00653DDF">
      <w:pPr>
        <w:spacing w:after="0"/>
        <w:jc w:val="both"/>
      </w:pPr>
      <w:r>
        <w:t xml:space="preserve">g )kod Općinskog suda u Puli-Pola, Zemljišnoknjižni odjel Buje, katastarska općina Umag, </w:t>
      </w:r>
      <w:proofErr w:type="spellStart"/>
      <w:r>
        <w:t>z.k</w:t>
      </w:r>
      <w:proofErr w:type="spellEnd"/>
      <w:r>
        <w:t>. uložak broj  5681, katastarska čestica broj 2787/2, ukupne površine 200 m2, gosp. zgrada površine 81 m2, dvorište 119 m2, a u kojoj cijeloj nekretnini dužnik dolazi upisan kao TEAM D.D., ČAKOVEC, DOBRIŠE CESARIĆA 5, u 1/</w:t>
      </w:r>
      <w:proofErr w:type="spellStart"/>
      <w:r>
        <w:t>1</w:t>
      </w:r>
      <w:proofErr w:type="spellEnd"/>
      <w:r>
        <w:t xml:space="preserve"> dijela;</w:t>
      </w:r>
    </w:p>
    <w:p w:rsidRDefault="00653DDF" w:rsidP="00653DDF" w:rsidR="00653DDF">
      <w:pPr>
        <w:spacing w:after="0"/>
        <w:jc w:val="both"/>
      </w:pPr>
    </w:p>
    <w:p w:rsidRDefault="00653DDF" w:rsidP="00653DDF" w:rsidR="00653DDF">
      <w:pPr>
        <w:spacing w:after="0"/>
        <w:jc w:val="both"/>
      </w:pPr>
      <w:r>
        <w:t xml:space="preserve">h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4. Suvlasnički dio: 3/1000 ETAŽNO VLASNIŠTVO ( E-4) 1. s kojim je povezano pravo vlasništva u suvlasništvu cijele nekretnine posebnog dijela zgrade: čest.br. IV-PARKIRNO GARAŽNO MJESTO oznake 4, smješteno u podrumu sa ulazom s kolnika, a sastoji se od a) parkirališta ukupne površine 13,60 m2, redni broj 4, a u kojoj cijeloj nekretnini dužnik dolazi upisan kao TEAM D.D., OIB: 78374990082, ČAKOVEC, DOBRIŠE CESARIĆA 5;</w:t>
      </w:r>
    </w:p>
    <w:p w:rsidRDefault="00653DDF" w:rsidP="00653DDF" w:rsidR="00653DDF">
      <w:pPr>
        <w:spacing w:after="0"/>
        <w:jc w:val="both"/>
      </w:pPr>
    </w:p>
    <w:p w:rsidRDefault="00653DDF" w:rsidP="00653DDF" w:rsidR="00653DDF">
      <w:pPr>
        <w:spacing w:after="0"/>
        <w:jc w:val="both"/>
      </w:pPr>
      <w:r>
        <w:lastRenderedPageBreak/>
        <w:t xml:space="preserve">i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5. Suvlasnički dio: 3/1000 ETAŽNO VLASNIŠTVO ( E-5) 1. s kojim je povezano pravo vlasništva u suvlasništvu cijele nekretnine posebnog dijela zgrade: čest.br. V-PARKIRNO GARAŽNO MJESTO oznake 5, smješteno u podrumu sa ulazom s kolnika, a sastoji se od a) parkirališta ukupne površine 13,60 m2, redni broj 5, a u kojoj cijeloj nekretnini dužnik dolazi upisan kao TEAM D.D., OIB: 78374990082, ČAKOVEC, DOBRIŠE CESARIĆA 5;</w:t>
      </w:r>
    </w:p>
    <w:p w:rsidRDefault="00653DDF" w:rsidP="00653DDF" w:rsidR="00653DDF">
      <w:pPr>
        <w:spacing w:after="0"/>
        <w:jc w:val="both"/>
      </w:pPr>
    </w:p>
    <w:p w:rsidRDefault="00653DDF" w:rsidP="00653DDF" w:rsidR="00653DDF">
      <w:pPr>
        <w:spacing w:after="0"/>
        <w:jc w:val="both"/>
      </w:pPr>
      <w:r>
        <w:t xml:space="preserve">j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7. Suvlasnički dio: 3/1000 ETAŽNO VLASNIŠTVO ( E-7) 1. s kojim je povezano pravo vlasništva u suvlasništvu cijele nekretnine posebnog dijela zgrade: čest.br. VII-PARKIRNO GARAŽNO MJESTO oznake 7, smješteno u podrumu sa ulazom s kolnika, a sastoji se od a) parkirališta ukupne površine 13,60 m2, redni broj 7, a u kojoj cijeloj nekretnini dužnik dolazi upisan kao TEAM D.D., OIB: 78374990082, ČAKOVEC, DOBRIŠE CESARIĆA 5;</w:t>
      </w:r>
    </w:p>
    <w:p w:rsidRDefault="00653DDF" w:rsidP="00653DDF" w:rsidR="00653DDF">
      <w:pPr>
        <w:spacing w:after="0"/>
        <w:jc w:val="both"/>
      </w:pPr>
    </w:p>
    <w:p w:rsidRDefault="00653DDF" w:rsidP="00653DDF" w:rsidR="00653DDF">
      <w:pPr>
        <w:spacing w:after="0"/>
        <w:jc w:val="both"/>
      </w:pPr>
      <w:r>
        <w:t xml:space="preserve">k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25. Suvlasnički dio: 4/1000 ETAŽNO VLASNIŠTVO ( E-25) 1. s kojim je povezano pravo vlasništva u suvlasništvu cijele nekretnine posebnog dijela zgrade: čest.br. XXV-PARKIRNO GARAŽNO MJESTO oznake 25, smješteno u podrumu sa ulazom s kolnika, a sastoji se od a) parkirališta ukupne površine 16,20 m2, redni broj 25, a u kojoj cijeloj nekretnini dužnik dolazi upisan kao TEAM D.D., OIB: 78374990082, ČAKOVEC, DOBRIŠE CESARIĆA 5;</w:t>
      </w:r>
    </w:p>
    <w:p w:rsidRDefault="00653DDF" w:rsidP="00653DDF" w:rsidR="00653DDF">
      <w:pPr>
        <w:spacing w:after="0"/>
        <w:jc w:val="both"/>
      </w:pPr>
    </w:p>
    <w:p w:rsidRDefault="00653DDF" w:rsidP="00653DDF" w:rsidR="00653DDF">
      <w:pPr>
        <w:spacing w:after="0"/>
        <w:jc w:val="both"/>
      </w:pPr>
      <w:r>
        <w:t xml:space="preserve">l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46. Suvlasnički dio: 26/1000 ETAŽNO VLASNIŠTVO ( E-46) 1. s kojim je povezano pravo vlasništva u suvlasništvu cijele nekretnine posebnog dijela zgrade: čest.br. XLVI-POSLOVNI PROSTOR oznake 1, smješten u prizemlju s ulazom iz trijema, a sastoji se od: poslovnog prostora, čajne kuhinje, sanitarija, terase, ukupne površine 66,88 m2, redni broj 46, a u kojoj cijeloj nekretnini dužnik dolazi upisan kao TEAM D.D., OIB: 78374990082, ČAKOVEC, DOBRIŠE CESARIĆA 5;</w:t>
      </w:r>
    </w:p>
    <w:p w:rsidRDefault="00653DDF" w:rsidP="00653DDF" w:rsidR="00653DDF">
      <w:pPr>
        <w:spacing w:after="0"/>
        <w:jc w:val="both"/>
      </w:pPr>
    </w:p>
    <w:p w:rsidRDefault="00653DDF" w:rsidP="00653DDF" w:rsidR="00653DDF">
      <w:pPr>
        <w:spacing w:after="0"/>
        <w:jc w:val="both"/>
      </w:pPr>
      <w:r>
        <w:t xml:space="preserve">m )kod Općinskog suda u Puli-Pola, Zemljišnoknjižni odjel Buje, katastarska općina Umag, </w:t>
      </w:r>
      <w:proofErr w:type="spellStart"/>
      <w:r>
        <w:t>z.k</w:t>
      </w:r>
      <w:proofErr w:type="spellEnd"/>
      <w:r>
        <w:t>. uložak broj  5252, broj katastarske čestice 2777/4, zgrada mješovite uporabe, površine 930 m2, dvorište 535 m2, ukupne površine 1465 m2, 51. Suvlasnički dio: 45/1000 ETAŽNO VLASNIŠTVO ( E-51) 1. s kojim je povezano pravo vlasništva u suvlasništvu cijele nekretnine posebnog dijela zgrade: čest.br. LI-POSLOVNI PROSTOR oznake 6, smješten u prizemlju s ulazom iz prolaza, a sastoji se od: poslovnog prostora, sanitarija, ukupne površine 91,50 m2, redni broj 51, a u kojoj cijeloj nekretnini dužnik dolazi upisan kao TEAM D.D., OIB: 78374990082, ČAKOVEC, DOBRIŠE CESARIĆA 5;</w:t>
      </w:r>
    </w:p>
    <w:p w:rsidRDefault="00653DDF" w:rsidP="00653DDF" w:rsidR="00653DDF">
      <w:pPr>
        <w:spacing w:after="0"/>
        <w:jc w:val="both"/>
      </w:pPr>
    </w:p>
    <w:p w:rsidRDefault="00653DDF" w:rsidP="00653DDF" w:rsidR="00653DDF">
      <w:pPr>
        <w:spacing w:after="0"/>
        <w:jc w:val="both"/>
      </w:pPr>
      <w:r>
        <w:t xml:space="preserve">Uvidom u zemljišno knjižne izvatke za nekretnine iz točke 1.a., 1.b., 1.c., 1.d., 1.e., 1.f., 1.g., 1.h., 1.i., 1.j., 1.k., 1.l. i 1.m. utvrđeno je da je </w:t>
      </w:r>
      <w:proofErr w:type="spellStart"/>
      <w:r>
        <w:t>Raiffeisenbank</w:t>
      </w:r>
      <w:proofErr w:type="spellEnd"/>
      <w:r>
        <w:t xml:space="preserve"> </w:t>
      </w:r>
      <w:proofErr w:type="spellStart"/>
      <w:r>
        <w:t>Austria</w:t>
      </w:r>
      <w:proofErr w:type="spellEnd"/>
      <w:r>
        <w:t xml:space="preserve"> d.d. </w:t>
      </w:r>
      <w:proofErr w:type="spellStart"/>
      <w:r>
        <w:t>razlučni</w:t>
      </w:r>
      <w:proofErr w:type="spellEnd"/>
      <w:r>
        <w:t xml:space="preserve"> vjerovnik na navedenim nekretninama.</w:t>
      </w:r>
    </w:p>
    <w:p w:rsidRDefault="00653DDF" w:rsidP="00653DDF" w:rsidR="00653DDF">
      <w:pPr>
        <w:spacing w:after="0"/>
      </w:pPr>
    </w:p>
    <w:p w:rsidRDefault="00653DDF" w:rsidP="00653DDF" w:rsidR="00653DDF">
      <w:pPr>
        <w:spacing w:after="0"/>
        <w:jc w:val="both"/>
      </w:pPr>
      <w:r>
        <w:t>2.)</w:t>
      </w:r>
    </w:p>
    <w:p w:rsidRDefault="00653DDF" w:rsidP="00653DDF" w:rsidR="00653DDF">
      <w:pPr>
        <w:pStyle w:val="Odlomakpopisa"/>
        <w:numPr>
          <w:ilvl w:val="0"/>
          <w:numId w:val="48"/>
        </w:numPr>
        <w:spacing w:after="0"/>
      </w:pPr>
      <w:r>
        <w:t>Utvrđuje se vrijednost nekretnine iz točke 1.a) izreke ovog zaključka u iznosu od 357.000,00 kn.</w:t>
      </w:r>
    </w:p>
    <w:p w:rsidRDefault="00653DDF" w:rsidP="00653DDF" w:rsidR="00653DDF">
      <w:pPr>
        <w:pStyle w:val="Odlomakpopisa"/>
        <w:numPr>
          <w:ilvl w:val="0"/>
          <w:numId w:val="48"/>
        </w:numPr>
        <w:spacing w:after="0"/>
      </w:pPr>
      <w:r>
        <w:t>Utvrđuje se vrijednost nekretnine iz točke 1. b) izreke ovog zaključka u iznosu od 712.000,00 kn.</w:t>
      </w:r>
    </w:p>
    <w:p w:rsidRDefault="00653DDF" w:rsidP="00653DDF" w:rsidR="00653DDF">
      <w:pPr>
        <w:pStyle w:val="Odlomakpopisa"/>
        <w:numPr>
          <w:ilvl w:val="0"/>
          <w:numId w:val="48"/>
        </w:numPr>
        <w:spacing w:after="0"/>
      </w:pPr>
      <w:r>
        <w:t>Utvrđuje se vrijednost nekretnine iz točke 1. c) izreke ovog zaključka u iznosu od 519.000,00 kn.</w:t>
      </w:r>
    </w:p>
    <w:p w:rsidRDefault="00653DDF" w:rsidP="00653DDF" w:rsidR="00653DDF">
      <w:pPr>
        <w:pStyle w:val="Odlomakpopisa"/>
        <w:numPr>
          <w:ilvl w:val="0"/>
          <w:numId w:val="48"/>
        </w:numPr>
        <w:spacing w:after="0"/>
      </w:pPr>
      <w:r>
        <w:t>Utvrđuje se vrijednost nekretnine iz točke 1. d) izreke ovog zaključka u iznosu od 752.000,00 kn.</w:t>
      </w:r>
    </w:p>
    <w:p w:rsidRDefault="00653DDF" w:rsidP="00653DDF" w:rsidR="00653DDF">
      <w:pPr>
        <w:pStyle w:val="Odlomakpopisa"/>
        <w:numPr>
          <w:ilvl w:val="0"/>
          <w:numId w:val="48"/>
        </w:numPr>
        <w:spacing w:after="0"/>
      </w:pPr>
      <w:r>
        <w:t>Utvrđuje se vrijednost nekretnine iz točke 1. e) izreke ovog zaključka u iznosu od 755.000,00 kn.</w:t>
      </w:r>
    </w:p>
    <w:p w:rsidRDefault="00653DDF" w:rsidP="00653DDF" w:rsidR="00653DDF">
      <w:pPr>
        <w:pStyle w:val="Odlomakpopisa"/>
        <w:numPr>
          <w:ilvl w:val="0"/>
          <w:numId w:val="48"/>
        </w:numPr>
        <w:spacing w:after="0"/>
      </w:pPr>
      <w:r>
        <w:t>Utvrđuje se vrijednost nekretnine iz točke 1. f) izreke ovog zaključka u iznosu od 561.000,00 kn.</w:t>
      </w:r>
    </w:p>
    <w:p w:rsidRDefault="00653DDF" w:rsidP="00653DDF" w:rsidR="00653DDF">
      <w:pPr>
        <w:pStyle w:val="Odlomakpopisa"/>
        <w:numPr>
          <w:ilvl w:val="0"/>
          <w:numId w:val="48"/>
        </w:numPr>
        <w:spacing w:after="0"/>
      </w:pPr>
      <w:r>
        <w:t>Utvrđuje se vrijednost nekretnine iz točke 1. g) izreke ovog zaključka u iznosu od 1.111.111,11 kn.</w:t>
      </w:r>
    </w:p>
    <w:p w:rsidRDefault="00653DDF" w:rsidP="00653DDF" w:rsidR="00653DDF">
      <w:pPr>
        <w:pStyle w:val="Odlomakpopisa"/>
        <w:numPr>
          <w:ilvl w:val="0"/>
          <w:numId w:val="48"/>
        </w:numPr>
        <w:spacing w:after="0"/>
      </w:pPr>
      <w:r>
        <w:t>Utvrđuje se vrijednost nekretnine iz točke 1. h) izreke ovog zaključka u iznosu od 50.500,00 kn.</w:t>
      </w:r>
    </w:p>
    <w:p w:rsidRDefault="00653DDF" w:rsidP="00653DDF" w:rsidR="00653DDF">
      <w:pPr>
        <w:pStyle w:val="Odlomakpopisa"/>
        <w:numPr>
          <w:ilvl w:val="0"/>
          <w:numId w:val="48"/>
        </w:numPr>
        <w:spacing w:after="0"/>
      </w:pPr>
      <w:r>
        <w:t>Utvrđuje se vrijednost nekretnine iz točke 1. i) izreke ovog zaključka u iznosu od 50.500,00 kn.</w:t>
      </w:r>
    </w:p>
    <w:p w:rsidRDefault="00653DDF" w:rsidP="00653DDF" w:rsidR="00653DDF">
      <w:pPr>
        <w:pStyle w:val="Odlomakpopisa"/>
        <w:numPr>
          <w:ilvl w:val="0"/>
          <w:numId w:val="48"/>
        </w:numPr>
        <w:spacing w:after="0"/>
      </w:pPr>
      <w:r>
        <w:t>Utvrđuje se vrijednost nekretnine iz točke 1. j) izreke ovog zaključka u iznosu od 50.500,00 kn.</w:t>
      </w:r>
    </w:p>
    <w:p w:rsidRDefault="00653DDF" w:rsidP="00653DDF" w:rsidR="00653DDF">
      <w:pPr>
        <w:pStyle w:val="Odlomakpopisa"/>
        <w:numPr>
          <w:ilvl w:val="0"/>
          <w:numId w:val="48"/>
        </w:numPr>
        <w:spacing w:after="0"/>
      </w:pPr>
      <w:r>
        <w:t>Utvrđuje se vrijednost nekretnine iz točke 1. k) izreke ovog zaključka u iznosu od 60.200,00 kn.</w:t>
      </w:r>
    </w:p>
    <w:p w:rsidRDefault="00653DDF" w:rsidP="00653DDF" w:rsidR="00653DDF">
      <w:pPr>
        <w:pStyle w:val="Odlomakpopisa"/>
        <w:numPr>
          <w:ilvl w:val="0"/>
          <w:numId w:val="48"/>
        </w:numPr>
        <w:spacing w:after="0"/>
      </w:pPr>
      <w:r>
        <w:t>Utvrđuje se vrijednost nekretnine iz točke 1. l) izreke ovog zaključka u iznosu od 757.000,00 kn.</w:t>
      </w:r>
    </w:p>
    <w:p w:rsidRDefault="00653DDF" w:rsidP="00653DDF" w:rsidR="00653DDF">
      <w:pPr>
        <w:pStyle w:val="Odlomakpopisa"/>
        <w:numPr>
          <w:ilvl w:val="0"/>
          <w:numId w:val="48"/>
        </w:numPr>
        <w:spacing w:after="0"/>
      </w:pPr>
      <w:r>
        <w:t>Utvrđuje se vrijednost nekretnine iz točke 1. m) izreke ovog zaključka u iznosu od 865.000,00 kn.</w:t>
      </w:r>
    </w:p>
    <w:p w:rsidRDefault="00653DDF" w:rsidP="00653DDF" w:rsidR="00653DDF">
      <w:pPr>
        <w:pStyle w:val="ListaeSPIS"/>
        <w:numPr>
          <w:ilvl w:val="0"/>
          <w:numId w:val="0"/>
        </w:numPr>
        <w:tabs>
          <w:tab w:pos="708" w:val="left"/>
        </w:tabs>
        <w:spacing w:after="0"/>
      </w:pPr>
    </w:p>
    <w:p w:rsidRDefault="00653DDF" w:rsidP="00653DDF" w:rsidR="00653DDF">
      <w:pPr>
        <w:spacing w:after="0"/>
        <w:jc w:val="both"/>
      </w:pPr>
      <w:r>
        <w:t>3.)     NAČIN PRODAJE:</w:t>
      </w:r>
    </w:p>
    <w:p w:rsidRDefault="00653DDF" w:rsidP="00653DDF" w:rsidR="00653DDF">
      <w:pPr>
        <w:spacing w:after="0"/>
        <w:ind w:left="360"/>
        <w:jc w:val="both"/>
      </w:pPr>
    </w:p>
    <w:p w:rsidRDefault="00653DDF" w:rsidP="00653DDF" w:rsidR="00653DDF">
      <w:pPr>
        <w:spacing w:after="0"/>
        <w:jc w:val="both"/>
        <w:rPr>
          <w:bCs/>
        </w:rPr>
      </w:pPr>
      <w:r>
        <w:rPr>
          <w:bCs/>
        </w:rPr>
        <w:tab/>
        <w:t>Prodaju nekretnine iz točke 1. ovog zaključka provest će Financijska agencija elektroničkom javnom dražbom.</w:t>
      </w:r>
    </w:p>
    <w:p w:rsidRDefault="00653DDF" w:rsidP="00653DDF" w:rsidR="00653DDF">
      <w:pPr>
        <w:spacing w:after="0"/>
        <w:jc w:val="both"/>
      </w:pPr>
    </w:p>
    <w:p w:rsidRDefault="00653DDF" w:rsidP="00653DDF" w:rsidR="00653DDF">
      <w:pPr>
        <w:spacing w:after="0"/>
        <w:ind w:firstLine="708"/>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653DDF" w:rsidP="00653DDF" w:rsidR="00653DDF">
      <w:pPr>
        <w:spacing w:after="0"/>
        <w:jc w:val="both"/>
      </w:pPr>
    </w:p>
    <w:p w:rsidRDefault="00653DDF" w:rsidP="00653DDF" w:rsidR="00653DDF">
      <w:pPr>
        <w:spacing w:after="0"/>
        <w:jc w:val="both"/>
      </w:pPr>
      <w:r>
        <w:t>4.)      UVJETI  PRODAJE:</w:t>
      </w:r>
    </w:p>
    <w:p w:rsidRDefault="00653DDF" w:rsidP="00653DDF" w:rsidR="00653DDF">
      <w:pPr>
        <w:spacing w:after="0"/>
        <w:jc w:val="both"/>
      </w:pPr>
    </w:p>
    <w:p w:rsidRDefault="00653DDF" w:rsidP="00653DDF" w:rsidR="00653DDF">
      <w:pPr>
        <w:numPr>
          <w:ilvl w:val="0"/>
          <w:numId w:val="49"/>
        </w:numPr>
        <w:tabs>
          <w:tab w:pos="0" w:val="num"/>
        </w:tabs>
        <w:spacing w:after="0"/>
        <w:ind w:firstLine="0" w:left="0"/>
        <w:jc w:val="both"/>
      </w:pPr>
      <w:r>
        <w:t>Nekretnina iz točke 1.a) u naravi predstavlja poslovni prostor, s pripadajućim spremištem, ukupne površine 52,95 m2.</w:t>
      </w:r>
    </w:p>
    <w:p w:rsidRDefault="00653DDF" w:rsidP="00653DDF" w:rsidR="00653DDF">
      <w:pPr>
        <w:spacing w:after="0"/>
        <w:ind w:firstLine="708"/>
        <w:jc w:val="both"/>
      </w:pPr>
      <w:r>
        <w:t>Nekretnina iz točke 1.b) u naravi predstavlja poslovni prostor s pripadajućim spremištem u podrumu, ukupne površine 130,32 m2.</w:t>
      </w:r>
    </w:p>
    <w:p w:rsidRDefault="00653DDF" w:rsidP="00653DDF" w:rsidR="00653DDF">
      <w:pPr>
        <w:spacing w:after="0"/>
        <w:ind w:firstLine="708"/>
        <w:jc w:val="both"/>
      </w:pPr>
      <w:r>
        <w:t>Nekretnine iz točke 1.c) u naravi predstavljaju poslovni prostor, s pripadajućim spremištem, ukupne površine 97,47 m2.</w:t>
      </w:r>
    </w:p>
    <w:p w:rsidRDefault="00653DDF" w:rsidP="00653DDF" w:rsidR="00653DDF">
      <w:pPr>
        <w:spacing w:after="0"/>
        <w:jc w:val="both"/>
      </w:pPr>
      <w:r>
        <w:t>Nekretnina iz točke 1.d) u naravi predstavlja kancelarije, ukupne površine 155,33 m2.</w:t>
      </w:r>
    </w:p>
    <w:p w:rsidRDefault="00653DDF" w:rsidP="00653DDF" w:rsidR="00653DDF">
      <w:pPr>
        <w:spacing w:after="0"/>
        <w:jc w:val="both"/>
      </w:pPr>
      <w:r>
        <w:lastRenderedPageBreak/>
        <w:t>Nekretnina iz točke 1.e) u naravi predstavlja kancelarije, ukupne površine 155,96 m2.</w:t>
      </w:r>
    </w:p>
    <w:p w:rsidRDefault="00653DDF" w:rsidP="00653DDF" w:rsidR="00653DDF">
      <w:pPr>
        <w:spacing w:after="0"/>
        <w:jc w:val="both"/>
      </w:pPr>
      <w:r>
        <w:t>Nekretnina iz točke 1.f) u naravi predstavlja građevinsko zemljište, površine 113,00 m2.</w:t>
      </w:r>
    </w:p>
    <w:p w:rsidRDefault="00653DDF" w:rsidP="00653DDF" w:rsidR="00653DDF">
      <w:pPr>
        <w:spacing w:after="0"/>
        <w:jc w:val="both"/>
      </w:pPr>
      <w:r>
        <w:t>Nekretnine iz točke 1.g) u naravi predstavljaju gospodarsku zgradu i dvorište, ukupne površine 200,00 m2.</w:t>
      </w:r>
    </w:p>
    <w:p w:rsidRDefault="00653DDF" w:rsidP="00653DDF" w:rsidR="00653DDF">
      <w:pPr>
        <w:spacing w:after="0"/>
        <w:jc w:val="both"/>
      </w:pPr>
      <w:r>
        <w:t>Nekretnina iz točke 1.h) u naravi predstavlja garažno mjesto, površine 13,60 m2.</w:t>
      </w:r>
    </w:p>
    <w:p w:rsidRDefault="00653DDF" w:rsidP="00653DDF" w:rsidR="00653DDF">
      <w:pPr>
        <w:spacing w:after="0"/>
        <w:jc w:val="both"/>
      </w:pPr>
      <w:r>
        <w:t>Nekretnina iz točke 1.i) u naravi predstavlja garažno mjesto, površine 13,60 m2.</w:t>
      </w:r>
    </w:p>
    <w:p w:rsidRDefault="00653DDF" w:rsidP="00653DDF" w:rsidR="00653DDF">
      <w:pPr>
        <w:spacing w:after="0"/>
        <w:jc w:val="both"/>
      </w:pPr>
      <w:r>
        <w:t>Nekretnina iz točke 1.j) u naravi predstavlja garažno mjesto, površine 13,60 m2.</w:t>
      </w:r>
    </w:p>
    <w:p w:rsidRDefault="00653DDF" w:rsidP="00653DDF" w:rsidR="00653DDF">
      <w:pPr>
        <w:spacing w:after="0"/>
        <w:jc w:val="both"/>
      </w:pPr>
      <w:r>
        <w:t>Nekretnina iz točke 1.k) u naravi predstavlja garažno mjesto, površine 16,20 m2.</w:t>
      </w:r>
    </w:p>
    <w:p w:rsidRDefault="00653DDF" w:rsidP="00653DDF" w:rsidR="00653DDF">
      <w:pPr>
        <w:spacing w:after="0"/>
        <w:jc w:val="both"/>
      </w:pPr>
      <w:r>
        <w:t>Nekretnine iz točke 1.l) u naravi predstavljaju poslovni prostor, ukupne površine 66,88 m2.</w:t>
      </w:r>
    </w:p>
    <w:p w:rsidRDefault="00653DDF" w:rsidP="00653DDF" w:rsidR="00653DDF">
      <w:pPr>
        <w:spacing w:after="0"/>
        <w:jc w:val="both"/>
      </w:pPr>
      <w:r>
        <w:t>Nekretnine iz točke 1.m) u naravi predstavljaju poslovni prostor, ukupne površine 91,50 m2.</w:t>
      </w:r>
    </w:p>
    <w:p w:rsidRDefault="00653DDF" w:rsidP="00653DDF" w:rsidR="00653DDF">
      <w:pPr>
        <w:spacing w:after="0"/>
        <w:ind w:left="708"/>
        <w:jc w:val="both"/>
      </w:pPr>
    </w:p>
    <w:p w:rsidRDefault="00653DDF" w:rsidP="00653DDF" w:rsidR="00653DDF">
      <w:pPr>
        <w:spacing w:after="0"/>
        <w:jc w:val="both"/>
      </w:pPr>
    </w:p>
    <w:p w:rsidRDefault="00653DDF" w:rsidP="00653DDF" w:rsidR="00653DDF">
      <w:pPr>
        <w:numPr>
          <w:ilvl w:val="0"/>
          <w:numId w:val="49"/>
        </w:numPr>
        <w:tabs>
          <w:tab w:pos="0" w:val="num"/>
        </w:tabs>
        <w:spacing w:after="0"/>
        <w:ind w:firstLine="0" w:left="0"/>
        <w:jc w:val="both"/>
      </w:pPr>
      <w:r>
        <w:rPr>
          <w:color w:val="000000"/>
        </w:rPr>
        <w:t xml:space="preserve">Utvrđena vrijednost nekretnine iz točke 1a) iznosi </w:t>
      </w:r>
      <w:r>
        <w:t>357.000,00 kn.</w:t>
      </w:r>
    </w:p>
    <w:p w:rsidRDefault="00653DDF" w:rsidP="00653DDF" w:rsidR="00653DDF">
      <w:pPr>
        <w:spacing w:after="0"/>
        <w:ind w:left="360"/>
      </w:pPr>
      <w:r>
        <w:rPr>
          <w:color w:val="000000"/>
        </w:rPr>
        <w:t xml:space="preserve">Utvrđena vrijednost nekretnine iz točke 1b) iznosi </w:t>
      </w:r>
      <w:r>
        <w:t>712.000,00 kn.</w:t>
      </w:r>
    </w:p>
    <w:p w:rsidRDefault="00653DDF" w:rsidP="00653DDF" w:rsidR="00653DDF">
      <w:pPr>
        <w:spacing w:after="0"/>
        <w:ind w:left="360"/>
      </w:pPr>
      <w:r>
        <w:rPr>
          <w:color w:val="000000"/>
        </w:rPr>
        <w:t xml:space="preserve">Utvrđena vrijednost nekretnine iz točke 1c) iznosi </w:t>
      </w:r>
      <w:r>
        <w:t>519.000,00 kn.</w:t>
      </w:r>
    </w:p>
    <w:p w:rsidRDefault="00653DDF" w:rsidP="00653DDF" w:rsidR="00653DDF">
      <w:pPr>
        <w:spacing w:after="0"/>
        <w:ind w:left="360"/>
      </w:pPr>
      <w:r>
        <w:rPr>
          <w:color w:val="000000"/>
        </w:rPr>
        <w:t xml:space="preserve">Utvrđena vrijednost nekretnine iz točke 1d) iznosi </w:t>
      </w:r>
      <w:r>
        <w:t>752.000,00 kn.</w:t>
      </w:r>
    </w:p>
    <w:p w:rsidRDefault="00653DDF" w:rsidP="00653DDF" w:rsidR="00653DDF">
      <w:pPr>
        <w:spacing w:after="0"/>
        <w:ind w:left="360"/>
      </w:pPr>
      <w:r>
        <w:rPr>
          <w:color w:val="000000"/>
        </w:rPr>
        <w:t xml:space="preserve">Utvrđena vrijednost nekretnine iz točke 1e) iznosi </w:t>
      </w:r>
      <w:r>
        <w:t>755.000,00 kn.</w:t>
      </w:r>
    </w:p>
    <w:p w:rsidRDefault="00653DDF" w:rsidP="00653DDF" w:rsidR="00653DDF">
      <w:pPr>
        <w:spacing w:after="0"/>
        <w:ind w:left="360"/>
      </w:pPr>
      <w:r>
        <w:rPr>
          <w:color w:val="000000"/>
        </w:rPr>
        <w:t xml:space="preserve">Utvrđena vrijednost nekretnine iz točke 1f) iznosi </w:t>
      </w:r>
      <w:r>
        <w:t>561.000,00 kn.</w:t>
      </w:r>
    </w:p>
    <w:p w:rsidRDefault="00653DDF" w:rsidP="00653DDF" w:rsidR="00653DDF">
      <w:pPr>
        <w:spacing w:after="0"/>
        <w:ind w:left="360"/>
      </w:pPr>
      <w:r>
        <w:rPr>
          <w:color w:val="000000"/>
        </w:rPr>
        <w:t xml:space="preserve">Utvrđena vrijednost nekretnine iz točke 1g) iznosi </w:t>
      </w:r>
      <w:r>
        <w:t>1.111.111,11 kn.</w:t>
      </w:r>
    </w:p>
    <w:p w:rsidRDefault="00653DDF" w:rsidP="00653DDF" w:rsidR="00653DDF">
      <w:pPr>
        <w:spacing w:after="0"/>
        <w:ind w:left="360"/>
      </w:pPr>
      <w:r>
        <w:rPr>
          <w:color w:val="000000"/>
        </w:rPr>
        <w:t xml:space="preserve">Utvrđena vrijednost nekretnine iz točke 1h) iznosi </w:t>
      </w:r>
      <w:r>
        <w:t>50.500,00 kn.</w:t>
      </w:r>
    </w:p>
    <w:p w:rsidRDefault="00653DDF" w:rsidP="00653DDF" w:rsidR="00653DDF">
      <w:pPr>
        <w:spacing w:after="0"/>
        <w:ind w:left="360"/>
      </w:pPr>
      <w:r>
        <w:rPr>
          <w:color w:val="000000"/>
        </w:rPr>
        <w:t xml:space="preserve">Utvrđena vrijednost nekretnine iz točke 1i) iznosi </w:t>
      </w:r>
      <w:r>
        <w:t>50.500,00 kn.</w:t>
      </w:r>
    </w:p>
    <w:p w:rsidRDefault="00653DDF" w:rsidP="00653DDF" w:rsidR="00653DDF">
      <w:pPr>
        <w:spacing w:after="0"/>
        <w:ind w:left="360"/>
      </w:pPr>
      <w:r>
        <w:rPr>
          <w:color w:val="000000"/>
        </w:rPr>
        <w:t xml:space="preserve">Utvrđena vrijednost nekretnine iz točke 1j) iznosi </w:t>
      </w:r>
      <w:r>
        <w:t>50.500,00 kn.</w:t>
      </w:r>
    </w:p>
    <w:p w:rsidRDefault="00653DDF" w:rsidP="00653DDF" w:rsidR="00653DDF">
      <w:pPr>
        <w:spacing w:after="0"/>
        <w:ind w:left="360"/>
      </w:pPr>
      <w:r>
        <w:rPr>
          <w:color w:val="000000"/>
        </w:rPr>
        <w:t xml:space="preserve">Utvrđena vrijednost nekretnine iz točke 1k) iznosi </w:t>
      </w:r>
      <w:r>
        <w:t>60.200,00 kn.</w:t>
      </w:r>
    </w:p>
    <w:p w:rsidRDefault="00653DDF" w:rsidP="00653DDF" w:rsidR="00653DDF">
      <w:pPr>
        <w:spacing w:after="0"/>
        <w:ind w:left="360"/>
      </w:pPr>
      <w:r>
        <w:rPr>
          <w:color w:val="000000"/>
        </w:rPr>
        <w:t xml:space="preserve">Utvrđena vrijednost nekretnine iz točke 1l) iznosi </w:t>
      </w:r>
      <w:r>
        <w:t>757.000,00 kn.</w:t>
      </w:r>
    </w:p>
    <w:p w:rsidRDefault="00653DDF" w:rsidP="00653DDF" w:rsidR="00653DDF">
      <w:pPr>
        <w:spacing w:after="0"/>
        <w:ind w:left="360"/>
      </w:pPr>
      <w:r>
        <w:rPr>
          <w:color w:val="000000"/>
        </w:rPr>
        <w:t xml:space="preserve">Utvrđena vrijednost nekretnine iz točke 1m) iznosi </w:t>
      </w:r>
      <w:r>
        <w:t>865.000,00 kn.</w:t>
      </w:r>
    </w:p>
    <w:p w:rsidRDefault="00653DDF" w:rsidP="00653DDF" w:rsidR="00653DDF">
      <w:pPr>
        <w:spacing w:after="0"/>
        <w:rPr>
          <w:color w:val="000000"/>
        </w:rPr>
      </w:pPr>
    </w:p>
    <w:p w:rsidRDefault="00653DDF" w:rsidP="00653DDF" w:rsidR="00653DDF">
      <w:pPr>
        <w:numPr>
          <w:ilvl w:val="0"/>
          <w:numId w:val="49"/>
        </w:numPr>
        <w:tabs>
          <w:tab w:pos="0" w:val="num"/>
        </w:tabs>
        <w:spacing w:after="0"/>
        <w:ind w:firstLine="0" w:left="0"/>
        <w:jc w:val="both"/>
      </w:pPr>
      <w:r>
        <w:rPr>
          <w:color w:val="000000"/>
        </w:rPr>
        <w:t xml:space="preserve"> Nekretnina iz točke 1.a) se ne može prodati:</w:t>
      </w:r>
    </w:p>
    <w:p w:rsidRDefault="00653DDF" w:rsidP="00653DDF" w:rsidR="00653DDF">
      <w:pPr>
        <w:spacing w:after="0"/>
      </w:pPr>
    </w:p>
    <w:p w:rsidRDefault="00653DDF" w:rsidP="00653DDF" w:rsidR="00653DDF">
      <w:pPr>
        <w:spacing w:after="0"/>
        <w:ind w:left="1068"/>
        <w:jc w:val="both"/>
      </w:pPr>
      <w:r>
        <w:t>-na prvoj dražbi nekretnina se ne može prodati ispod ¾ utvrđene vrijednosti, tj. ispod iznosa od 267.750,00 kn</w:t>
      </w:r>
    </w:p>
    <w:p w:rsidRDefault="00653DDF" w:rsidP="00653DDF" w:rsidR="00653DDF">
      <w:pPr>
        <w:spacing w:after="0"/>
        <w:ind w:left="1068"/>
        <w:jc w:val="both"/>
      </w:pPr>
      <w:r>
        <w:t>-na drugoj dražbi nekretnina se ne može prodati ispod ½ utvrđene vrijednosti, tj. ispod iznosa od 178.500,00 kn</w:t>
      </w:r>
    </w:p>
    <w:p w:rsidRDefault="00653DDF" w:rsidP="00653DDF" w:rsidR="00653DDF">
      <w:pPr>
        <w:spacing w:after="0"/>
        <w:ind w:left="1068"/>
        <w:jc w:val="both"/>
      </w:pPr>
      <w:r>
        <w:t>-na trećoj dražbi nekretnina se ne može prodati ispod ¼ utvrđene vrijednosti, tj. ispod iznosa od 89.250,00 kn</w:t>
      </w:r>
    </w:p>
    <w:p w:rsidRDefault="00653DDF" w:rsidP="00653DDF" w:rsidR="00653DDF">
      <w:pPr>
        <w:spacing w:after="0"/>
        <w:ind w:left="1068"/>
        <w:jc w:val="both"/>
      </w:pPr>
      <w:r>
        <w:t>-na četvrtoj dražbi nekretnina se prodaje po početnoj prodajnoj cijeni od 1,00 kn</w:t>
      </w:r>
    </w:p>
    <w:p w:rsidRDefault="00653DDF" w:rsidP="00653DDF" w:rsidR="00653DDF">
      <w:pPr>
        <w:spacing w:after="0"/>
        <w:ind w:left="1068"/>
        <w:jc w:val="both"/>
      </w:pPr>
    </w:p>
    <w:p w:rsidRDefault="00653DDF" w:rsidP="00653DDF" w:rsidR="00653DDF">
      <w:pPr>
        <w:spacing w:after="0"/>
        <w:ind w:firstLine="708"/>
        <w:jc w:val="both"/>
      </w:pPr>
      <w:r>
        <w:t>Nekretnina iz točke 1.b) se ne može prodati:</w:t>
      </w:r>
    </w:p>
    <w:p w:rsidRDefault="00653DDF" w:rsidP="00653DDF" w:rsidR="00653DDF">
      <w:pPr>
        <w:spacing w:after="0"/>
        <w:ind w:firstLine="708"/>
        <w:jc w:val="both"/>
      </w:pPr>
    </w:p>
    <w:p w:rsidRDefault="00653DDF" w:rsidP="00653DDF" w:rsidR="00653DDF">
      <w:pPr>
        <w:spacing w:lineRule="auto" w:line="256" w:after="0"/>
        <w:ind w:left="708"/>
        <w:jc w:val="both"/>
      </w:pPr>
      <w:r>
        <w:t>-na prvoj dražbi nekretnina se ne može prodati ispod ¾ utvrđene vrijednosti, tj. ispod iznosa od 534.000,00 kn</w:t>
      </w:r>
    </w:p>
    <w:p w:rsidRDefault="00653DDF" w:rsidP="00653DDF" w:rsidR="00653DDF">
      <w:pPr>
        <w:spacing w:lineRule="auto" w:line="256" w:after="0"/>
        <w:ind w:firstLine="708"/>
        <w:jc w:val="both"/>
      </w:pPr>
      <w:r>
        <w:t xml:space="preserve">-na drugoj dražbi nekretnina se ne može prodati ispod ½ utvrđene vrijednosti, tj. ispod </w:t>
      </w:r>
    </w:p>
    <w:p w:rsidRDefault="00653DDF" w:rsidP="00653DDF" w:rsidR="00653DDF">
      <w:pPr>
        <w:spacing w:lineRule="auto" w:line="256" w:after="0"/>
        <w:ind w:firstLine="708"/>
        <w:jc w:val="both"/>
      </w:pPr>
      <w:r>
        <w:t>iznosa od 356.000,00 kn</w:t>
      </w:r>
    </w:p>
    <w:p w:rsidRDefault="00653DDF" w:rsidP="00653DDF" w:rsidR="00653DDF">
      <w:pPr>
        <w:spacing w:lineRule="auto" w:line="256" w:after="0"/>
        <w:ind w:firstLine="708"/>
        <w:jc w:val="both"/>
      </w:pPr>
      <w:r>
        <w:t xml:space="preserve">-na trećoj dražbi nekretnina se ne može prodati ispod ¼ utvrđene vrijednosti, tj. ispod </w:t>
      </w:r>
    </w:p>
    <w:p w:rsidRDefault="00653DDF" w:rsidP="00653DDF" w:rsidR="00653DDF">
      <w:pPr>
        <w:spacing w:lineRule="auto" w:line="256" w:after="0"/>
        <w:ind w:firstLine="708"/>
        <w:jc w:val="both"/>
      </w:pPr>
      <w:r>
        <w:t>iznosa od 178.000,00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1.c) se ne može prodati:</w:t>
      </w:r>
    </w:p>
    <w:p w:rsidRDefault="00653DDF" w:rsidP="00653DDF" w:rsidR="00653DDF">
      <w:pPr>
        <w:spacing w:lineRule="auto" w:line="256" w:after="0"/>
        <w:ind w:left="708"/>
        <w:jc w:val="both"/>
      </w:pPr>
      <w:r>
        <w:lastRenderedPageBreak/>
        <w:t>-na prvoj dražbi nekretnina se ne može prodati ispod ¾ utvrđene vrijednosti, tj. ispod iznosa od 389.250,00 kn</w:t>
      </w:r>
    </w:p>
    <w:p w:rsidRDefault="00653DDF" w:rsidP="00653DDF" w:rsidR="00653DDF">
      <w:pPr>
        <w:spacing w:lineRule="auto" w:line="256" w:after="0"/>
        <w:ind w:left="708"/>
        <w:jc w:val="both"/>
      </w:pPr>
      <w:r>
        <w:t>-na drugoj dražbi nekretnina se ne može prodati ispod ½ utvrđene vrijednosti, tj. ispod iznosa od 259.500,00 kn</w:t>
      </w:r>
    </w:p>
    <w:p w:rsidRDefault="00653DDF" w:rsidP="00653DDF" w:rsidR="00653DDF">
      <w:pPr>
        <w:spacing w:lineRule="auto" w:line="256" w:after="0"/>
        <w:ind w:left="708"/>
        <w:jc w:val="both"/>
      </w:pPr>
      <w:r>
        <w:t>-na trećoj dražbi nekretnina se ne može prodati ispod ¼ utvrđene vrijednosti, tj. ispod iznosa od 129.750,00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1.d) se ne može prodati:</w:t>
      </w:r>
    </w:p>
    <w:p w:rsidRDefault="00653DDF" w:rsidP="00653DDF" w:rsidR="00653DDF">
      <w:pPr>
        <w:spacing w:lineRule="auto" w:line="256" w:after="0"/>
        <w:ind w:left="708"/>
        <w:jc w:val="both"/>
      </w:pPr>
      <w:r>
        <w:t>-na prvoj dražbi nekretnina se ne može prodati ispod ¾ utvrđene vrijednosti, tj. ispod iznosa od 564.000,00 kn</w:t>
      </w:r>
    </w:p>
    <w:p w:rsidRDefault="00653DDF" w:rsidP="00653DDF" w:rsidR="00653DDF">
      <w:pPr>
        <w:spacing w:lineRule="auto" w:line="256" w:after="0"/>
        <w:ind w:left="708"/>
        <w:jc w:val="both"/>
      </w:pPr>
      <w:r>
        <w:t>-na drugoj dražbi nekretnina se ne može prodati ispod ½ utvrđene vrijednosti, tj. ispod iznosa od 376.000,00 kn</w:t>
      </w:r>
    </w:p>
    <w:p w:rsidRDefault="00653DDF" w:rsidP="00653DDF" w:rsidR="00653DDF">
      <w:pPr>
        <w:spacing w:lineRule="auto" w:line="256" w:after="0"/>
        <w:ind w:left="708"/>
        <w:jc w:val="both"/>
      </w:pPr>
      <w:r>
        <w:t>-na trećoj dražbi nekretnina se ne može prodati ispod ¼ utvrđene vrijednosti, tj. ispod iznosa od 188.000,00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1.e) se ne može prodati:</w:t>
      </w:r>
    </w:p>
    <w:p w:rsidRDefault="00653DDF" w:rsidP="00653DDF" w:rsidR="00653DDF">
      <w:pPr>
        <w:spacing w:lineRule="auto" w:line="256" w:after="0"/>
        <w:ind w:left="708"/>
        <w:jc w:val="both"/>
      </w:pPr>
      <w:r>
        <w:t>-na prvoj dražbi nekretnina se ne može prodati ispod ¾ utvrđene vrijednosti, tj. ispod iznosa od 566.250,00 kn</w:t>
      </w:r>
    </w:p>
    <w:p w:rsidRDefault="00653DDF" w:rsidP="00653DDF" w:rsidR="00653DDF">
      <w:pPr>
        <w:spacing w:lineRule="auto" w:line="256" w:after="0"/>
        <w:ind w:left="708"/>
        <w:jc w:val="both"/>
      </w:pPr>
      <w:r>
        <w:t>-na drugoj dražbi nekretnina se ne može prodati ispod ½ utvrđene vrijednosti, tj. ispod iznosa od 377.500,00 kn</w:t>
      </w:r>
    </w:p>
    <w:p w:rsidRDefault="00653DDF" w:rsidP="00653DDF" w:rsidR="00653DDF">
      <w:pPr>
        <w:spacing w:lineRule="auto" w:line="256" w:after="0"/>
        <w:ind w:left="708"/>
        <w:jc w:val="both"/>
      </w:pPr>
      <w:r>
        <w:t>-na trećoj dražbi nekretnina se ne može prodati ispod ¼ utvrđene vrijednosti, tj. ispod iznosa od 188.750,00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1.f) se ne može prodati:</w:t>
      </w:r>
    </w:p>
    <w:p w:rsidRDefault="00653DDF" w:rsidP="00653DDF" w:rsidR="00653DDF">
      <w:pPr>
        <w:spacing w:lineRule="auto" w:line="256" w:after="0"/>
        <w:ind w:left="708"/>
        <w:jc w:val="both"/>
      </w:pPr>
      <w:r>
        <w:t>-na prvoj dražbi nekretnina se ne može prodati ispod ¾ utvrđene vrijednosti, tj. ispod iznosa od 420.750,00 kn</w:t>
      </w:r>
    </w:p>
    <w:p w:rsidRDefault="00653DDF" w:rsidP="00653DDF" w:rsidR="00653DDF">
      <w:pPr>
        <w:spacing w:lineRule="auto" w:line="256" w:after="0"/>
        <w:ind w:left="708"/>
        <w:jc w:val="both"/>
      </w:pPr>
      <w:r>
        <w:t>-na drugoj dražbi nekretnina se ne može prodati ispod ½ utvrđene vrijednosti, tj. ispod iznosa od 280.500,00 kn</w:t>
      </w:r>
    </w:p>
    <w:p w:rsidRDefault="00653DDF" w:rsidP="00653DDF" w:rsidR="00653DDF">
      <w:pPr>
        <w:spacing w:lineRule="auto" w:line="256" w:after="0"/>
        <w:ind w:left="708"/>
        <w:jc w:val="both"/>
      </w:pPr>
      <w:r>
        <w:t>-na trećoj dražbi nekretnina se ne može prodati ispod ¼ utvrđene vrijednosti, tj. ispod iznosa od 140.250,00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1.g) se ne može prodati:</w:t>
      </w:r>
    </w:p>
    <w:p w:rsidRDefault="00653DDF" w:rsidP="00653DDF" w:rsidR="00653DDF">
      <w:pPr>
        <w:spacing w:lineRule="auto" w:line="256" w:after="0"/>
        <w:ind w:left="708"/>
        <w:jc w:val="both"/>
      </w:pPr>
      <w:r>
        <w:t>-na prvoj dražbi nekretnina se ne može prodati ispod ¾ utvrđene vrijednosti, tj. ispod iznosa od 833.333,33 kn</w:t>
      </w:r>
    </w:p>
    <w:p w:rsidRDefault="00653DDF" w:rsidP="00653DDF" w:rsidR="00653DDF">
      <w:pPr>
        <w:spacing w:lineRule="auto" w:line="256" w:after="0"/>
        <w:ind w:left="708"/>
        <w:jc w:val="both"/>
      </w:pPr>
      <w:r>
        <w:t>-na drugoj dražbi nekretnina se ne može prodati ispod ½ utvrđene vrijednosti, tj. ispod iznosa od 555.555,56 kn</w:t>
      </w:r>
    </w:p>
    <w:p w:rsidRDefault="00653DDF" w:rsidP="00653DDF" w:rsidR="00653DDF">
      <w:pPr>
        <w:spacing w:lineRule="auto" w:line="256" w:after="0"/>
        <w:ind w:left="708"/>
        <w:jc w:val="both"/>
      </w:pPr>
      <w:r>
        <w:t>-na trećoj dražbi nekretnina se ne može prodati ispod ¼ utvrđene vrijednosti, tj. ispod iznosa od 277.777,78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1.h) se ne može prodati:</w:t>
      </w:r>
    </w:p>
    <w:p w:rsidRDefault="00653DDF" w:rsidP="00653DDF" w:rsidR="00653DDF">
      <w:pPr>
        <w:spacing w:lineRule="auto" w:line="256" w:after="0"/>
        <w:ind w:left="708"/>
        <w:jc w:val="both"/>
      </w:pPr>
      <w:r>
        <w:lastRenderedPageBreak/>
        <w:t>-na prvoj dražbi nekretnina se ne može prodati ispod ¾ utvrđene vrijednosti, tj. ispod iznosa od 37.875,00 kn</w:t>
      </w:r>
    </w:p>
    <w:p w:rsidRDefault="00653DDF" w:rsidP="00653DDF" w:rsidR="00653DDF">
      <w:pPr>
        <w:spacing w:lineRule="auto" w:line="256" w:after="0"/>
        <w:ind w:left="708"/>
        <w:jc w:val="both"/>
      </w:pPr>
      <w:r>
        <w:t>-na drugoj dražbi nekretnina se ne može prodati ispod ½ utvrđene vrijednosti, tj. ispod iznosa od 25.250,00 kn</w:t>
      </w:r>
    </w:p>
    <w:p w:rsidRDefault="00653DDF" w:rsidP="00653DDF" w:rsidR="00653DDF">
      <w:pPr>
        <w:spacing w:lineRule="auto" w:line="256" w:after="0"/>
        <w:ind w:left="708"/>
        <w:jc w:val="both"/>
      </w:pPr>
      <w:r>
        <w:t>-na trećoj dražbi nekretnina se ne može prodati ispod ¼ utvrđene vrijednosti, tj. ispod iznosa od 12.625,00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1.i) se ne može prodati:</w:t>
      </w:r>
    </w:p>
    <w:p w:rsidRDefault="00653DDF" w:rsidP="00653DDF" w:rsidR="00653DDF">
      <w:pPr>
        <w:spacing w:lineRule="auto" w:line="256" w:after="0"/>
        <w:ind w:left="708"/>
        <w:jc w:val="both"/>
      </w:pPr>
      <w:r>
        <w:t>-na prvoj dražbi nekretnina se ne može prodati ispod ¾ utvrđene vrijednosti, tj. ispod iznosa od 37.875,00 kn</w:t>
      </w:r>
    </w:p>
    <w:p w:rsidRDefault="00653DDF" w:rsidP="00653DDF" w:rsidR="00653DDF">
      <w:pPr>
        <w:spacing w:lineRule="auto" w:line="256" w:after="0"/>
        <w:ind w:left="708"/>
        <w:jc w:val="both"/>
      </w:pPr>
      <w:r>
        <w:t>-na drugoj dražbi nekretnina se ne može prodati ispod ½ utvrđene vrijednosti, tj. ispod iznosa od 25.250,00 kn</w:t>
      </w:r>
    </w:p>
    <w:p w:rsidRDefault="00653DDF" w:rsidP="00653DDF" w:rsidR="00653DDF">
      <w:pPr>
        <w:spacing w:lineRule="auto" w:line="256" w:after="0"/>
        <w:ind w:left="708"/>
        <w:jc w:val="both"/>
      </w:pPr>
      <w:r>
        <w:t>-na trećoj dražbi nekretnina se ne može prodati ispod ¼ utvrđene vrijednosti, tj. ispod iznosa od 12.625,00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1.j) se ne može prodati:</w:t>
      </w:r>
    </w:p>
    <w:p w:rsidRDefault="00653DDF" w:rsidP="00653DDF" w:rsidR="00653DDF">
      <w:pPr>
        <w:spacing w:lineRule="auto" w:line="256" w:after="0"/>
        <w:ind w:left="708"/>
        <w:jc w:val="both"/>
      </w:pPr>
      <w:r>
        <w:t>-na prvoj dražbi nekretnina se ne može prodati ispod ¾ utvrđene vrijednosti, tj. ispod iznosa od 37.875,00 kn</w:t>
      </w:r>
    </w:p>
    <w:p w:rsidRDefault="00653DDF" w:rsidP="00653DDF" w:rsidR="00653DDF">
      <w:pPr>
        <w:spacing w:lineRule="auto" w:line="256" w:after="0"/>
        <w:ind w:left="708"/>
        <w:jc w:val="both"/>
      </w:pPr>
      <w:r>
        <w:t>-na drugoj dražbi nekretnina se ne može prodati ispod ½ utvrđene vrijednosti, tj. ispod iznosa od 25.250,00 kn</w:t>
      </w:r>
    </w:p>
    <w:p w:rsidRDefault="00653DDF" w:rsidP="00653DDF" w:rsidR="00653DDF">
      <w:pPr>
        <w:spacing w:lineRule="auto" w:line="256" w:after="0"/>
        <w:ind w:left="708"/>
        <w:jc w:val="both"/>
      </w:pPr>
      <w:r>
        <w:t>-na trećoj dražbi nekretnina se ne može prodati ispod ¼ utvrđene vrijednosti, tj. ispod iznosa od 12.625,00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1.k) se ne može prodati:</w:t>
      </w:r>
    </w:p>
    <w:p w:rsidRDefault="00653DDF" w:rsidP="00653DDF" w:rsidR="00653DDF">
      <w:pPr>
        <w:spacing w:after="0"/>
        <w:ind w:firstLine="708"/>
        <w:jc w:val="both"/>
      </w:pPr>
      <w:r>
        <w:t xml:space="preserve">-na prvoj dražbi nekretnina se ne može prodati ispod ¾ utvrđene vrijednosti, tj. ispod </w:t>
      </w:r>
    </w:p>
    <w:p w:rsidRDefault="00653DDF" w:rsidP="00653DDF" w:rsidR="00653DDF">
      <w:pPr>
        <w:spacing w:after="0"/>
        <w:ind w:firstLine="708"/>
        <w:jc w:val="both"/>
      </w:pPr>
      <w:r>
        <w:t>iznosa od 45.150,00 kn</w:t>
      </w:r>
    </w:p>
    <w:p w:rsidRDefault="00653DDF" w:rsidP="00653DDF" w:rsidR="00653DDF">
      <w:pPr>
        <w:spacing w:after="0"/>
        <w:ind w:firstLine="708"/>
        <w:jc w:val="both"/>
      </w:pPr>
      <w:r>
        <w:t xml:space="preserve">-na drugoj dražbi nekretnina se ne može prodati ispod ½ utvrđene vrijednosti, tj. ispod </w:t>
      </w:r>
    </w:p>
    <w:p w:rsidRDefault="00653DDF" w:rsidP="00653DDF" w:rsidR="00653DDF">
      <w:pPr>
        <w:spacing w:after="0"/>
        <w:ind w:firstLine="708"/>
        <w:jc w:val="both"/>
      </w:pPr>
      <w:r>
        <w:t>iznosa od 30.100,00 kn</w:t>
      </w:r>
    </w:p>
    <w:p w:rsidRDefault="00653DDF" w:rsidP="00653DDF" w:rsidR="00653DDF">
      <w:pPr>
        <w:spacing w:after="0"/>
        <w:ind w:firstLine="708"/>
        <w:jc w:val="both"/>
      </w:pPr>
      <w:r>
        <w:t xml:space="preserve">-na trećoj dražbi nekretnina se ne može prodati ispod ¼ utvrđene vrijednosti, tj. ispod </w:t>
      </w:r>
    </w:p>
    <w:p w:rsidRDefault="00653DDF" w:rsidP="00653DDF" w:rsidR="00653DDF">
      <w:pPr>
        <w:spacing w:after="0"/>
        <w:ind w:firstLine="708"/>
        <w:jc w:val="both"/>
      </w:pPr>
      <w:r>
        <w:t>iznosa od 15.050,00 kn</w:t>
      </w:r>
    </w:p>
    <w:p w:rsidRDefault="00653DDF" w:rsidP="00653DDF" w:rsidR="00653DDF">
      <w:pPr>
        <w:spacing w:after="0"/>
        <w:ind w:firstLine="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1.l) se ne može prodati:</w:t>
      </w:r>
    </w:p>
    <w:p w:rsidRDefault="00653DDF" w:rsidP="00653DDF" w:rsidR="00653DDF">
      <w:pPr>
        <w:spacing w:after="0"/>
        <w:ind w:left="708"/>
        <w:jc w:val="both"/>
      </w:pPr>
      <w:r>
        <w:t>-na prvoj dražbi nekretnina se ne može prodati ispod ¾ utvrđene vrijednosti, tj. ispod iznosa od 567.750,00 kn</w:t>
      </w:r>
    </w:p>
    <w:p w:rsidRDefault="00653DDF" w:rsidP="00653DDF" w:rsidR="00653DDF">
      <w:pPr>
        <w:spacing w:after="0"/>
        <w:ind w:left="708"/>
        <w:jc w:val="both"/>
      </w:pPr>
      <w:r>
        <w:t>-na drugoj dražbi nekretnina se ne može prodati ispod ½ utvrđene vrijednosti, tj. ispod iznosa od 378.500,00 kn</w:t>
      </w:r>
    </w:p>
    <w:p w:rsidRDefault="00653DDF" w:rsidP="00653DDF" w:rsidR="00653DDF">
      <w:pPr>
        <w:spacing w:after="0"/>
        <w:ind w:left="708"/>
        <w:jc w:val="both"/>
      </w:pPr>
      <w:r>
        <w:t>-na trećoj dražbi nekretnina se ne može prodati ispod ¼ utvrđene vrijednosti, tj. ispod iznosa od 189.250,00 kn</w:t>
      </w:r>
    </w:p>
    <w:p w:rsidRDefault="00653DDF" w:rsidP="00653DDF" w:rsidR="00653DDF">
      <w:pPr>
        <w:spacing w:after="0"/>
        <w:ind w:left="708"/>
        <w:jc w:val="both"/>
      </w:pPr>
      <w:r>
        <w:t>-na četvrtoj dražbi nekretnina se prodaje po početnoj prodajnoj cijeni od 1,00 kn</w:t>
      </w:r>
    </w:p>
    <w:p w:rsidRDefault="00653DDF" w:rsidP="00653DDF" w:rsidR="00653DDF">
      <w:pPr>
        <w:spacing w:after="0"/>
        <w:ind w:firstLine="708"/>
        <w:jc w:val="both"/>
      </w:pPr>
    </w:p>
    <w:p w:rsidRDefault="00653DDF" w:rsidP="00653DDF" w:rsidR="00653DDF">
      <w:pPr>
        <w:spacing w:after="0"/>
        <w:ind w:firstLine="708"/>
        <w:jc w:val="both"/>
      </w:pPr>
      <w:r>
        <w:t>Nekretnina iz točke 1.m) se ne može prodati:</w:t>
      </w:r>
    </w:p>
    <w:p w:rsidRDefault="00653DDF" w:rsidP="00653DDF" w:rsidR="00653DDF">
      <w:pPr>
        <w:spacing w:after="0"/>
        <w:ind w:left="708"/>
        <w:jc w:val="both"/>
      </w:pPr>
      <w:r>
        <w:lastRenderedPageBreak/>
        <w:t>-na prvoj dražbi nekretnina se ne može prodati ispod ¾ utvrđene vrijednosti, tj. ispod iznosa od 648.750,00 kn</w:t>
      </w:r>
    </w:p>
    <w:p w:rsidRDefault="00653DDF" w:rsidP="00653DDF" w:rsidR="00653DDF">
      <w:pPr>
        <w:spacing w:after="0"/>
        <w:ind w:left="708"/>
        <w:jc w:val="both"/>
      </w:pPr>
      <w:r>
        <w:t>-na drugoj dražbi nekretnina se ne može prodati ispod ½ utvrđene vrijednosti, tj. ispod iznosa od 432.500,00 kn</w:t>
      </w:r>
    </w:p>
    <w:p w:rsidRDefault="00653DDF" w:rsidP="00653DDF" w:rsidR="00653DDF">
      <w:pPr>
        <w:spacing w:after="0"/>
        <w:ind w:left="708"/>
        <w:jc w:val="both"/>
      </w:pPr>
      <w:r>
        <w:t>-na trećoj dražbi nekretnina se ne može prodati ispod ¼ utvrđene vrijednosti, tj. ispod iznosa od 216.250,00 kn</w:t>
      </w:r>
    </w:p>
    <w:p w:rsidRDefault="00653DDF" w:rsidP="00653DDF" w:rsidR="00653DDF">
      <w:pPr>
        <w:spacing w:after="0"/>
        <w:ind w:left="708"/>
        <w:jc w:val="both"/>
      </w:pPr>
      <w:r>
        <w:t>-na četvrtoj dražbi nekretnina se prodaje po početnoj prodajnoj cijeni od 1,00 kn</w:t>
      </w:r>
    </w:p>
    <w:p w:rsidRDefault="00653DDF" w:rsidP="00653DDF" w:rsidR="00653DDF">
      <w:pPr>
        <w:spacing w:after="0"/>
        <w:jc w:val="both"/>
      </w:pPr>
    </w:p>
    <w:p w:rsidRDefault="00653DDF" w:rsidP="00653DDF" w:rsidR="00653DDF">
      <w:pPr>
        <w:numPr>
          <w:ilvl w:val="0"/>
          <w:numId w:val="49"/>
        </w:numPr>
        <w:tabs>
          <w:tab w:pos="0" w:val="num"/>
        </w:tabs>
        <w:spacing w:after="0"/>
        <w:ind w:firstLine="0" w:left="0"/>
        <w:jc w:val="both"/>
      </w:pPr>
      <w:r>
        <w:rPr>
          <w:color w:val="000000"/>
        </w:rPr>
        <w:t>Sve poreze i pristojbe u svezi s prodajom snosi kupac.</w:t>
      </w:r>
    </w:p>
    <w:p w:rsidRDefault="00653DDF" w:rsidP="00653DDF" w:rsidR="00653DDF">
      <w:pPr>
        <w:spacing w:after="0"/>
        <w:rPr>
          <w:color w:val="000000"/>
        </w:rPr>
      </w:pPr>
    </w:p>
    <w:p w:rsidRDefault="00653DDF" w:rsidP="00653DDF" w:rsidR="00653DDF">
      <w:pPr>
        <w:numPr>
          <w:ilvl w:val="0"/>
          <w:numId w:val="49"/>
        </w:numPr>
        <w:tabs>
          <w:tab w:pos="0" w:val="num"/>
        </w:tabs>
        <w:spacing w:after="0"/>
        <w:ind w:firstLine="0" w:left="0"/>
        <w:jc w:val="both"/>
      </w:pPr>
      <w:r>
        <w:rPr>
          <w:color w:val="000000"/>
        </w:rPr>
        <w:t xml:space="preserve"> </w:t>
      </w:r>
      <w:r>
        <w:t xml:space="preserve">Prodajom nekretnina brišu se svi tereti na istima. </w:t>
      </w:r>
    </w:p>
    <w:p w:rsidRDefault="00653DDF" w:rsidP="00653DDF" w:rsidR="00653DDF">
      <w:pPr>
        <w:spacing w:after="0"/>
      </w:pPr>
    </w:p>
    <w:p w:rsidRDefault="00653DDF" w:rsidP="00653DDF" w:rsidR="00653DDF">
      <w:pPr>
        <w:numPr>
          <w:ilvl w:val="0"/>
          <w:numId w:val="49"/>
        </w:numPr>
        <w:tabs>
          <w:tab w:pos="0" w:val="num"/>
        </w:tabs>
        <w:spacing w:after="0"/>
        <w:ind w:firstLine="0" w:left="0"/>
        <w:jc w:val="both"/>
      </w:pPr>
      <w:r>
        <w:t xml:space="preserve">U elektroničkoj javnoj dražbi, kao ponuditelji, mogu sudjelovati samo osobe koje su  prethodno dale jamčevinu u iznosu od 5% od utvrđene vrijednosti nekretnine iz točke 1.a), tj. u iznosu od 17.850,00 kn, </w:t>
      </w:r>
      <w:r>
        <w:rPr>
          <w:u w:val="single"/>
        </w:rPr>
        <w:t>na račun Financijske agencije otvoren kod Hrvatske poštanske banke broj: IBAN HR 33 2390 0011 3000 2877 9.</w:t>
      </w:r>
    </w:p>
    <w:p w:rsidRDefault="00653DDF" w:rsidP="00653DDF" w:rsidR="00653DDF">
      <w:pPr>
        <w:spacing w:after="0"/>
        <w:jc w:val="both"/>
      </w:pPr>
    </w:p>
    <w:p w:rsidRDefault="00653DDF" w:rsidP="00653DDF" w:rsidR="00653DDF">
      <w:pPr>
        <w:spacing w:after="0"/>
        <w:ind w:firstLine="708"/>
        <w:jc w:val="both"/>
        <w:rPr>
          <w:u w:val="single"/>
        </w:rPr>
      </w:pPr>
      <w:r>
        <w:t xml:space="preserve">U elektroničkoj javnoj dražbi, kao ponuditelji, mogu sudjelovati samo osobe koje su prethodno dale jamčevinu u iznosu od 5% od utvrđene vrijednosti nekretnine iz točke 1.b), tj. u iznosu od 35.600,00 kn, </w:t>
      </w:r>
      <w:r>
        <w:rPr>
          <w:u w:val="single"/>
        </w:rPr>
        <w:t>na račun Financijske agencije otvoren kod Hrvatske poštanske banke broj: IBAN HR 33 2390 0011 3000 2877 9.</w:t>
      </w:r>
    </w:p>
    <w:p w:rsidRDefault="00653DDF" w:rsidP="00653DDF" w:rsidR="00653DDF">
      <w:pPr>
        <w:spacing w:after="0"/>
        <w:ind w:firstLine="708"/>
        <w:jc w:val="both"/>
        <w:rPr>
          <w:u w:val="single"/>
        </w:rPr>
      </w:pPr>
    </w:p>
    <w:p w:rsidRDefault="00653DDF" w:rsidP="00653DDF" w:rsidR="00653DDF">
      <w:pPr>
        <w:spacing w:after="0"/>
        <w:ind w:firstLine="708"/>
        <w:jc w:val="both"/>
        <w:rPr>
          <w:u w:val="single"/>
        </w:rPr>
      </w:pPr>
      <w:r>
        <w:t xml:space="preserve">U elektroničkoj javnoj dražbi, kao ponuditelji, mogu sudjelovati samo osobe koje su prethodno dale jamčevinu u iznosu od 5% od utvrđene vrijednosti nekretnine iz točke 1.c), tj. u iznosu od 25.950,00 kn, </w:t>
      </w:r>
      <w:r>
        <w:rPr>
          <w:u w:val="single"/>
        </w:rPr>
        <w:t>na račun Financijske agencije otvoren kod Hrvatske poštanske banke broj: IBAN HR 33 2390 0011 3000 2877 9.</w:t>
      </w:r>
    </w:p>
    <w:p w:rsidRDefault="00653DDF" w:rsidP="00653DDF" w:rsidR="00653DDF">
      <w:pPr>
        <w:spacing w:after="0"/>
        <w:ind w:firstLine="708"/>
        <w:jc w:val="both"/>
        <w:rPr>
          <w:u w:val="single"/>
        </w:rPr>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1.d), tj. u iznosu od 37.600,00 kn, </w:t>
      </w:r>
      <w:r>
        <w:rPr>
          <w:u w:val="single"/>
        </w:rPr>
        <w:t>na račun Financijske agencije otvoren kod Hrvatske poštanske banke broj: IBAN HR 33 2390 0011 3000 2877 9.</w:t>
      </w:r>
    </w:p>
    <w:p w:rsidRDefault="00653DDF" w:rsidP="00653DDF" w:rsidR="00653DDF">
      <w:pPr>
        <w:spacing w:after="0"/>
        <w:ind w:firstLine="708"/>
        <w:jc w:val="both"/>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1.e), tj. u iznosu od 37.750,00 kn, </w:t>
      </w:r>
      <w:r>
        <w:rPr>
          <w:u w:val="single"/>
        </w:rPr>
        <w:t>na račun Financijske agencije otvoren kod Hrvatske poštanske banke broj: IBAN HR 33 2390 0011 3000 2877 9.</w:t>
      </w:r>
    </w:p>
    <w:p w:rsidRDefault="00653DDF" w:rsidP="00653DDF" w:rsidR="00653DDF">
      <w:pPr>
        <w:spacing w:after="0"/>
        <w:ind w:firstLine="708"/>
        <w:jc w:val="both"/>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1.f), tj. u iznosu od 28.050,00 kn, </w:t>
      </w:r>
      <w:r>
        <w:rPr>
          <w:u w:val="single"/>
        </w:rPr>
        <w:t>na račun Financijske agencije otvoren kod Hrvatske poštanske banke broj: IBAN HR 33 2390 0011 3000 2877 9.</w:t>
      </w:r>
    </w:p>
    <w:p w:rsidRDefault="00653DDF" w:rsidP="00653DDF" w:rsidR="00653DDF">
      <w:pPr>
        <w:spacing w:after="0"/>
        <w:ind w:firstLine="708"/>
        <w:jc w:val="both"/>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1.g), tj. u iznosu od 55.555,56 kn, </w:t>
      </w:r>
      <w:r>
        <w:rPr>
          <w:u w:val="single"/>
        </w:rPr>
        <w:t>na račun Financijske agencije otvoren kod Hrvatske poštanske banke broj: IBAN HR 33 2390 0011 3000 2877 9.</w:t>
      </w:r>
    </w:p>
    <w:p w:rsidRDefault="00653DDF" w:rsidP="00653DDF" w:rsidR="00653DDF">
      <w:pPr>
        <w:spacing w:after="0"/>
        <w:ind w:firstLine="708"/>
        <w:jc w:val="both"/>
      </w:pPr>
    </w:p>
    <w:p w:rsidRDefault="00653DDF" w:rsidP="00653DDF" w:rsidR="00653DDF">
      <w:pPr>
        <w:spacing w:after="0"/>
        <w:ind w:firstLine="708"/>
        <w:jc w:val="both"/>
      </w:pPr>
      <w:r>
        <w:lastRenderedPageBreak/>
        <w:t xml:space="preserve">U elektroničkoj javnoj dražbi, kao ponuditelji, mogu sudjelovati samo osobe koje su prethodno dale jamčevinu u iznosu od 5% od utvrđene vrijednosti nekretnine iz točke 1.h), tj. u iznosu od 2.525,00 kn, </w:t>
      </w:r>
      <w:r>
        <w:rPr>
          <w:u w:val="single"/>
        </w:rPr>
        <w:t>na račun Financijske agencije otvoren kod Hrvatske poštanske banke broj: IBAN HR 33 2390 0011 3000 2877 9.</w:t>
      </w:r>
    </w:p>
    <w:p w:rsidRDefault="00653DDF" w:rsidP="00653DDF" w:rsidR="00653DDF">
      <w:pPr>
        <w:spacing w:after="0"/>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1.i), tj. u iznosu od 2.525,00 kn, </w:t>
      </w:r>
      <w:r>
        <w:rPr>
          <w:u w:val="single"/>
        </w:rPr>
        <w:t>na račun Financijske agencije otvoren kod Hrvatske poštanske banke broj: IBAN HR 33 2390 0011 3000 2877 9.</w:t>
      </w:r>
    </w:p>
    <w:p w:rsidRDefault="00653DDF" w:rsidP="00653DDF" w:rsidR="00653DDF">
      <w:pPr>
        <w:spacing w:after="0"/>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1.j), tj. u iznosu od 2.525,00 kn, </w:t>
      </w:r>
      <w:r>
        <w:rPr>
          <w:u w:val="single"/>
        </w:rPr>
        <w:t>na račun Financijske agencije otvoren kod Hrvatske poštanske banke broj: IBAN HR 33 2390 0011 3000 2877 9.</w:t>
      </w:r>
    </w:p>
    <w:p w:rsidRDefault="00653DDF" w:rsidP="00653DDF" w:rsidR="00653DDF">
      <w:pPr>
        <w:spacing w:after="0"/>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1.k), tj. u iznosu od 3.010,00 kn, </w:t>
      </w:r>
      <w:r>
        <w:rPr>
          <w:u w:val="single"/>
        </w:rPr>
        <w:t>na račun Financijske agencije otvoren kod Hrvatske poštanske banke broj: IBAN HR 33 2390 0011 3000 2877 9.</w:t>
      </w:r>
    </w:p>
    <w:p w:rsidRDefault="00653DDF" w:rsidP="00653DDF" w:rsidR="00653DDF">
      <w:pPr>
        <w:spacing w:after="0"/>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1.l), tj. u iznosu od 37.850,00 kn, </w:t>
      </w:r>
      <w:r>
        <w:rPr>
          <w:u w:val="single"/>
        </w:rPr>
        <w:t>na račun Financijske agencije otvoren kod Hrvatske poštanske banke broj: IBAN HR 33 2390 0011 3000 2877 9.</w:t>
      </w:r>
    </w:p>
    <w:p w:rsidRDefault="00653DDF" w:rsidP="00653DDF" w:rsidR="00653DDF">
      <w:pPr>
        <w:spacing w:after="0"/>
      </w:pPr>
    </w:p>
    <w:p w:rsidRDefault="00653DDF" w:rsidP="00653DDF" w:rsidR="00653DDF">
      <w:pPr>
        <w:spacing w:after="0"/>
        <w:ind w:firstLine="708"/>
        <w:jc w:val="both"/>
      </w:pPr>
      <w:r>
        <w:t xml:space="preserve">U elektroničkoj javnoj dražbi, kao ponuditelji, mogu sudjelovati samo osobe koje su prethodno dale jamčevinu u iznosu od 5% od utvrđene vrijednosti nekretnine iz točke 1.m), tj. u iznosu od 43.250,00 kn, </w:t>
      </w:r>
      <w:r>
        <w:rPr>
          <w:u w:val="single"/>
        </w:rPr>
        <w:t>na račun Financijske agencije otvoren kod Hrvatske poštanske banke broj: IBAN HR 33 2390 0011 3000 2877 9.</w:t>
      </w:r>
    </w:p>
    <w:p w:rsidRDefault="00653DDF" w:rsidP="00653DDF" w:rsidR="00653DDF">
      <w:pPr>
        <w:spacing w:after="0"/>
      </w:pPr>
    </w:p>
    <w:p w:rsidRDefault="00653DDF" w:rsidP="00653DDF" w:rsidR="00653DDF">
      <w:pPr>
        <w:spacing w:after="0"/>
      </w:pPr>
    </w:p>
    <w:p w:rsidRDefault="00653DDF" w:rsidP="00653DDF" w:rsidR="00653DDF">
      <w:pPr>
        <w:numPr>
          <w:ilvl w:val="0"/>
          <w:numId w:val="49"/>
        </w:numPr>
        <w:tabs>
          <w:tab w:pos="0" w:val="num"/>
        </w:tabs>
        <w:spacing w:after="0"/>
        <w:ind w:firstLine="0" w:left="0"/>
        <w:jc w:val="both"/>
      </w:pPr>
      <w:r>
        <w:t>Sudionik čija će ponuda biti prihvaćena, jamčevina će se uračunati u kupoprodajnu cijenu,  a ostalim sudionicima će biti vraćena.</w:t>
      </w:r>
    </w:p>
    <w:p w:rsidRDefault="00653DDF" w:rsidP="00653DDF" w:rsidR="00653DDF">
      <w:pPr>
        <w:spacing w:after="0"/>
      </w:pPr>
    </w:p>
    <w:p w:rsidRDefault="00653DDF" w:rsidP="00653DDF" w:rsidR="00653DDF">
      <w:pPr>
        <w:numPr>
          <w:ilvl w:val="0"/>
          <w:numId w:val="49"/>
        </w:numPr>
        <w:tabs>
          <w:tab w:pos="0" w:val="num"/>
        </w:tabs>
        <w:spacing w:after="0"/>
        <w:ind w:firstLine="0" w:left="0"/>
        <w:jc w:val="both"/>
        <w:rPr>
          <w:u w:val="single"/>
        </w:rPr>
      </w:pPr>
      <w:r>
        <w:t xml:space="preserve">Kupac  je  dužan uplatiti razliku između uplaćene jamčevine i postignute kupoprodajne cijene u roku od 45 dana od dana objave rješenja o dosudi na e-Oglasnoj ploči suda </w:t>
      </w:r>
      <w:r>
        <w:rPr>
          <w:u w:val="single"/>
        </w:rPr>
        <w:t xml:space="preserve">na račun Financijske agencije otvoren kod Hrvatske poštanske banke broj: IBAN HR 11 2390 0011 3000 2878 7. </w:t>
      </w:r>
    </w:p>
    <w:p w:rsidRDefault="00653DDF" w:rsidP="00653DDF" w:rsidR="00653DDF">
      <w:pPr>
        <w:spacing w:after="0"/>
      </w:pPr>
    </w:p>
    <w:p w:rsidRDefault="00653DDF" w:rsidP="00653DDF" w:rsidR="00653DDF">
      <w:pPr>
        <w:spacing w:after="0"/>
        <w:ind w:firstLine="708"/>
        <w:jc w:val="both"/>
      </w:pPr>
      <w:r>
        <w:t xml:space="preserve">Ako kupac u tom roku ne položi </w:t>
      </w:r>
      <w:proofErr w:type="spellStart"/>
      <w:r>
        <w:t>kupovninu</w:t>
      </w:r>
      <w:proofErr w:type="spellEnd"/>
      <w: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t>kupovnine</w:t>
      </w:r>
      <w:proofErr w:type="spellEnd"/>
      <w:r>
        <w:t xml:space="preserve"> postignute na prijašnjoj prodaji i novoj prodaji.</w:t>
      </w:r>
    </w:p>
    <w:p w:rsidRDefault="00653DDF" w:rsidP="00653DDF" w:rsidR="00653DDF">
      <w:pPr>
        <w:spacing w:after="0"/>
      </w:pPr>
    </w:p>
    <w:p w:rsidRDefault="00653DDF" w:rsidP="00653DDF" w:rsidR="00653DDF">
      <w:pPr>
        <w:numPr>
          <w:ilvl w:val="0"/>
          <w:numId w:val="49"/>
        </w:numPr>
        <w:tabs>
          <w:tab w:pos="0" w:val="num"/>
        </w:tabs>
        <w:spacing w:after="0"/>
        <w:ind w:firstLine="0" w:left="0"/>
        <w:jc w:val="both"/>
      </w:pPr>
      <w:r>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t>kupovninu</w:t>
      </w:r>
      <w:proofErr w:type="spellEnd"/>
      <w:r>
        <w:t xml:space="preserve"> u roku iz  točke 4.h ovog zaključka.</w:t>
      </w:r>
    </w:p>
    <w:p w:rsidRDefault="00653DDF" w:rsidP="00653DDF" w:rsidR="00653DDF">
      <w:pPr>
        <w:spacing w:after="0"/>
      </w:pPr>
    </w:p>
    <w:p w:rsidRDefault="00653DDF" w:rsidP="00653DDF" w:rsidR="00653DDF">
      <w:pPr>
        <w:spacing w:after="0"/>
        <w:jc w:val="both"/>
      </w:pPr>
      <w:r>
        <w:t>5.)</w:t>
      </w:r>
      <w:r>
        <w:tab/>
        <w:t xml:space="preserve">U rješenju o dosudi nekretnina sud će odrediti da će se nakon pravomoćnosti toga rješenja i nakon što kupac položi </w:t>
      </w:r>
      <w:proofErr w:type="spellStart"/>
      <w:r>
        <w:t>kupovninu</w:t>
      </w:r>
      <w:proofErr w:type="spellEnd"/>
      <w:r>
        <w:t>, u zemljišnim knjigama upisati u njegovu korist pravo vlasništva na dosuđenim nekretninama te brisati terete na nekretnini.</w:t>
      </w:r>
    </w:p>
    <w:p w:rsidRDefault="00653DDF" w:rsidP="00653DDF" w:rsidR="00653DDF">
      <w:pPr>
        <w:spacing w:after="0"/>
      </w:pPr>
    </w:p>
    <w:p w:rsidRDefault="00653DDF" w:rsidP="00653DDF" w:rsidR="00653DDF">
      <w:pPr>
        <w:spacing w:after="0"/>
        <w:jc w:val="both"/>
      </w:pPr>
      <w:r>
        <w:t>6.)</w:t>
      </w:r>
      <w:r>
        <w:tab/>
        <w:t xml:space="preserve">Nakon pravomoćnosti rješenja o dosudi i nakon što kupac položi </w:t>
      </w:r>
      <w:proofErr w:type="spellStart"/>
      <w:r>
        <w:t>kupovninu</w:t>
      </w:r>
      <w:proofErr w:type="spellEnd"/>
      <w:r>
        <w:t>, sud će donijeti zaključak o predaji nekretnine  kupcu, čime kupac stupa u posjed istih.</w:t>
      </w:r>
    </w:p>
    <w:p w:rsidRDefault="00653DDF" w:rsidP="00653DDF" w:rsidR="00653DDF">
      <w:pPr>
        <w:spacing w:after="0"/>
      </w:pPr>
    </w:p>
    <w:p w:rsidRDefault="00653DDF" w:rsidP="00653DDF" w:rsidR="00653DDF">
      <w:pPr>
        <w:spacing w:after="0"/>
        <w:jc w:val="both"/>
      </w:pPr>
      <w:r>
        <w:t>7.)</w:t>
      </w:r>
      <w:r>
        <w:tab/>
        <w:t xml:space="preserve">Ako kupac  radi plaćanja kupovne cijene treba uzeti kredit, sud će na prijedlog kupca već u rješenju o dosudi odrediti da će se  nakon pravomoćnosti rješenja o dosudi te pošto </w:t>
      </w:r>
      <w:proofErr w:type="spellStart"/>
      <w:r>
        <w:t>kupovnina</w:t>
      </w:r>
      <w:proofErr w:type="spellEnd"/>
      <w:r>
        <w:t xml:space="preserve"> bude položena, u zemljišnim knjigama prilikom upisa  prava vlasništva u korist kupca upisati i založno pravo na nekretninama i pokretninama radi osiguranja tražbine po osnovi kredita, u korist davatelja kredita u skladu sa sporazumom o osiguranju.</w:t>
      </w:r>
    </w:p>
    <w:p w:rsidRDefault="00653DDF" w:rsidP="00653DDF" w:rsidR="00653DDF">
      <w:pPr>
        <w:spacing w:after="0"/>
      </w:pPr>
    </w:p>
    <w:p w:rsidRDefault="00653DDF" w:rsidP="00653DDF" w:rsidR="00653DDF">
      <w:pPr>
        <w:spacing w:after="0"/>
        <w:jc w:val="both"/>
      </w:pPr>
      <w:r>
        <w:t>8.)</w:t>
      </w:r>
      <w:r>
        <w:tab/>
        <w:t>Prodaja se provodi po načelu „viđeno – kupljeno“, što isključuje sve naknadne prigovore kupca.</w:t>
      </w:r>
    </w:p>
    <w:p w:rsidRDefault="00653DDF" w:rsidP="00653DDF" w:rsidR="00653DDF">
      <w:pPr>
        <w:spacing w:after="0"/>
      </w:pPr>
    </w:p>
    <w:p w:rsidRDefault="00653DDF" w:rsidP="00653DDF" w:rsidR="00653DDF">
      <w:pPr>
        <w:spacing w:after="0"/>
        <w:jc w:val="both"/>
      </w:pPr>
      <w:r>
        <w:t>9.)</w:t>
      </w:r>
      <w:r>
        <w:tab/>
        <w:t xml:space="preserve">Zainteresirane osobe mogu razgledati nekretnine koje su predmet prodaje,  uz prethodni dogovor sa stečajnim upraviteljem Tomislav </w:t>
      </w:r>
      <w:proofErr w:type="spellStart"/>
      <w:r>
        <w:t>Đuričin</w:t>
      </w:r>
      <w:proofErr w:type="spellEnd"/>
      <w:r>
        <w:t xml:space="preserve"> na broj telefona 099 80 70 782.</w:t>
      </w:r>
    </w:p>
    <w:p w:rsidRDefault="00653DDF" w:rsidP="00653DDF" w:rsidR="00653DDF">
      <w:pPr>
        <w:spacing w:after="0"/>
        <w:jc w:val="both"/>
      </w:pPr>
    </w:p>
    <w:p w:rsidRDefault="00653DDF" w:rsidP="00653DDF" w:rsidR="00653DDF">
      <w:pPr>
        <w:spacing w:after="0"/>
        <w:jc w:val="both"/>
      </w:pPr>
    </w:p>
    <w:p w:rsidRDefault="00653DDF" w:rsidP="00653DDF" w:rsidR="00653DDF">
      <w:pPr>
        <w:spacing w:after="0"/>
        <w:jc w:val="center"/>
      </w:pPr>
      <w:r>
        <w:t>U Varaždinu, 15</w:t>
      </w:r>
      <w:r>
        <w:t>. svibnja 2017.</w:t>
      </w:r>
    </w:p>
    <w:p w:rsidRDefault="00653DDF" w:rsidP="00653DDF" w:rsidR="00653DDF">
      <w:pPr>
        <w:spacing w:after="0"/>
        <w:jc w:val="center"/>
      </w:pPr>
    </w:p>
    <w:p w:rsidRDefault="00653DDF" w:rsidP="00653DDF" w:rsidR="00653DDF">
      <w:pPr>
        <w:spacing w:after="0"/>
        <w:jc w:val="center"/>
      </w:pPr>
    </w:p>
    <w:p w:rsidRDefault="00653DDF" w:rsidP="00653DDF" w:rsidR="00653DDF">
      <w:pPr>
        <w:spacing w:after="0"/>
        <w:jc w:val="both"/>
      </w:pPr>
      <w:r>
        <w:t xml:space="preserve">                                                                                         </w:t>
      </w:r>
      <w:r w:rsidR="0038191F">
        <w:t xml:space="preserve">  </w:t>
      </w:r>
      <w:r w:rsidR="00F4618E">
        <w:t xml:space="preserve"> </w:t>
      </w:r>
      <w:r>
        <w:t xml:space="preserve"> SUDAC : </w:t>
      </w:r>
    </w:p>
    <w:p w:rsidRDefault="00653DDF" w:rsidP="00653DDF" w:rsidR="00653DDF">
      <w:pPr>
        <w:spacing w:after="0"/>
        <w:jc w:val="both"/>
      </w:pPr>
    </w:p>
    <w:p w:rsidRDefault="00653DDF" w:rsidP="00653DDF" w:rsidR="00653DDF">
      <w:pPr>
        <w:spacing w:after="0"/>
      </w:pPr>
      <w:r>
        <w:tab/>
      </w:r>
      <w:r>
        <w:tab/>
      </w:r>
      <w:r>
        <w:tab/>
      </w:r>
      <w:r>
        <w:tab/>
      </w:r>
      <w:r>
        <w:tab/>
      </w:r>
      <w:r>
        <w:tab/>
      </w:r>
      <w:r>
        <w:tab/>
        <w:t xml:space="preserve">     </w:t>
      </w:r>
      <w:r w:rsidR="00F4618E">
        <w:t xml:space="preserve"> </w:t>
      </w:r>
      <w:r w:rsidR="0038191F">
        <w:t xml:space="preserve">  </w:t>
      </w:r>
      <w:r>
        <w:t xml:space="preserve">Hugo </w:t>
      </w:r>
      <w:proofErr w:type="spellStart"/>
      <w:r>
        <w:t>Wedemeyer</w:t>
      </w:r>
      <w:proofErr w:type="spellEnd"/>
      <w:r>
        <w:t>, v.r.</w:t>
      </w:r>
    </w:p>
    <w:p w:rsidRDefault="00653DDF" w:rsidP="00653DDF" w:rsidR="00653DDF">
      <w:pPr>
        <w:spacing w:after="0"/>
      </w:pPr>
    </w:p>
    <w:p w:rsidRDefault="00F4618E" w:rsidP="00653DDF" w:rsidR="00F4618E">
      <w:pPr>
        <w:spacing w:after="0"/>
      </w:pPr>
      <w:r>
        <w:tab/>
      </w:r>
      <w:r>
        <w:tab/>
      </w:r>
      <w:r>
        <w:tab/>
      </w:r>
      <w:r>
        <w:tab/>
      </w:r>
      <w:r>
        <w:tab/>
      </w:r>
      <w:r>
        <w:tab/>
        <w:t xml:space="preserve">    </w:t>
      </w:r>
      <w:r w:rsidR="00395092">
        <w:t xml:space="preserve">  </w:t>
      </w:r>
      <w:r>
        <w:t xml:space="preserve"> </w:t>
      </w:r>
      <w:bookmarkStart w:name="_GoBack" w:id="0"/>
      <w:bookmarkEnd w:id="0"/>
    </w:p>
    <w:p w:rsidRDefault="00653DDF" w:rsidP="00653DDF" w:rsidR="00653DDF">
      <w:pPr>
        <w:spacing w:after="0"/>
        <w:jc w:val="both"/>
      </w:pPr>
      <w:r>
        <w:tab/>
      </w:r>
      <w:r>
        <w:tab/>
      </w:r>
      <w:r>
        <w:tab/>
      </w:r>
      <w:r>
        <w:tab/>
      </w:r>
      <w:r>
        <w:tab/>
      </w:r>
      <w:r>
        <w:tab/>
        <w:t xml:space="preserve">    </w:t>
      </w:r>
    </w:p>
    <w:p w:rsidRDefault="00653DDF" w:rsidP="00653DDF" w:rsidR="00653DDF">
      <w:pPr>
        <w:spacing w:after="0"/>
        <w:jc w:val="both"/>
      </w:pPr>
    </w:p>
    <w:p w:rsidRDefault="00653DDF" w:rsidP="00653DDF" w:rsidR="00653DDF">
      <w:pPr>
        <w:spacing w:after="0"/>
        <w:jc w:val="both"/>
      </w:pPr>
    </w:p>
    <w:p w:rsidRDefault="00653DDF" w:rsidP="00653DDF" w:rsidR="00653DDF">
      <w:pPr>
        <w:spacing w:after="0"/>
        <w:jc w:val="both"/>
      </w:pPr>
    </w:p>
    <w:p w:rsidRDefault="00653DDF" w:rsidP="00653DDF" w:rsidR="00653DDF">
      <w:pPr>
        <w:spacing w:after="0"/>
        <w:jc w:val="both"/>
      </w:pPr>
      <w:r>
        <w:rPr>
          <w:u w:val="single"/>
        </w:rPr>
        <w:t>UPUTA O PRAVNOM LIJEKU</w:t>
      </w:r>
      <w:r>
        <w:t xml:space="preserve"> :</w:t>
      </w:r>
    </w:p>
    <w:p w:rsidRDefault="00653DDF" w:rsidP="00653DDF" w:rsidR="00653DDF">
      <w:pPr>
        <w:spacing w:after="0"/>
        <w:ind w:firstLine="708"/>
        <w:jc w:val="both"/>
      </w:pPr>
      <w:r>
        <w:t>Protiv ovog zaključka nije dopušten pravni lijek (čl. 19. st. 7. Stečajnog zakona – Narodne novine br. 71/15.).</w:t>
      </w:r>
    </w:p>
    <w:p w:rsidRDefault="00653DDF" w:rsidP="00653DDF" w:rsidR="00653DDF">
      <w:pPr>
        <w:spacing w:after="0"/>
        <w:jc w:val="both"/>
      </w:pPr>
    </w:p>
    <w:p w:rsidRDefault="00653DDF" w:rsidP="00653DDF" w:rsidR="00653DDF">
      <w:pPr>
        <w:spacing w:after="0"/>
        <w:jc w:val="both"/>
      </w:pPr>
    </w:p>
    <w:p w:rsidRDefault="00653DDF" w:rsidP="00653DDF" w:rsidR="00653DDF">
      <w:pPr>
        <w:spacing w:after="0"/>
        <w:jc w:val="both"/>
      </w:pPr>
      <w:r>
        <w:t xml:space="preserve">DNA: 1. Stečajni upravitelj Tomislav </w:t>
      </w:r>
      <w:proofErr w:type="spellStart"/>
      <w:r>
        <w:t>Đuričin</w:t>
      </w:r>
      <w:proofErr w:type="spellEnd"/>
      <w:r>
        <w:t>, iz Varaždina, Dravska poljana br. 1,</w:t>
      </w:r>
    </w:p>
    <w:p w:rsidRDefault="00653DDF" w:rsidP="00653DDF" w:rsidR="00653DDF">
      <w:pPr>
        <w:spacing w:after="0"/>
        <w:ind w:firstLine="708"/>
      </w:pPr>
      <w:r>
        <w:t xml:space="preserve">2. </w:t>
      </w:r>
      <w:proofErr w:type="spellStart"/>
      <w:r>
        <w:t>Razlučnom</w:t>
      </w:r>
      <w:proofErr w:type="spellEnd"/>
      <w:r>
        <w:t xml:space="preserve"> vjerovniku:</w:t>
      </w:r>
    </w:p>
    <w:p w:rsidRDefault="00653DDF" w:rsidP="00653DDF" w:rsidR="00653DDF">
      <w:pPr>
        <w:tabs>
          <w:tab w:pos="720" w:val="left"/>
        </w:tabs>
        <w:spacing w:after="0"/>
        <w:jc w:val="both"/>
      </w:pPr>
      <w:r>
        <w:tab/>
        <w:t xml:space="preserve">- </w:t>
      </w:r>
      <w:proofErr w:type="spellStart"/>
      <w:r>
        <w:t>Raiffeisenbank</w:t>
      </w:r>
      <w:proofErr w:type="spellEnd"/>
      <w:r>
        <w:t xml:space="preserve"> </w:t>
      </w:r>
      <w:proofErr w:type="spellStart"/>
      <w:r>
        <w:t>Austria</w:t>
      </w:r>
      <w:proofErr w:type="spellEnd"/>
      <w:r>
        <w:t xml:space="preserve"> d.d., Magazinska cesta 69, Zagreb,</w:t>
      </w:r>
    </w:p>
    <w:p w:rsidRDefault="00653DDF" w:rsidP="00653DDF" w:rsidR="00653DDF">
      <w:pPr>
        <w:spacing w:after="0"/>
        <w:ind w:firstLine="708"/>
        <w:jc w:val="both"/>
      </w:pPr>
      <w:r>
        <w:t>3. e-Oglasna ploča ovoga suda,</w:t>
      </w:r>
    </w:p>
    <w:p w:rsidRDefault="00653DDF" w:rsidP="00653DDF" w:rsidR="00653DDF">
      <w:pPr>
        <w:spacing w:after="0"/>
        <w:jc w:val="both"/>
      </w:pPr>
      <w:r>
        <w:t xml:space="preserve">          </w:t>
      </w:r>
      <w:r>
        <w:tab/>
        <w:t xml:space="preserve">4. Financijska agencija, Regionalni centar Zagreb, Vrtni put 3. </w:t>
      </w:r>
    </w:p>
    <w:p w:rsidRDefault="00653DDF" w:rsidP="00653DDF" w:rsidR="00653DDF">
      <w:pPr>
        <w:pStyle w:val="NormaleSPIS"/>
        <w:spacing w:after="0"/>
      </w:pPr>
    </w:p>
    <w:p w:rsidRDefault="00AE649C" w:rsidP="00653DDF"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70F4" w:rsidP="00537B78" w:rsidR="00ED70F4">
      <w:r>
        <w:separator/>
      </w:r>
    </w:p>
  </w:endnote>
  <w:endnote w:id="0" w:type="continuationSeparator">
    <w:p w:rsidRDefault="00ED70F4" w:rsidP="00537B78" w:rsidR="00ED70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3928096"/>
      <w:docPartObj>
        <w:docPartGallery w:val="Page Numbers (Bottom of Page)"/>
        <w:docPartUnique/>
      </w:docPartObj>
    </w:sdtPr>
    <w:sdtContent>
      <w:p w:rsidRDefault="00653DDF" w:rsidR="00653DDF">
        <w:pPr>
          <w:pStyle w:val="Podnoje"/>
        </w:pPr>
        <w:r>
          <w:fldChar w:fldCharType="begin"/>
        </w:r>
        <w:r>
          <w:instrText>PAGE   \* MERGEFORMAT</w:instrText>
        </w:r>
        <w:r>
          <w:fldChar w:fldCharType="separate"/>
        </w:r>
        <w:r w:rsidR="00A85D47">
          <w:t>11</w:t>
        </w:r>
        <w:r>
          <w:fldChar w:fldCharType="end"/>
        </w:r>
      </w:p>
    </w:sdtContent>
  </w:sdt>
  <w:p w:rsidRDefault="00653DDF" w:rsidR="00653DD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70F4" w:rsidP="00537B78" w:rsidR="00ED70F4">
      <w:r>
        <w:separator/>
      </w:r>
    </w:p>
  </w:footnote>
  <w:footnote w:id="0" w:type="continuationSeparator">
    <w:p w:rsidRDefault="00ED70F4" w:rsidP="00537B78" w:rsidR="00ED70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DDF" w:rsidR="008333A9">
    <w:pPr>
      <w:pStyle w:val="Zaglavlje"/>
    </w:pPr>
    <w:r>
      <w:rPr>
        <w:rStyle w:val="PozadinaSvijetloCrvena"/>
        <w:shd w:fill="auto" w:color="auto" w:val="clear"/>
      </w:rPr>
      <w:t>POSL. BROJ : 6 St-380/16-104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47615B8"/>
    <w:multiLevelType w:val="hybridMultilevel"/>
    <w:tmpl w:val="B5669D88"/>
    <w:lvl w:tplc="04090017" w:ilvl="0">
      <w:start w:val="1"/>
      <w:numFmt w:val="lowerLetter"/>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191F"/>
    <w:rsid w:val="003849C5"/>
    <w:rsid w:val="00385004"/>
    <w:rsid w:val="0038636A"/>
    <w:rsid w:val="003874B2"/>
    <w:rsid w:val="00390CF6"/>
    <w:rsid w:val="00391142"/>
    <w:rsid w:val="003930CA"/>
    <w:rsid w:val="003947E0"/>
    <w:rsid w:val="00395092"/>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DDF"/>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5D47"/>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D70F4"/>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18E"/>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58624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St-380/2016-104</izvorni_sadrzaj>
    <derivirana_varijabla naziv="DomainObject.Oznaka_1">St-380/2016-104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St-380/2016-104</izvorni_sadrzaj>
    <derivirana_varijabla naziv="DomainObject.PoslovniBrojDokumenta_1">St-380/2016-104</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1FEEF8-652B-4901-AE65-A10D1E49F5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4677</properties:Words>
  <properties:Characters>25491</properties:Characters>
  <properties:Lines>517</properties:Lines>
  <properties:Paragraphs>175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2017-05-15T06:42:00Z</cp:lastPrinted>
  <dcterms:modified xmlns:xsi="http://www.w3.org/2001/XMLSchema-instance" xsi:type="dcterms:W3CDTF">2017-05-15T06:43:00Z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St-380/2016-104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