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48e0d" w14:paraId="ea48e0d" w:rsidRDefault="00B436D0" w:rsidP="00B436D0" w:rsidR="00B436D0" w:rsidRPr="00AF6FBF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it-IT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436D0" w:rsidP="00B436D0" w:rsidR="00B436D0" w:rsidRPr="00AF6FBF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AF6FBF">
        <w:rPr>
          <w:rFonts w:cs="Times New Roman" w:eastAsia="Times New Roman"/>
          <w:bCs/>
          <w:szCs w:val="20"/>
          <w:lang w:eastAsia="en-US" w:val="it-IT"/>
        </w:rPr>
        <w:t xml:space="preserve">     REPUBLIKA HRVATSKA</w:t>
      </w:r>
    </w:p>
    <w:p w:rsidRDefault="00B436D0" w:rsidP="00B436D0" w:rsidR="00B436D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AF6FBF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B436D0" w:rsidP="00B436D0" w:rsidR="00B436D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436D0" w:rsidP="00B436D0" w:rsidR="00B436D0" w:rsidRPr="00AF6FBF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B436D0" w:rsidP="00B436D0" w:rsidR="00B436D0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B436D0" w:rsidP="00B436D0" w:rsidR="00B436D0" w:rsidRPr="005D578C">
      <w:pPr>
        <w:jc w:val="center"/>
        <w:rPr>
          <w:rFonts w:cs="Times New Roman" w:eastAsia="Times New Roman"/>
          <w:szCs w:val="24"/>
        </w:rPr>
      </w:pPr>
    </w:p>
    <w:p w:rsidRDefault="00B436D0" w:rsidP="00B436D0" w:rsidR="00B436D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B436D0" w:rsidP="00B436D0" w:rsidR="00B436D0" w:rsidRPr="005D578C">
      <w:pPr>
        <w:rPr>
          <w:rFonts w:cs="Times New Roman" w:eastAsia="Times New Roman"/>
          <w:szCs w:val="24"/>
        </w:rPr>
      </w:pPr>
    </w:p>
    <w:p w:rsidRDefault="00B436D0" w:rsidP="00B436D0" w:rsidR="00B436D0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LI –RO d. o. o. Poreč, Nikole Tesle 4, OIB 50488755534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130014642,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AF6FBF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>. ožujka 2016.</w:t>
      </w:r>
    </w:p>
    <w:p w:rsidRDefault="00B436D0" w:rsidP="00B436D0" w:rsidR="00B436D0" w:rsidRPr="005D578C">
      <w:pPr>
        <w:rPr>
          <w:rFonts w:cs="Times New Roman" w:eastAsia="Times New Roman"/>
          <w:szCs w:val="24"/>
        </w:rPr>
      </w:pPr>
    </w:p>
    <w:p w:rsidRDefault="00B436D0" w:rsidP="00B436D0" w:rsidR="00B436D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B436D0" w:rsidP="00B436D0" w:rsidR="00B436D0" w:rsidRPr="005D578C">
      <w:pPr>
        <w:rPr>
          <w:rFonts w:cs="Times New Roman" w:eastAsia="Times New Roman"/>
          <w:szCs w:val="24"/>
        </w:rPr>
      </w:pPr>
    </w:p>
    <w:p w:rsidRDefault="00B436D0" w:rsidP="00B436D0" w:rsidR="00B436D0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LI –RO d. o. o. Poreč, Nikole Tesle 4, OIB 50488755534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130014642,</w:t>
      </w:r>
      <w:r w:rsidRPr="005D578C">
        <w:rPr>
          <w:rFonts w:cs="Times New Roman" w:eastAsia="Times New Roman"/>
          <w:szCs w:val="24"/>
        </w:rPr>
        <w:t xml:space="preserve"> s danom </w:t>
      </w:r>
      <w:r w:rsidR="00AF6FBF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B436D0" w:rsidP="00B436D0" w:rsidR="00B436D0" w:rsidRPr="005D578C">
      <w:pPr>
        <w:rPr>
          <w:rFonts w:cs="Times New Roman" w:eastAsia="Times New Roman"/>
          <w:szCs w:val="24"/>
        </w:rPr>
      </w:pPr>
    </w:p>
    <w:p w:rsidRDefault="00B436D0" w:rsidP="00B436D0" w:rsidR="00B436D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B436D0" w:rsidP="00B436D0" w:rsidR="00B436D0">
      <w:pPr>
        <w:rPr>
          <w:rFonts w:cs="Times New Roman" w:eastAsia="Times New Roman"/>
          <w:szCs w:val="20"/>
        </w:rPr>
      </w:pPr>
    </w:p>
    <w:p w:rsidRDefault="00B436D0" w:rsidP="00B436D0" w:rsidR="00B436D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LI –RO d. o. o. Poreč, Nikole Tesle 4, OIB 50488755534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130014642.</w:t>
      </w:r>
    </w:p>
    <w:p w:rsidRDefault="00B436D0" w:rsidP="00B436D0" w:rsidR="00B436D0">
      <w:pPr>
        <w:ind w:firstLine="709"/>
        <w:rPr>
          <w:rFonts w:cs="Times New Roman" w:eastAsia="Times New Roman"/>
          <w:szCs w:val="24"/>
        </w:rPr>
      </w:pPr>
    </w:p>
    <w:p w:rsidRDefault="00B436D0" w:rsidP="00B436D0" w:rsidR="00B436D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LI –RO d. o. o. Poreč, Nikole Tesle 4, OIB 50488755534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130014642.</w:t>
      </w:r>
    </w:p>
    <w:p w:rsidRDefault="00B436D0" w:rsidP="00B436D0" w:rsidR="00B436D0">
      <w:pPr>
        <w:rPr>
          <w:rFonts w:cs="Times New Roman" w:eastAsia="Times New Roman"/>
          <w:szCs w:val="24"/>
        </w:rPr>
      </w:pPr>
    </w:p>
    <w:p w:rsidRDefault="00B436D0" w:rsidP="00B436D0" w:rsidR="00B436D0" w:rsidRPr="005D578C">
      <w:pPr>
        <w:rPr>
          <w:rFonts w:cs="Times New Roman" w:eastAsia="Times New Roman"/>
          <w:szCs w:val="24"/>
        </w:rPr>
      </w:pPr>
    </w:p>
    <w:p w:rsidRDefault="00B436D0" w:rsidP="00B436D0" w:rsidR="00B436D0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B436D0" w:rsidP="00B436D0" w:rsidR="00B436D0">
      <w:pPr>
        <w:ind w:firstLine="708"/>
        <w:rPr>
          <w:rFonts w:cs="Times New Roman" w:eastAsia="Times New Roman"/>
          <w:szCs w:val="24"/>
        </w:rPr>
      </w:pPr>
    </w:p>
    <w:p w:rsidRDefault="00B436D0" w:rsidP="00B436D0" w:rsidR="00B436D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 w:rsidR="0019688A"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LI –RO d. o. o. Poreč.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12.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St-944/2015-3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B436D0" w:rsidP="00B436D0" w:rsidR="00B436D0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B436D0" w:rsidP="00B436D0" w:rsidR="00B436D0" w:rsidRPr="005D578C">
      <w:pPr>
        <w:rPr>
          <w:rFonts w:cs="Times New Roman" w:eastAsia="Times New Roman"/>
          <w:szCs w:val="24"/>
        </w:rPr>
      </w:pPr>
    </w:p>
    <w:p w:rsidRDefault="00B436D0" w:rsidP="00B436D0" w:rsidR="00B436D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AF6FBF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B436D0" w:rsidP="00B436D0" w:rsidR="00B436D0">
      <w:pPr>
        <w:rPr>
          <w:rFonts w:cs="Times New Roman" w:eastAsia="Times New Roman"/>
          <w:szCs w:val="24"/>
        </w:rPr>
      </w:pPr>
    </w:p>
    <w:p w:rsidRDefault="00B436D0" w:rsidP="00B436D0" w:rsidR="00B436D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B436D0" w:rsidP="00B436D0" w:rsidR="00B436D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  <w:r w:rsidR="00FC10E1">
        <w:rPr>
          <w:rFonts w:cs="Times New Roman" w:eastAsia="Times New Roman"/>
          <w:szCs w:val="24"/>
        </w:rPr>
        <w:t>, v. r.</w:t>
      </w:r>
    </w:p>
    <w:p w:rsidRDefault="00B436D0" w:rsidP="00B436D0" w:rsidR="00B436D0">
      <w:pPr>
        <w:jc w:val="left"/>
        <w:rPr>
          <w:rFonts w:cs="Times New Roman" w:eastAsia="Times New Roman"/>
          <w:szCs w:val="24"/>
        </w:rPr>
      </w:pPr>
    </w:p>
    <w:p w:rsidRDefault="00B436D0" w:rsidP="00B436D0" w:rsidR="00B436D0" w:rsidRPr="005D578C">
      <w:pPr>
        <w:jc w:val="left"/>
        <w:rPr>
          <w:rFonts w:cs="Times New Roman" w:eastAsia="Times New Roman"/>
          <w:szCs w:val="24"/>
        </w:rPr>
      </w:pPr>
    </w:p>
    <w:p w:rsidRDefault="00B436D0" w:rsidP="00B436D0" w:rsidR="00B436D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B436D0" w:rsidP="00B436D0" w:rsidR="00B436D0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B436D0" w:rsidP="00B436D0" w:rsidR="00B436D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B436D0" w:rsidP="00B436D0" w:rsidR="00B436D0">
      <w:pPr>
        <w:rPr>
          <w:rFonts w:cs="Times New Roman" w:eastAsia="Times New Roman"/>
          <w:szCs w:val="24"/>
        </w:rPr>
      </w:pPr>
    </w:p>
    <w:p w:rsidRDefault="00B436D0" w:rsidP="00B436D0" w:rsidR="00B436D0" w:rsidRPr="005D578C">
      <w:pPr>
        <w:rPr>
          <w:rFonts w:cs="Times New Roman" w:eastAsia="Times New Roman"/>
          <w:szCs w:val="24"/>
        </w:rPr>
      </w:pPr>
    </w:p>
    <w:p w:rsidRDefault="00B436D0" w:rsidP="00B436D0" w:rsidR="00B436D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B436D0" w:rsidP="00B436D0" w:rsidR="00B436D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B436D0" w:rsidP="00B436D0" w:rsidR="00B436D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LI –RO d. o. o. Poreč, Nikole Tesle 4,</w:t>
      </w:r>
    </w:p>
    <w:p w:rsidRDefault="00B436D0" w:rsidP="00B436D0" w:rsidR="00B436D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osobe ovlaštene za zastupanje dužnika – Igor Likovič. R. Slovenija, Ljubljana, Ob dolenjski železnici 216 i Robert Likovič, R. Slovenija, Ljubljana, Novo Polje, cesta VII 123,</w:t>
      </w:r>
    </w:p>
    <w:p w:rsidRDefault="00B436D0" w:rsidP="00B436D0" w:rsidR="00B436D0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B436D0" w:rsidP="00B436D0" w:rsidR="00B436D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B436D0" w:rsidP="00B436D0" w:rsidR="00B436D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B436D0" w:rsidP="00B436D0" w:rsidR="00B436D0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B436D0" w:rsidP="00B436D0" w:rsidR="00B436D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B436D0" w:rsidP="00B436D0" w:rsidR="00B436D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B436D0" w:rsidP="00B436D0" w:rsidR="00B436D0"/>
    <w:p w:rsidRDefault="00B436D0" w:rsidP="00B436D0" w:rsidR="00B436D0"/>
    <w:p w:rsidRDefault="00B436D0" w:rsidP="00B436D0" w:rsidR="00B436D0"/>
    <w:p w:rsidRDefault="00B436D0" w:rsidP="00B436D0" w:rsidR="00B436D0"/>
    <w:p w:rsidRDefault="00B436D0" w:rsidP="00B436D0" w:rsidR="00B436D0"/>
    <w:p w:rsidRDefault="00B436D0" w:rsidP="00B436D0" w:rsidR="00B436D0"/>
    <w:p w:rsidRDefault="00B436D0" w:rsidP="00B436D0" w:rsidR="00B436D0"/>
    <w:p w:rsidRDefault="00B436D0" w:rsidP="00B436D0" w:rsidR="00B436D0"/>
    <w:p w:rsidRDefault="00FC10E1" w:rsidR="00387208"/>
    <w:sectPr w:rsidSect="0026233F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36D0" w:rsidP="00B436D0" w:rsidR="00B436D0">
      <w:r>
        <w:separator/>
      </w:r>
    </w:p>
  </w:endnote>
  <w:endnote w:id="0" w:type="continuationSeparator">
    <w:p w:rsidRDefault="00B436D0" w:rsidP="00B436D0" w:rsidR="00B436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36D0" w:rsidP="00B436D0" w:rsidR="00B436D0">
      <w:r>
        <w:separator/>
      </w:r>
    </w:p>
  </w:footnote>
  <w:footnote w:id="0" w:type="continuationSeparator">
    <w:p w:rsidRDefault="00B436D0" w:rsidP="00B436D0" w:rsidR="00B436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36D0" w:rsidP="0026233F" w:rsidR="0026233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C10E1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St-944/2015-5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36D0" w:rsidP="0026233F" w:rsidR="0026233F" w:rsidRPr="00A074C3">
    <w:pPr>
      <w:pStyle w:val="Zaglavlje"/>
      <w:jc w:val="right"/>
      <w:rPr>
        <w:szCs w:val="24"/>
      </w:rPr>
    </w:pPr>
    <w:r>
      <w:rPr>
        <w:szCs w:val="24"/>
      </w:rPr>
      <w:t>8 St-944/2015-5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0C46"/>
    <w:rsid w:val="000B0C46"/>
    <w:rsid w:val="000F5897"/>
    <w:rsid w:val="0019688A"/>
    <w:rsid w:val="0075528E"/>
    <w:rsid w:val="0079403F"/>
    <w:rsid w:val="00AF6FBF"/>
    <w:rsid w:val="00B436D0"/>
    <w:rsid w:val="00FC1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36D0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436D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B436D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36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36D0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436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436D0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10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10E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C10E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C10E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C10E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36D0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436D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B436D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36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36D0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436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436D0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10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10E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C10E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C10E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C10E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944</izvorni_sadrzaj>
    <derivirana_varijabla naziv="DomainObject.Predmet.Broj_1">944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St-944/2015</izvorni_sadrzaj>
    <derivirana_varijabla naziv="DomainObject.Predmet.OznakaBroj_1">St-944/2015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 - RO d.o.o. POREČ</izvorni_sadrzaj>
    <derivirana_varijabla naziv="DomainObject.Predmet.ProtustrankaFormated_1">  LI - RO d.o.o. POREČ</derivirana_varijabla>
  </DomainObject.Predmet.ProtustrankaFormated>
  <DomainObject.Predmet.ProtustrankaFormatedOIB>
    <izvorni_sadrzaj>  LI - RO d.o.o. POREČ, OIB 50488755534</izvorni_sadrzaj>
    <derivirana_varijabla naziv="DomainObject.Predmet.ProtustrankaFormatedOIB_1">  LI - RO d.o.o. POREČ, OIB 50488755534</derivirana_varijabla>
  </DomainObject.Predmet.ProtustrankaFormatedOIB>
  <DomainObject.Predmet.ProtustrankaFormatedWithAdress>
    <izvorni_sadrzaj> LI - RO d.o.o. POREČ, Nikole Tesle 4, 52440 Poreč</izvorni_sadrzaj>
    <derivirana_varijabla naziv="DomainObject.Predmet.ProtustrankaFormatedWithAdress_1"> LI - RO d.o.o. POREČ, Nikole Tesle 4, 52440 Poreč</derivirana_varijabla>
  </DomainObject.Predmet.ProtustrankaFormatedWithAdress>
  <DomainObject.Predmet.ProtustrankaFormatedWithAdressOIB>
    <izvorni_sadrzaj> LI - RO d.o.o. POREČ, OIB 50488755534, Nikole Tesle 4, 52440 Poreč</izvorni_sadrzaj>
    <derivirana_varijabla naziv="DomainObject.Predmet.ProtustrankaFormatedWithAdressOIB_1"> LI - RO d.o.o. POREČ, OIB 50488755534, Nikole Tesle 4, 52440 Poreč</derivirana_varijabla>
  </DomainObject.Predmet.ProtustrankaFormatedWithAdressOIB>
  <DomainObject.Predmet.ProtustrankaWithAdress>
    <izvorni_sadrzaj>LI - RO d.o.o. POREČ Nikole Tesle 4, 52440 Poreč</izvorni_sadrzaj>
    <derivirana_varijabla naziv="DomainObject.Predmet.ProtustrankaWithAdress_1">LI - RO d.o.o. POREČ Nikole Tesle 4, 52440 Poreč</derivirana_varijabla>
  </DomainObject.Predmet.ProtustrankaWithAdress>
  <DomainObject.Predmet.ProtustrankaWithAdressOIB>
    <izvorni_sadrzaj>LI - RO d.o.o. POREČ, OIB 50488755534, Nikole Tesle 4, 52440 Poreč</izvorni_sadrzaj>
    <derivirana_varijabla naziv="DomainObject.Predmet.ProtustrankaWithAdressOIB_1">LI - RO d.o.o. POREČ, OIB 50488755534, Nikole Tesle 4, 52440 Poreč</derivirana_varijabla>
  </DomainObject.Predmet.ProtustrankaWithAdressOIB>
  <DomainObject.Predmet.ProtustrankaNazivFormated>
    <izvorni_sadrzaj>LI - RO d.o.o. POREČ</izvorni_sadrzaj>
    <derivirana_varijabla naziv="DomainObject.Predmet.ProtustrankaNazivFormated_1">LI - RO d.o.o. POREČ</derivirana_varijabla>
  </DomainObject.Predmet.ProtustrankaNazivFormated>
  <DomainObject.Predmet.ProtustrankaNazivFormatedOIB>
    <izvorni_sadrzaj>LI - RO d.o.o. POREČ, OIB 50488755534</izvorni_sadrzaj>
    <derivirana_varijabla naziv="DomainObject.Predmet.ProtustrankaNazivFormatedOIB_1">LI - RO d.o.o. POREČ, OIB 50488755534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18538.29</izvorni_sadrzaj>
    <derivirana_varijabla naziv="DomainObject.Predmet.TrenutnaVrijednost_1">18538.29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LI - RO d.o.o. POREČ</item>
    </izvorni_sadrzaj>
    <derivirana_varijabla naziv="DomainObject.Predmet.ProtuStrankaListFormated_1">
      <item>LI - RO d.o.o. POREČ</item>
    </derivirana_varijabla>
  </DomainObject.Predmet.ProtuStrankaListFormated>
  <DomainObject.Predmet.ProtuStrankaListFormatedOIB>
    <izvorni_sadrzaj>
      <item>LI - RO d.o.o. POREČ, OIB 50488755534</item>
    </izvorni_sadrzaj>
    <derivirana_varijabla naziv="DomainObject.Predmet.ProtuStrankaListFormatedOIB_1">
      <item>LI - RO d.o.o. POREČ, OIB 50488755534</item>
    </derivirana_varijabla>
  </DomainObject.Predmet.ProtuStrankaListFormatedOIB>
  <DomainObject.Predmet.ProtuStrankaListFormatedWithAdress>
    <izvorni_sadrzaj>
      <item>LI - RO d.o.o. POREČ, Nikole Tesle 4, 52440 Poreč</item>
    </izvorni_sadrzaj>
    <derivirana_varijabla naziv="DomainObject.Predmet.ProtuStrankaListFormatedWithAdress_1">
      <item>LI - RO d.o.o. POREČ, Nikole Tesle 4, 52440 Poreč</item>
    </derivirana_varijabla>
  </DomainObject.Predmet.ProtuStrankaListFormatedWithAdress>
  <DomainObject.Predmet.ProtuStrankaListFormatedWithAdressOIB>
    <izvorni_sadrzaj>
      <item>LI - RO d.o.o. POREČ, OIB 50488755534, Nikole Tesle 4, 52440 Poreč</item>
    </izvorni_sadrzaj>
    <derivirana_varijabla naziv="DomainObject.Predmet.ProtuStrankaListFormatedWithAdressOIB_1">
      <item>LI - RO d.o.o. POREČ, OIB 50488755534, Nikole Tesle 4, 52440 Poreč</item>
    </derivirana_varijabla>
  </DomainObject.Predmet.ProtuStrankaListFormatedWithAdressOIB>
  <DomainObject.Predmet.ProtuStrankaListNazivFormated>
    <izvorni_sadrzaj>
      <item>LI - RO d.o.o. POREČ</item>
    </izvorni_sadrzaj>
    <derivirana_varijabla naziv="DomainObject.Predmet.ProtuStrankaListNazivFormated_1">
      <item>LI - RO d.o.o. POREČ</item>
    </derivirana_varijabla>
  </DomainObject.Predmet.ProtuStrankaListNazivFormated>
  <DomainObject.Predmet.ProtuStrankaListNazivFormatedOIB>
    <izvorni_sadrzaj>
      <item>LI - RO d.o.o. POREČ, OIB 50488755534</item>
    </izvorni_sadrzaj>
    <derivirana_varijabla naziv="DomainObject.Predmet.ProtuStrankaListNazivFormatedOIB_1">
      <item>LI - RO d.o.o. POREČ, OIB 50488755534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LI - RO d.o.o. POREČ</izvorni_sadrzaj>
    <derivirana_varijabla naziv="DomainObject.Predmet.ProtustrankaIDrugi_1">LI - RO d.o.o. POREČ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LI - RO d.o.o. POREČ, OIB 50488755534, Nikole Tesle 4, 52440 Poreč</izvorni_sadrzaj>
    <derivirana_varijabla naziv="DomainObject.Predmet.ProtustrankaIDrugiAdressOIB_1">LI - RO d.o.o. POREČ, OIB 50488755534, Nikole Tesle 4,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LI - RO d.o.o. POREČ</item>
    </izvorni_sadrzaj>
    <derivirana_varijabla naziv="DomainObject.Predmet.SudioniciListNaziv_1">
      <item>FINANCIJSKA AGENCIJA, RC RIJEKA, PODRUŽNICA PULA, PULA</item>
      <item>LI - RO d.o.o. POREČ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LI - RO d.o.o. POREČ, OIB 50488755534, Nikole Tesle 4,52440 Poreč</item>
    </izvorni_sadrzaj>
    <derivirana_varijabla naziv="DomainObject.Predmet.SudioniciListAdressOIB_1">
      <item>FINANCIJSKA AGENCIJA, RC RIJEKA, PODRUŽNICA PULA, PULA, OIB 85821130368, Ulica grada Vukovara 70,Zagreb</item>
      <item>LI - RO d.o.o. POREČ, OIB 50488755534, Nikole Tesle 4,52440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50488755534</item>
    </izvorni_sadrzaj>
    <derivirana_varijabla naziv="DomainObject.Predmet.SudioniciListNazivOIB_1">
      <item>, OIB 85821130368</item>
      <item>, OIB 50488755534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591</properties:Words>
  <properties:Characters>3081</properties:Characters>
  <properties:Lines>84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2016-03-17T09:20:00Z</dcterms:created>
  <dc:creator>Mihaela Kaligari</dc:creator>
  <dc:description/>
  <cp:keywords/>
  <cp:lastModifiedBy>Jasmina Matika</cp:lastModifiedBy>
  <cp:lastPrinted>2016-03-23T06:52:00Z</cp:lastPrinted>
  <dcterms:modified xmlns:xsi="http://www.w3.org/2001/XMLSchema-instance" xsi:type="dcterms:W3CDTF">2016-03-23T07:52:00Z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