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ac4a" w14:paraId="cadac4a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2561A3" w:rsidR="00D641D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153466">
        <w:t>11</w:t>
      </w:r>
      <w:r w:rsidR="00BB6B51">
        <w:t>13</w:t>
      </w:r>
      <w:r w:rsidR="005A374F">
        <w:t>/17-3</w:t>
      </w:r>
    </w:p>
    <w:p w:rsidRDefault="002561A3" w:rsidP="002561A3" w:rsidR="002561A3" w:rsidRPr="00CB73F9">
      <w:pPr>
        <w:ind w:hanging="720" w:left="360"/>
      </w:pP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 xml:space="preserve">Trgovački sud u Osijeku,  po sudskom savjetniku Augustinu Jalšovec 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 xml:space="preserve">za provedbu skraćenog stečajnog postupka nad dužnikom </w:t>
      </w:r>
      <w:r w:rsidR="00BB6B51" w:rsidRPr="00BB6B51">
        <w:t>ŠIMKO d.o.o.</w:t>
      </w:r>
      <w:r w:rsidR="00BB6B51">
        <w:t xml:space="preserve"> Zagreb, Trnac 52, MBS: </w:t>
      </w:r>
      <w:r w:rsidR="00BB6B51" w:rsidRPr="00BB6B51">
        <w:t>080366803</w:t>
      </w:r>
      <w:r w:rsidR="00BB6B51">
        <w:t xml:space="preserve">, OIB </w:t>
      </w:r>
      <w:r w:rsidR="00BB6B51" w:rsidRPr="00BB6B51">
        <w:t>09576998655</w:t>
      </w:r>
      <w:r w:rsidR="00BB6B51">
        <w:t xml:space="preserve">, </w:t>
      </w:r>
      <w:r w:rsidR="005A374F">
        <w:t xml:space="preserve">temeljem članka 430. Stečajnog zakona (NN 71/15, dalje: SZ), dana </w:t>
      </w:r>
      <w:r w:rsidR="00E608E5">
        <w:t xml:space="preserve">31. srpnja </w:t>
      </w:r>
      <w:r w:rsidR="005A374F">
        <w:t xml:space="preserve"> 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BB6B51">
        <w:t>ŠIMKO d.o.o. Zagreb, Trnac 52, MBS: 080366803, OIB 09576998655</w:t>
      </w:r>
      <w:r w:rsidR="008312BE">
        <w:t xml:space="preserve">  </w:t>
      </w:r>
      <w:r>
        <w:t xml:space="preserve">na temelju neizvršenih osnova za plaćanje iznosi </w:t>
      </w:r>
      <w:r w:rsidR="000100A8">
        <w:t>10.173,98</w:t>
      </w:r>
      <w:r w:rsidR="008312BE">
        <w:t xml:space="preserve"> </w:t>
      </w:r>
      <w:r w:rsidR="0081172A">
        <w:t xml:space="preserve"> kn. </w:t>
      </w:r>
      <w:r w:rsidR="00ED0810">
        <w:t xml:space="preserve">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</w:t>
      </w:r>
      <w:r w:rsidR="000100A8">
        <w:t>ju s</w:t>
      </w:r>
      <w:r>
        <w:t>e osob</w:t>
      </w:r>
      <w:r w:rsidR="000100A8">
        <w:t>e</w:t>
      </w:r>
      <w:r>
        <w:t xml:space="preserve"> ovlašten</w:t>
      </w:r>
      <w:r w:rsidR="000100A8">
        <w:t>e</w:t>
      </w:r>
      <w:r>
        <w:t xml:space="preserve"> za zastupanje dužnika</w:t>
      </w:r>
      <w:r w:rsidR="000100A8">
        <w:t xml:space="preserve"> Jasna Ivanda, OIB 52919476725, Zagreb,  Trnac </w:t>
      </w:r>
      <w:r w:rsidR="00FE6E67">
        <w:t xml:space="preserve">52 i Marko Šutić, OIB 06492492877, Zagreb, Trnac 52, da </w:t>
      </w:r>
      <w:r>
        <w:t>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7B032E">
        <w:t>11</w:t>
      </w:r>
      <w:r w:rsidR="00FE6E67">
        <w:t>13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>U Osijeku 3</w:t>
      </w:r>
      <w:r w:rsidR="00E608E5">
        <w:t xml:space="preserve">1. srpnja 2017.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6E6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0A8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3FAB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1A3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1656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6592"/>
    <w:rsid w:val="003276D7"/>
    <w:rsid w:val="00327F7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4EC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05D8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56A1"/>
    <w:rsid w:val="00436570"/>
    <w:rsid w:val="00437146"/>
    <w:rsid w:val="0044330E"/>
    <w:rsid w:val="00443F69"/>
    <w:rsid w:val="00444BD2"/>
    <w:rsid w:val="004534DC"/>
    <w:rsid w:val="004638F5"/>
    <w:rsid w:val="0046632E"/>
    <w:rsid w:val="00467F32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2D45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5E5"/>
    <w:rsid w:val="005868D0"/>
    <w:rsid w:val="00587092"/>
    <w:rsid w:val="00592B9F"/>
    <w:rsid w:val="005931E7"/>
    <w:rsid w:val="0059490E"/>
    <w:rsid w:val="00595550"/>
    <w:rsid w:val="005A2402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1AE9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56A07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172A"/>
    <w:rsid w:val="00812DBE"/>
    <w:rsid w:val="008157B1"/>
    <w:rsid w:val="00817C66"/>
    <w:rsid w:val="008204BB"/>
    <w:rsid w:val="0082207E"/>
    <w:rsid w:val="008312BE"/>
    <w:rsid w:val="00832C4F"/>
    <w:rsid w:val="00836CE2"/>
    <w:rsid w:val="0084069A"/>
    <w:rsid w:val="008413EE"/>
    <w:rsid w:val="00842B48"/>
    <w:rsid w:val="00844A7B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6B51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7DB1"/>
    <w:rsid w:val="00D64021"/>
    <w:rsid w:val="00D641DA"/>
    <w:rsid w:val="00D673ED"/>
    <w:rsid w:val="00D70A36"/>
    <w:rsid w:val="00D71C29"/>
    <w:rsid w:val="00D735C8"/>
    <w:rsid w:val="00D74474"/>
    <w:rsid w:val="00D745AC"/>
    <w:rsid w:val="00D77EA4"/>
    <w:rsid w:val="00D80C2F"/>
    <w:rsid w:val="00D81B0E"/>
    <w:rsid w:val="00D8378F"/>
    <w:rsid w:val="00D86193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0419"/>
    <w:rsid w:val="00F51456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130A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6E67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7F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F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F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F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F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7F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F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F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F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F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St-1113/2017</izvorni_sadrzaj>
    <derivirana_varijabla naziv="DomainObject.Predmet.OznakaBroj_1">St-1113/2017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ŠIMKO d.o.o.</izvorni_sadrzaj>
    <derivirana_varijabla naziv="DomainObject.Predmet.ProtustrankaFormated_1">  ŠIMKO d.o.o.</derivirana_varijabla>
  </DomainObject.Predmet.ProtustrankaFormated>
  <DomainObject.Predmet.ProtustrankaFormatedOIB>
    <izvorni_sadrzaj>  ŠIMKO d.o.o., OIB 09576998655</izvorni_sadrzaj>
    <derivirana_varijabla naziv="DomainObject.Predmet.ProtustrankaFormatedOIB_1">  ŠIMKO d.o.o., OIB 09576998655</derivirana_varijabla>
  </DomainObject.Predmet.ProtustrankaFormatedOIB>
  <DomainObject.Predmet.ProtustrankaFormatedWithAdress>
    <izvorni_sadrzaj> ŠIMKO d.o.o., Trnac 52, 10000 Zagreb</izvorni_sadrzaj>
    <derivirana_varijabla naziv="DomainObject.Predmet.ProtustrankaFormatedWithAdress_1"> ŠIMKO d.o.o., Trnac 52, 10000 Zagreb</derivirana_varijabla>
  </DomainObject.Predmet.ProtustrankaFormatedWithAdress>
  <DomainObject.Predmet.ProtustrankaFormatedWithAdressOIB>
    <izvorni_sadrzaj> ŠIMKO d.o.o., OIB 09576998655, Trnac 52, 10000 Zagreb</izvorni_sadrzaj>
    <derivirana_varijabla naziv="DomainObject.Predmet.ProtustrankaFormatedWithAdressOIB_1"> ŠIMKO d.o.o., OIB 09576998655, Trnac 52, 10000 Zagreb</derivirana_varijabla>
  </DomainObject.Predmet.ProtustrankaFormatedWithAdressOIB>
  <DomainObject.Predmet.ProtustrankaWithAdress>
    <izvorni_sadrzaj>ŠIMKO d.o.o. Trnac 52, 10000 Zagreb</izvorni_sadrzaj>
    <derivirana_varijabla naziv="DomainObject.Predmet.ProtustrankaWithAdress_1">ŠIMKO d.o.o. Trnac 52, 10000 Zagreb</derivirana_varijabla>
  </DomainObject.Predmet.ProtustrankaWithAdress>
  <DomainObject.Predmet.ProtustrankaWithAdressOIB>
    <izvorni_sadrzaj>ŠIMKO d.o.o., OIB 09576998655, Trnac 52, 10000 Zagreb</izvorni_sadrzaj>
    <derivirana_varijabla naziv="DomainObject.Predmet.ProtustrankaWithAdressOIB_1">ŠIMKO d.o.o., OIB 09576998655, Trnac 52, 10000 Zagreb</derivirana_varijabla>
  </DomainObject.Predmet.ProtustrankaWithAdressOIB>
  <DomainObject.Predmet.ProtustrankaNazivFormated>
    <izvorni_sadrzaj>ŠIMKO d.o.o.</izvorni_sadrzaj>
    <derivirana_varijabla naziv="DomainObject.Predmet.ProtustrankaNazivFormated_1">ŠIMKO d.o.o.</derivirana_varijabla>
  </DomainObject.Predmet.ProtustrankaNazivFormated>
  <DomainObject.Predmet.ProtustrankaNazivFormatedOIB>
    <izvorni_sadrzaj>ŠIMKO d.o.o., OIB 09576998655</izvorni_sadrzaj>
    <derivirana_varijabla naziv="DomainObject.Predmet.ProtustrankaNazivFormatedOIB_1">ŠIMKO d.o.o., OIB 09576998655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ŠIMKO d.o.o.</item>
    </izvorni_sadrzaj>
    <derivirana_varijabla naziv="DomainObject.Predmet.ProtuStrankaListFormated_1">
      <item>ŠIMKO d.o.o.</item>
    </derivirana_varijabla>
  </DomainObject.Predmet.ProtuStrankaListFormated>
  <DomainObject.Predmet.ProtuStrankaListFormatedOIB>
    <izvorni_sadrzaj>
      <item>ŠIMKO d.o.o., OIB 09576998655</item>
    </izvorni_sadrzaj>
    <derivirana_varijabla naziv="DomainObject.Predmet.ProtuStrankaListFormatedOIB_1">
      <item>ŠIMKO d.o.o., OIB 09576998655</item>
    </derivirana_varijabla>
  </DomainObject.Predmet.ProtuStrankaListFormatedOIB>
  <DomainObject.Predmet.ProtuStrankaListFormatedWithAdress>
    <izvorni_sadrzaj>
      <item>ŠIMKO d.o.o., Trnac 52, 10000 Zagreb</item>
    </izvorni_sadrzaj>
    <derivirana_varijabla naziv="DomainObject.Predmet.ProtuStrankaListFormatedWithAdress_1">
      <item>ŠIMKO d.o.o., Trnac 52, 10000 Zagreb</item>
    </derivirana_varijabla>
  </DomainObject.Predmet.ProtuStrankaListFormatedWithAdress>
  <DomainObject.Predmet.ProtuStrankaListFormatedWithAdressOIB>
    <izvorni_sadrzaj>
      <item>ŠIMKO d.o.o., OIB 09576998655, Trnac 52, 10000 Zagreb</item>
    </izvorni_sadrzaj>
    <derivirana_varijabla naziv="DomainObject.Predmet.ProtuStrankaListFormatedWithAdressOIB_1">
      <item>ŠIMKO d.o.o., OIB 09576998655, Trnac 52, 10000 Zagreb</item>
    </derivirana_varijabla>
  </DomainObject.Predmet.ProtuStrankaListFormatedWithAdressOIB>
  <DomainObject.Predmet.ProtuStrankaListNazivFormated>
    <izvorni_sadrzaj>
      <item>ŠIMKO d.o.o.</item>
    </izvorni_sadrzaj>
    <derivirana_varijabla naziv="DomainObject.Predmet.ProtuStrankaListNazivFormated_1">
      <item>ŠIMKO d.o.o.</item>
    </derivirana_varijabla>
  </DomainObject.Predmet.ProtuStrankaListNazivFormated>
  <DomainObject.Predmet.ProtuStrankaListNazivFormatedOIB>
    <izvorni_sadrzaj>
      <item>ŠIMKO d.o.o., OIB 09576998655</item>
    </izvorni_sadrzaj>
    <derivirana_varijabla naziv="DomainObject.Predmet.ProtuStrankaListNazivFormatedOIB_1">
      <item>ŠIMKO d.o.o., OIB 09576998655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ŠIMKO d.o.o.</izvorni_sadrzaj>
    <derivirana_varijabla naziv="DomainObject.Predmet.ProtustrankaIDrugi_1">ŠIMKO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ŠIMKO d.o.o., OIB 09576998655, Trnac 52, 10000 Zagreb</izvorni_sadrzaj>
    <derivirana_varijabla naziv="DomainObject.Predmet.ProtustrankaIDrugiAdressOIB_1">ŠIMKO d.o.o., OIB 09576998655, Trnac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ŠIMKO d.o.o.</item>
      <item>FINA Regionalni centar Zagreb</item>
    </izvorni_sadrzaj>
    <derivirana_varijabla naziv="DomainObject.Predmet.SudioniciListNaziv_1">
      <item>ŠIMKO d.o.o.</item>
      <item>FINA Regionalni centar Zagreb</item>
    </derivirana_varijabla>
  </DomainObject.Predmet.SudioniciListNaziv>
  <DomainObject.Predmet.SudioniciListAdressOIB>
    <izvorni_sadrzaj>
      <item>ŠIMKO d.o.o., OIB 09576998655, Trnac 52,10000 Zagreb</item>
      <item>FINA Regionalni centar Zagreb, OIB 85821130368, Trg svibanjskih žrtava 1995. 1,10000 Zagreb</item>
    </izvorni_sadrzaj>
    <derivirana_varijabla naziv="DomainObject.Predmet.SudioniciListAdressOIB_1">
      <item>ŠIMKO d.o.o., OIB 09576998655, Trnac 52,10000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09576998655</item>
      <item>, OIB 85821130368</item>
    </izvorni_sadrzaj>
    <derivirana_varijabla naziv="DomainObject.Predmet.SudioniciListNazivOIB_1">
      <item>, OIB 09576998655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9C8FF8-8BE2-4D82-8622-7BEE29A4C2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2110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2017-07-31T09:29:00Z</dcterms:created>
  <dc:creator>Korisnik</dc:creator>
  <cp:lastModifiedBy>Sanja Ban</cp:lastModifiedBy>
  <cp:lastPrinted>2017-07-31T09:29:00Z</cp:lastPrinted>
  <dcterms:modified xmlns:xsi="http://www.w3.org/2001/XMLSchema-instance" xsi:type="dcterms:W3CDTF">2017-07-31T09:30:00Z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