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cda9" w14:paraId="b0dcda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3F7625">
        <w:t xml:space="preserve"> TRGOMETAL d.o.o., OIB: 14669056208, Dugopolje, Put Dračanice 8</w:t>
      </w:r>
      <w:r w:rsidR="001F5341">
        <w:t xml:space="preserve">, </w:t>
      </w:r>
      <w:r w:rsidR="00267281">
        <w:t xml:space="preserve"> </w:t>
      </w:r>
      <w:r w:rsidR="00A25B81">
        <w:t xml:space="preserve">dana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2016. godine,</w:t>
      </w:r>
      <w:r w:rsidR="00267281">
        <w:t xml:space="preserve"> </w:t>
      </w:r>
      <w:r w:rsidR="00135B11">
        <w:t xml:space="preserve">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  <w:r w:rsidR="001F5341">
        <w:t xml:space="preserve"> 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3F7625">
        <w:t xml:space="preserve"> TRGOMETAL d.o.o., OIB: 14669056208, Dugopolje, Put Dračanice 8</w:t>
      </w:r>
      <w:r w:rsidR="006B3ED2">
        <w:t xml:space="preserve">, </w:t>
      </w:r>
      <w:r>
        <w:t>na dan</w:t>
      </w:r>
      <w:r w:rsidR="00D11CA7">
        <w:t xml:space="preserve"> 30. </w:t>
      </w:r>
      <w:r w:rsidR="003F7625">
        <w:t xml:space="preserve">svibnja </w:t>
      </w:r>
      <w:r w:rsidR="00D11CA7">
        <w:t>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2D1BB5">
        <w:t>u neprekinutom razdoblju</w:t>
      </w:r>
      <w:r w:rsidR="00D11CA7">
        <w:t xml:space="preserve"> od 120</w:t>
      </w:r>
      <w:r w:rsidR="008A558F" w:rsidRPr="008A558F">
        <w:t xml:space="preserve"> dana, u ukupnom iznosu od </w:t>
      </w:r>
      <w:r w:rsidR="003F7625">
        <w:t xml:space="preserve"> 38.569,06</w:t>
      </w:r>
      <w:r w:rsidR="001F5341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F7625">
      <w:t>1336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1F5341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281"/>
    <w:rsid w:val="00270A8D"/>
    <w:rsid w:val="0029312F"/>
    <w:rsid w:val="0029646D"/>
    <w:rsid w:val="002A61F9"/>
    <w:rsid w:val="002B2B0D"/>
    <w:rsid w:val="002B402A"/>
    <w:rsid w:val="002C35A5"/>
    <w:rsid w:val="002D1BB5"/>
    <w:rsid w:val="002D5FC4"/>
    <w:rsid w:val="002E012D"/>
    <w:rsid w:val="002F1273"/>
    <w:rsid w:val="0030572B"/>
    <w:rsid w:val="003202E0"/>
    <w:rsid w:val="00321F24"/>
    <w:rsid w:val="00326CCF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3F7625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5773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7F76DC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5F9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1CA7"/>
    <w:rsid w:val="00D158CE"/>
    <w:rsid w:val="00D20319"/>
    <w:rsid w:val="00D359EC"/>
    <w:rsid w:val="00D438B6"/>
    <w:rsid w:val="00D6364C"/>
    <w:rsid w:val="00D66040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St-1336/2016</izvorni_sadrzaj>
    <derivirana_varijabla naziv="DomainObject.Predmet.OznakaBroj_1">St-1336/2016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TRGOMETAL za proizvodnju, trgovinu i usluge, društvo s ograničenom odgovornošću</izvorni_sadrzaj>
    <derivirana_varijabla naziv="DomainObject.Predmet.ProtustrankaFormated_1">  TRGOMETAL za proizvodnju, trgovinu i usluge, društvo s ograničenom odgovornošću</derivirana_varijabla>
  </DomainObject.Predmet.ProtustrankaFormated>
  <DomainObject.Predmet.ProtustrankaFormatedOIB>
    <izvorni_sadrzaj>  TRGOMETAL za proizvodnju, trgovinu i usluge, društvo s ograničenom odgovornošću, OIB 14669056208</izvorni_sadrzaj>
    <derivirana_varijabla naziv="DomainObject.Predmet.ProtustrankaFormatedOIB_1">  TRGOMETAL za proizvodnju, trgovinu i usluge, društvo s ograničenom odgovornošću, OIB 14669056208</derivirana_varijabla>
  </DomainObject.Predmet.ProtustrankaFormatedOIB>
  <DomainObject.Predmet.ProtustrankaFormatedWithAdress>
    <izvorni_sadrzaj> TRGOMETAL za proizvodnju, trgovinu i usluge, društvo s ograničenom odgovornošću, Put Dračanice 8, 21204 Dugopolje</izvorni_sadrzaj>
    <derivirana_varijabla naziv="DomainObject.Predmet.ProtustrankaFormatedWithAdress_1"> TRGOMETAL za proizvodnju, trgovinu i usluge, društvo s ograničenom odgovornošću, Put Dračanice 8, 21204 Dugopolje</derivirana_varijabla>
  </DomainObject.Predmet.ProtustrankaFormatedWithAdress>
  <DomainObject.Predmet.ProtustrankaFormatedWithAdressOIB>
    <izvorni_sadrzaj> TRGOMETAL za proizvodnju, trgovinu i usluge, društvo s ograničenom odgovornošću, OIB 14669056208, Put Dračanice 8, 21204 Dugopolje</izvorni_sadrzaj>
    <derivirana_varijabla naziv="DomainObject.Predmet.ProtustrankaFormatedWithAdressOIB_1"> TRGOMETAL za proizvodnju, trgovinu i usluge, društvo s ograničenom odgovornošću, OIB 14669056208, Put Dračanice 8, 21204 Dugopolje</derivirana_varijabla>
  </DomainObject.Predmet.ProtustrankaFormatedWithAdressOIB>
  <DomainObject.Predmet.ProtustrankaWithAdress>
    <izvorni_sadrzaj>TRGOMETAL za proizvodnju, trgovinu i usluge, društvo s ograničenom odgovornošću Put Dračanice 8, 21204 Dugopolje</izvorni_sadrzaj>
    <derivirana_varijabla naziv="DomainObject.Predmet.ProtustrankaWithAdress_1">TRGOMETAL za proizvodnju, trgovinu i usluge, društvo s ograničenom odgovornošću Put Dračanice 8, 21204 Dugopolje</derivirana_varijabla>
  </DomainObject.Predmet.ProtustrankaWithAdress>
  <DomainObject.Predmet.ProtustrankaWithAdressOIB>
    <izvorni_sadrzaj>TRGOMETAL za proizvodnju, trgovinu i usluge, društvo s ograničenom odgovornošću, OIB 14669056208, Put Dračanice 8, 21204 Dugopolje</izvorni_sadrzaj>
    <derivirana_varijabla naziv="DomainObject.Predmet.ProtustrankaWithAdressOIB_1">TRGOMETAL za proizvodnju, trgovinu i usluge, društvo s ograničenom odgovornošću, OIB 14669056208, Put Dračanice 8, 21204 Dugopolje</derivirana_varijabla>
  </DomainObject.Predmet.ProtustrankaWithAdressOIB>
  <DomainObject.Predmet.ProtustrankaNazivFormated>
    <izvorni_sadrzaj>TRGOMETAL za proizvodnju, trgovinu i usluge, društvo s ograničenom odgovornošću</izvorni_sadrzaj>
    <derivirana_varijabla naziv="DomainObject.Predmet.ProtustrankaNazivFormated_1">TRGOMETAL za proizvodnju, trgovinu i usluge, društvo s ograničenom odgovornošću</derivirana_varijabla>
  </DomainObject.Predmet.ProtustrankaNazivFormated>
  <DomainObject.Predmet.ProtustrankaNazivFormatedOIB>
    <izvorni_sadrzaj>TRGOMETAL za proizvodnju, trgovinu i usluge, društvo s ograničenom odgovornošću, OIB 14669056208</izvorni_sadrzaj>
    <derivirana_varijabla naziv="DomainObject.Predmet.ProtustrankaNazivFormatedOIB_1">TRGOMETAL za proizvodnju, trgovinu i usluge, društvo s ograničenom odgovornošću, OIB 14669056208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38569.06</izvorni_sadrzaj>
    <derivirana_varijabla naziv="DomainObject.Predmet.TrenutnaVrijednost_1">38569.06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TRGOMETAL za proizvodnju, trgovinu i usluge, društvo s ograničenom odgovornošću</item>
    </izvorni_sadrzaj>
    <derivirana_varijabla naziv="DomainObject.Predmet.ProtuStrankaListFormated_1">
      <item>TRGOMETAL za proizvodnju, trgovinu i usluge, društvo s ograničenom odgovornošću</item>
    </derivirana_varijabla>
  </DomainObject.Predmet.ProtuStrankaListFormated>
  <DomainObject.Predmet.ProtuStrankaListFormatedOIB>
    <izvorni_sadrzaj>
      <item>TRGOMETAL za proizvodnju, trgovinu i usluge, društvo s ograničenom odgovornošću, OIB 14669056208</item>
    </izvorni_sadrzaj>
    <derivirana_varijabla naziv="DomainObject.Predmet.ProtuStrankaListFormatedOIB_1">
      <item>TRGOMETAL za proizvodnju, trgovinu i usluge, društvo s ograničenom odgovornošću, OIB 14669056208</item>
    </derivirana_varijabla>
  </DomainObject.Predmet.ProtuStrankaListFormatedOIB>
  <DomainObject.Predmet.ProtuStrankaListFormatedWithAdress>
    <izvorni_sadrzaj>
      <item>TRGOMETAL za proizvodnju, trgovinu i usluge, društvo s ograničenom odgovornošću, Put Dračanice 8, 21204 Dugopolje</item>
    </izvorni_sadrzaj>
    <derivirana_varijabla naziv="DomainObject.Predmet.ProtuStrankaListFormatedWithAdress_1">
      <item>TRGOMETAL za proizvodnju, trgovinu i usluge, društvo s ograničenom odgovornošću, Put Dračanice 8, 21204 Dugopolje</item>
    </derivirana_varijabla>
  </DomainObject.Predmet.ProtuStrankaListFormatedWithAdress>
  <DomainObject.Predmet.ProtuStrankaListFormatedWithAdressOIB>
    <izvorni_sadrzaj>
      <item>TRGOMETAL za proizvodnju, trgovinu i usluge, društvo s ograničenom odgovornošću, OIB 14669056208, Put Dračanice 8, 21204 Dugopolje</item>
    </izvorni_sadrzaj>
    <derivirana_varijabla naziv="DomainObject.Predmet.ProtuStrankaListFormatedWithAdressOIB_1">
      <item>TRGOMETAL za proizvodnju, trgovinu i usluge, društvo s ograničenom odgovornošću, OIB 14669056208, Put Dračanice 8, 21204 Dugopolje</item>
    </derivirana_varijabla>
  </DomainObject.Predmet.ProtuStrankaListFormatedWithAdressOIB>
  <DomainObject.Predmet.ProtuStrankaListNazivFormated>
    <izvorni_sadrzaj>
      <item>TRGOMETAL za proizvodnju, trgovinu i usluge, društvo s ograničenom odgovornošću</item>
    </izvorni_sadrzaj>
    <derivirana_varijabla naziv="DomainObject.Predmet.ProtuStrankaListNazivFormated_1">
      <item>TRGOMETAL za proizvodnju, trgovinu i usluge, društvo s ograničenom odgovornošću</item>
    </derivirana_varijabla>
  </DomainObject.Predmet.ProtuStrankaListNazivFormated>
  <DomainObject.Predmet.ProtuStrankaListNazivFormatedOIB>
    <izvorni_sadrzaj>
      <item>TRGOMETAL za proizvodnju, trgovinu i usluge, društvo s ograničenom odgovornošću, OIB 14669056208</item>
    </izvorni_sadrzaj>
    <derivirana_varijabla naziv="DomainObject.Predmet.ProtuStrankaListNazivFormatedOIB_1">
      <item>TRGOMETAL za proizvodnju, trgovinu i usluge, društvo s ograničenom odgovornošću, OIB 14669056208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TRGOMETAL za proizvodnju, trgovinu i usluge, društvo s ograničenom odgovornošću</izvorni_sadrzaj>
    <derivirana_varijabla naziv="DomainObject.Predmet.ProtustrankaIDrugi_1">TRGOMETAL za proizvodnju,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TRGOMETAL za proizvodnju, trgovinu i usluge, društvo s ograničenom odgovornošću, OIB 14669056208, Put Dračanice 8, 21204 Dugopolje</izvorni_sadrzaj>
    <derivirana_varijabla naziv="DomainObject.Predmet.ProtustrankaIDrugiAdressOIB_1">TRGOMETAL za proizvodnju, trgovinu i usluge, društvo s ograničenom odgovornošću, OIB 14669056208, Put Dračanice 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TRGOMETAL za proizvodnju, trgovinu i usluge, društvo s ograničenom odgovornošću</item>
      <item>FINANCIJSKA AGENCIJA, RC SPLIT</item>
    </izvorni_sadrzaj>
    <derivirana_varijabla naziv="DomainObject.Predmet.SudioniciListNaziv_1">
      <item>TRGOMETAL za proizvodnju, trgovinu i usluge, društvo s ograničenom odgovornošću</item>
      <item>FINANCIJSKA AGENCIJA, RC SPLIT</item>
    </derivirana_varijabla>
  </DomainObject.Predmet.SudioniciListNaziv>
  <DomainObject.Predmet.SudioniciListAdressOIB>
    <izvorni_sadrzaj>
      <item>TRGOMETAL za proizvodnju, trgovinu i usluge, društvo s ograničenom odgovornošću, OIB 14669056208, Put Dračanice 8,21204 Dugopolje</item>
      <item>FINANCIJSKA AGENCIJA, RC SPLIT, OIB 85821130368, Mažuranićevo šetalište 24 b,21000 Split</item>
    </izvorni_sadrzaj>
    <derivirana_varijabla naziv="DomainObject.Predmet.SudioniciListAdressOIB_1">
      <item>TRGOMETAL za proizvodnju, trgovinu i usluge, društvo s ograničenom odgovornošću, OIB 14669056208, Put Dračanice 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14669056208</item>
      <item>, OIB 85821130368</item>
    </izvorni_sadrzaj>
    <derivirana_varijabla naziv="DomainObject.Predmet.SudioniciListNazivOIB_1">
      <item>, OIB 14669056208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34B76-AEC4-476A-AF91-796AA9D50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1817</properties:Characters>
  <properties:Lines>37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2016-12-02T07:27:00Z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2016-12-02T09:41:00Z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