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9bb87" w14:paraId="c39bb87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801929">
        <w:t>677</w:t>
      </w:r>
      <w:r w:rsidR="00CD4711" w:rsidRPr="005207B1">
        <w:t>/</w:t>
      </w:r>
      <w:r w:rsidRPr="005207B1">
        <w:t>16</w:t>
      </w:r>
      <w:r w:rsidR="0055467A" w:rsidRPr="005207B1">
        <w:t>-</w:t>
      </w:r>
      <w:r w:rsidR="008A6F1B">
        <w:t>8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15662C" w:rsidRPr="0015662C">
        <w:t xml:space="preserve">Trgovački sud u Varaždinu po sutkinji toga suda Meliti Poljanec Bubaš, kao stečajnoj sutkinji, u stečajnom predmetu, povodom prijedloga predlagatelja Financijske agencije Regionalni centar Zagreb, Podružnica Varaždin, Augusta Cesarca 2, Varaždin, za otvaranje stečajnog postupka nad dužnikom </w:t>
      </w:r>
      <w:r w:rsidR="00801929" w:rsidRPr="00801929">
        <w:t>KORŠA j.d.o.o. za usluge i trgovinu, OIB: 85960938908 sa sjedištem u Velika Branjska 3, Velika Branjska</w:t>
      </w:r>
      <w:r w:rsidR="001D4C37">
        <w:t>,</w:t>
      </w:r>
      <w:r>
        <w:t xml:space="preserve"> </w:t>
      </w:r>
      <w:r w:rsidRPr="005207B1">
        <w:t xml:space="preserve">dana </w:t>
      </w:r>
      <w:r w:rsidR="008A6F1B">
        <w:t>18</w:t>
      </w:r>
      <w:r w:rsidR="005207B1" w:rsidRPr="005207B1">
        <w:t xml:space="preserve">. </w:t>
      </w:r>
      <w:r w:rsidR="0015662C">
        <w:t>srpnja</w:t>
      </w:r>
      <w:r w:rsidR="002F4DC4" w:rsidRPr="005207B1">
        <w:t xml:space="preserve"> </w:t>
      </w:r>
      <w:r w:rsidRPr="005207B1">
        <w:t>201</w:t>
      </w:r>
      <w:r w:rsidR="002F4DC4" w:rsidRPr="005207B1">
        <w:t>6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801929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4</w:t>
      </w:r>
      <w:r w:rsidR="005207B1" w:rsidRPr="005207B1">
        <w:rPr>
          <w:b/>
          <w:u w:val="single"/>
        </w:rPr>
        <w:t xml:space="preserve">. </w:t>
      </w:r>
      <w:r>
        <w:rPr>
          <w:b/>
          <w:u w:val="single"/>
        </w:rPr>
        <w:t>listopada</w:t>
      </w:r>
      <w:r w:rsidR="001D4C37">
        <w:rPr>
          <w:b/>
          <w:u w:val="single"/>
        </w:rPr>
        <w:t xml:space="preserve"> 2016. u </w:t>
      </w:r>
      <w:r>
        <w:rPr>
          <w:b/>
          <w:u w:val="single"/>
        </w:rPr>
        <w:t>09</w:t>
      </w:r>
      <w:r w:rsidR="008A6F1B">
        <w:rPr>
          <w:b/>
          <w:u w:val="single"/>
        </w:rPr>
        <w:t>,</w:t>
      </w:r>
      <w:r>
        <w:rPr>
          <w:b/>
          <w:u w:val="single"/>
        </w:rPr>
        <w:t>3</w:t>
      </w:r>
      <w:r w:rsidR="008A6F1B">
        <w:rPr>
          <w:b/>
          <w:u w:val="single"/>
        </w:rPr>
        <w:t>0</w:t>
      </w:r>
      <w:r w:rsidR="005207B1" w:rsidRPr="005207B1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15662C" w:rsidP="0015662C" w:rsidR="0015662C">
      <w:pPr>
        <w:spacing w:lineRule="auto" w:line="240" w:after="0"/>
        <w:jc w:val="both"/>
      </w:pPr>
      <w:r>
        <w:t>- predlagatelj Financijska agencija, Regionalni centar Zagreb, Podružnica Varaždin, Augusta Cesarca 2, Varaždin,</w:t>
      </w:r>
    </w:p>
    <w:p w:rsidRDefault="0015662C" w:rsidP="0015662C" w:rsidR="0015662C">
      <w:pPr>
        <w:spacing w:lineRule="auto" w:line="240" w:after="0"/>
        <w:jc w:val="both"/>
      </w:pPr>
      <w:r>
        <w:t xml:space="preserve">- direktor dužnika </w:t>
      </w:r>
      <w:r w:rsidR="00801929" w:rsidRPr="00801929">
        <w:t>Zoran Korša, Velika Branjska, Velika Branjska 3</w:t>
      </w:r>
    </w:p>
    <w:p w:rsidRDefault="0015662C" w:rsidP="0015662C" w:rsidR="00804BB0">
      <w:pPr>
        <w:spacing w:lineRule="auto" w:line="240" w:after="0"/>
        <w:jc w:val="both"/>
      </w:pPr>
      <w:r>
        <w:t>- Županijsko državno odvjetništvo, Građansko-upravni odjel.</w:t>
      </w:r>
    </w:p>
    <w:p w:rsidRDefault="0015662C" w:rsidP="0015662C" w:rsidR="0015662C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II. Nalaže se </w:t>
      </w:r>
      <w:r w:rsidR="002F4DC4">
        <w:t>direktoru</w:t>
      </w:r>
      <w:r w:rsidR="00804BB0">
        <w:t xml:space="preserve"> dužnika da do dana održavanja ročišta iz točke 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</w:t>
      </w:r>
      <w:r w:rsidR="00DC0A4C">
        <w:rPr>
          <w:rFonts w:eastAsia="Times New Roman"/>
          <w:lang w:eastAsia="hr-HR"/>
        </w:rPr>
        <w:t>II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DC0A4C" w:rsidP="00804BB0" w:rsidR="00DC0A4C">
      <w:pPr>
        <w:spacing w:lineRule="auto" w:line="240" w:after="0"/>
        <w:jc w:val="center"/>
      </w:pPr>
    </w:p>
    <w:p w:rsidRDefault="00DC0A4C" w:rsidP="00804BB0" w:rsidR="00DC0A4C">
      <w:pPr>
        <w:spacing w:lineRule="auto" w:line="240" w:after="0"/>
        <w:jc w:val="center"/>
      </w:pPr>
    </w:p>
    <w:p w:rsidRDefault="00DC0A4C" w:rsidP="00804BB0" w:rsidR="00DC0A4C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DC0A4C" w:rsidR="00804BB0">
      <w:pPr>
        <w:spacing w:lineRule="auto" w:line="240" w:after="0"/>
        <w:jc w:val="both"/>
      </w:pPr>
      <w:r>
        <w:tab/>
      </w:r>
      <w:r w:rsidR="00DC0A4C" w:rsidRPr="00DC0A4C">
        <w:t xml:space="preserve">Budući da na ročište zakazano za </w:t>
      </w:r>
      <w:r w:rsidR="00DC0A4C">
        <w:t>1</w:t>
      </w:r>
      <w:r w:rsidR="00801929">
        <w:t>5</w:t>
      </w:r>
      <w:r w:rsidR="00DC0A4C" w:rsidRPr="00DC0A4C">
        <w:t xml:space="preserve">. </w:t>
      </w:r>
      <w:r w:rsidR="00DC0A4C">
        <w:t>srpnja</w:t>
      </w:r>
      <w:r w:rsidR="00DC0A4C" w:rsidRPr="00DC0A4C">
        <w:t xml:space="preserve"> 2016. godine direktor dužnika nije pristupio</w:t>
      </w:r>
      <w:r w:rsidR="00801929">
        <w:t>, iako je uredno pozvan</w:t>
      </w:r>
      <w:r w:rsidR="00DC0A4C" w:rsidRPr="00DC0A4C">
        <w:t>, valjalo je odrediti novi termin ročišta i ponovno pozvati osobe iz točke I izreke, pri čemu se direktoru dužnika nalaže da dostavi traženu dokumentaciju.</w:t>
      </w:r>
    </w:p>
    <w:p w:rsidRDefault="00DC0A4C" w:rsidP="00DC0A4C" w:rsidR="00DC0A4C">
      <w:pPr>
        <w:spacing w:lineRule="auto" w:line="240" w:after="0"/>
        <w:jc w:val="both"/>
      </w:pPr>
    </w:p>
    <w:p w:rsidRDefault="00DC0A4C" w:rsidP="00DC0A4C" w:rsidR="00DC0A4C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801929">
        <w:t>1</w:t>
      </w:r>
      <w:r w:rsidR="008A6F1B">
        <w:t>8</w:t>
      </w:r>
      <w:r w:rsidR="00066C4E" w:rsidRPr="005207B1">
        <w:t xml:space="preserve">. </w:t>
      </w:r>
      <w:r w:rsidR="008A6F1B">
        <w:t>srpnja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 w:rsidR="008A6F1B">
        <w:t>SUTKINJA</w:t>
      </w:r>
    </w:p>
    <w:p w:rsidRDefault="00804BB0" w:rsidP="00FE373D" w:rsidR="00FE373D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</w:p>
    <w:p w:rsidRDefault="00DC0A4C" w:rsidP="00804BB0" w:rsidR="00066C4E">
      <w:pPr>
        <w:spacing w:lineRule="auto" w:line="240" w:after="0"/>
        <w:jc w:val="both"/>
      </w:pPr>
      <w:r>
        <w:t xml:space="preserve"> </w:t>
      </w: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 xml:space="preserve">-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15662C" w:rsidP="0015662C" w:rsidR="0015662C">
      <w:pPr>
        <w:spacing w:lineRule="auto" w:line="240" w:after="0"/>
        <w:jc w:val="both"/>
      </w:pPr>
      <w:r>
        <w:t xml:space="preserve">- dužnik </w:t>
      </w:r>
      <w:r w:rsidR="00801929" w:rsidRPr="00801929">
        <w:t>KORŠA j.d.o.o. Velika Branjska 3, Velika Branjska</w:t>
      </w:r>
    </w:p>
    <w:p w:rsidRDefault="0015662C" w:rsidP="0015662C" w:rsidR="0015662C">
      <w:pPr>
        <w:spacing w:lineRule="auto" w:line="240" w:after="0"/>
        <w:jc w:val="both"/>
      </w:pPr>
      <w:r>
        <w:t xml:space="preserve">- direktor dužnika </w:t>
      </w:r>
      <w:r w:rsidR="00BE4E67" w:rsidRPr="00BE4E67">
        <w:t>Zoran Korša, Velika Branjska, Velika Branjska 3</w:t>
      </w:r>
    </w:p>
    <w:p w:rsidRDefault="00E17CBA" w:rsidP="001566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7762" w:rsidP="00CD4711" w:rsidR="00697762">
      <w:pPr>
        <w:spacing w:lineRule="auto" w:line="240" w:after="0"/>
      </w:pPr>
      <w:r>
        <w:separator/>
      </w:r>
    </w:p>
  </w:endnote>
  <w:endnote w:id="0" w:type="continuationSeparator">
    <w:p w:rsidRDefault="00697762" w:rsidP="00CD4711" w:rsidR="0069776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7762" w:rsidP="00CD4711" w:rsidR="00697762">
      <w:pPr>
        <w:spacing w:lineRule="auto" w:line="240" w:after="0"/>
      </w:pPr>
      <w:r>
        <w:separator/>
      </w:r>
    </w:p>
  </w:footnote>
  <w:footnote w:id="0" w:type="continuationSeparator">
    <w:p w:rsidRDefault="00697762" w:rsidP="00CD4711" w:rsidR="0069776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373D">
          <w:rPr>
            <w:noProof/>
          </w:rPr>
          <w:t>2</w:t>
        </w:r>
        <w:r>
          <w:fldChar w:fldCharType="end"/>
        </w:r>
      </w:p>
    </w:sdtContent>
  </w:sdt>
  <w:p w:rsidRDefault="00AD116D" w:rsidP="00AD116D" w:rsidR="00AD116D" w:rsidRPr="005207B1">
    <w:pPr>
      <w:pStyle w:val="Zaglavlje"/>
      <w:jc w:val="right"/>
    </w:pPr>
    <w:r>
      <w:t>Poslovni broj: 2 St-</w:t>
    </w:r>
    <w:r w:rsidR="00801929">
      <w:t>677</w:t>
    </w:r>
    <w:r w:rsidRPr="005207B1">
      <w:t>/16-</w:t>
    </w:r>
    <w:r w:rsidR="008A6F1B">
      <w:t>8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57F07"/>
    <w:rsid w:val="00066C4E"/>
    <w:rsid w:val="00077412"/>
    <w:rsid w:val="000A275A"/>
    <w:rsid w:val="00104FDD"/>
    <w:rsid w:val="0015662C"/>
    <w:rsid w:val="00195D08"/>
    <w:rsid w:val="001A2133"/>
    <w:rsid w:val="001D0CA0"/>
    <w:rsid w:val="001D4C37"/>
    <w:rsid w:val="002B745B"/>
    <w:rsid w:val="002F4DC4"/>
    <w:rsid w:val="00307F53"/>
    <w:rsid w:val="003275CE"/>
    <w:rsid w:val="0035191A"/>
    <w:rsid w:val="0035755D"/>
    <w:rsid w:val="0038484B"/>
    <w:rsid w:val="003A35DB"/>
    <w:rsid w:val="003B6C29"/>
    <w:rsid w:val="003C532A"/>
    <w:rsid w:val="003C596F"/>
    <w:rsid w:val="00400A22"/>
    <w:rsid w:val="00422C42"/>
    <w:rsid w:val="00440457"/>
    <w:rsid w:val="00451755"/>
    <w:rsid w:val="00484C16"/>
    <w:rsid w:val="00505DB1"/>
    <w:rsid w:val="005070A0"/>
    <w:rsid w:val="005207B1"/>
    <w:rsid w:val="005325BE"/>
    <w:rsid w:val="00547BA8"/>
    <w:rsid w:val="0055467A"/>
    <w:rsid w:val="00583C9D"/>
    <w:rsid w:val="005C102C"/>
    <w:rsid w:val="005D721C"/>
    <w:rsid w:val="005F04AA"/>
    <w:rsid w:val="00605C60"/>
    <w:rsid w:val="00620156"/>
    <w:rsid w:val="00662E56"/>
    <w:rsid w:val="006727F0"/>
    <w:rsid w:val="00697762"/>
    <w:rsid w:val="006A4DA1"/>
    <w:rsid w:val="006A5264"/>
    <w:rsid w:val="006D7FF6"/>
    <w:rsid w:val="007123C6"/>
    <w:rsid w:val="00716D2A"/>
    <w:rsid w:val="00745638"/>
    <w:rsid w:val="007678B4"/>
    <w:rsid w:val="00777F98"/>
    <w:rsid w:val="00790171"/>
    <w:rsid w:val="007C532B"/>
    <w:rsid w:val="00801929"/>
    <w:rsid w:val="00804BB0"/>
    <w:rsid w:val="00822D9B"/>
    <w:rsid w:val="008768BC"/>
    <w:rsid w:val="008A6F1B"/>
    <w:rsid w:val="008E5BE7"/>
    <w:rsid w:val="008F4174"/>
    <w:rsid w:val="0092027E"/>
    <w:rsid w:val="00943AB3"/>
    <w:rsid w:val="00960A0B"/>
    <w:rsid w:val="0096218E"/>
    <w:rsid w:val="00980C3B"/>
    <w:rsid w:val="00A710AC"/>
    <w:rsid w:val="00AA771F"/>
    <w:rsid w:val="00AC1C85"/>
    <w:rsid w:val="00AC1CAE"/>
    <w:rsid w:val="00AC256F"/>
    <w:rsid w:val="00AC4BF5"/>
    <w:rsid w:val="00AD116D"/>
    <w:rsid w:val="00B23A1B"/>
    <w:rsid w:val="00B41716"/>
    <w:rsid w:val="00B64216"/>
    <w:rsid w:val="00BB07B4"/>
    <w:rsid w:val="00BE4E67"/>
    <w:rsid w:val="00C04790"/>
    <w:rsid w:val="00C30BDC"/>
    <w:rsid w:val="00CC2EF9"/>
    <w:rsid w:val="00CD4711"/>
    <w:rsid w:val="00CF088E"/>
    <w:rsid w:val="00D113A9"/>
    <w:rsid w:val="00D75765"/>
    <w:rsid w:val="00DC0A4C"/>
    <w:rsid w:val="00E01330"/>
    <w:rsid w:val="00E17CBA"/>
    <w:rsid w:val="00E87994"/>
    <w:rsid w:val="00EB0C64"/>
    <w:rsid w:val="00EC2B21"/>
    <w:rsid w:val="00F7065E"/>
    <w:rsid w:val="00F91FA6"/>
    <w:rsid w:val="00FE31DC"/>
    <w:rsid w:val="00FE3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7F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7F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7F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7F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7F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7F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7F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7F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7F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7F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</izvorni_sadrzaj>
    <derivirana_varijabla naziv="DomainObject.Predmet.Broj_1">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St-677/2016</izvorni_sadrzaj>
    <derivirana_varijabla naziv="DomainObject.Predmet.OznakaBroj_1">St-677/2016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KORŠA j.d.o.o. za usluge i trgovinu</izvorni_sadrzaj>
    <derivirana_varijabla naziv="DomainObject.Predmet.ProtustrankaFormated_1">  KORŠA j.d.o.o. za usluge i trgovinu</derivirana_varijabla>
  </DomainObject.Predmet.ProtustrankaFormated>
  <DomainObject.Predmet.ProtustrankaFormatedOIB>
    <izvorni_sadrzaj>  KORŠA j.d.o.o. za usluge i trgovinu, OIB 85960938908</izvorni_sadrzaj>
    <derivirana_varijabla naziv="DomainObject.Predmet.ProtustrankaFormatedOIB_1">  KORŠA j.d.o.o. za usluge i trgovinu, OIB 85960938908</derivirana_varijabla>
  </DomainObject.Predmet.ProtustrankaFormatedOIB>
  <DomainObject.Predmet.ProtustrankaFormatedWithAdress>
    <izvorni_sadrzaj> KORŠA j.d.o.o. za usluge i trgovinu, Velika Branjska 3, 48306 Velika Branjska</izvorni_sadrzaj>
    <derivirana_varijabla naziv="DomainObject.Predmet.ProtustrankaFormatedWithAdress_1"> KORŠA j.d.o.o. za usluge i trgovinu, Velika Branjska 3, 48306 Velika Branjska</derivirana_varijabla>
  </DomainObject.Predmet.ProtustrankaFormatedWithAdress>
  <DomainObject.Predmet.ProtustrankaFormatedWithAdressOIB>
    <izvorni_sadrzaj> KORŠA j.d.o.o. za usluge i trgovinu, OIB 85960938908, Velika Branjska 3, 48306 Velika Branjska</izvorni_sadrzaj>
    <derivirana_varijabla naziv="DomainObject.Predmet.ProtustrankaFormatedWithAdressOIB_1"> KORŠA j.d.o.o. za usluge i trgovinu, OIB 85960938908, Velika Branjska 3, 48306 Velika Branjska</derivirana_varijabla>
  </DomainObject.Predmet.ProtustrankaFormatedWithAdressOIB>
  <DomainObject.Predmet.ProtustrankaWithAdress>
    <izvorni_sadrzaj>KORŠA j.d.o.o. za usluge i trgovinu Velika Branjska 3, 48306 Velika Branjska</izvorni_sadrzaj>
    <derivirana_varijabla naziv="DomainObject.Predmet.ProtustrankaWithAdress_1">KORŠA j.d.o.o. za usluge i trgovinu Velika Branjska 3, 48306 Velika Branjska</derivirana_varijabla>
  </DomainObject.Predmet.ProtustrankaWithAdress>
  <DomainObject.Predmet.ProtustrankaWithAdressOIB>
    <izvorni_sadrzaj>KORŠA j.d.o.o. za usluge i trgovinu, OIB 85960938908, Velika Branjska 3, 48306 Velika Branjska</izvorni_sadrzaj>
    <derivirana_varijabla naziv="DomainObject.Predmet.ProtustrankaWithAdressOIB_1">KORŠA j.d.o.o. za usluge i trgovinu, OIB 85960938908, Velika Branjska 3, 48306 Velika Branjska</derivirana_varijabla>
  </DomainObject.Predmet.ProtustrankaWithAdressOIB>
  <DomainObject.Predmet.ProtustrankaNazivFormated>
    <izvorni_sadrzaj>KORŠA j.d.o.o. za usluge i trgovinu</izvorni_sadrzaj>
    <derivirana_varijabla naziv="DomainObject.Predmet.ProtustrankaNazivFormated_1">KORŠA j.d.o.o. za usluge i trgovinu</derivirana_varijabla>
  </DomainObject.Predmet.ProtustrankaNazivFormated>
  <DomainObject.Predmet.ProtustrankaNazivFormatedOIB>
    <izvorni_sadrzaj>KORŠA j.d.o.o. za usluge i trgovinu, OIB 85960938908</izvorni_sadrzaj>
    <derivirana_varijabla naziv="DomainObject.Predmet.ProtustrankaNazivFormatedOIB_1">KORŠA j.d.o.o. za usluge i trgovinu, OIB 85960938908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7282.68</izvorni_sadrzaj>
    <derivirana_varijabla naziv="DomainObject.Predmet.TrenutnaVrijednost_1">7282.68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KORŠA j.d.o.o. za usluge i trgovinu</item>
    </izvorni_sadrzaj>
    <derivirana_varijabla naziv="DomainObject.Predmet.ProtuStrankaListFormated_1">
      <item>KORŠA j.d.o.o. za usluge i trgovinu</item>
    </derivirana_varijabla>
  </DomainObject.Predmet.ProtuStrankaListFormated>
  <DomainObject.Predmet.ProtuStrankaListFormatedOIB>
    <izvorni_sadrzaj>
      <item>KORŠA j.d.o.o. za usluge i trgovinu, OIB 85960938908</item>
    </izvorni_sadrzaj>
    <derivirana_varijabla naziv="DomainObject.Predmet.ProtuStrankaListFormatedOIB_1">
      <item>KORŠA j.d.o.o. za usluge i trgovinu, OIB 85960938908</item>
    </derivirana_varijabla>
  </DomainObject.Predmet.ProtuStrankaListFormatedOIB>
  <DomainObject.Predmet.ProtuStrankaListFormatedWithAdress>
    <izvorni_sadrzaj>
      <item>KORŠA j.d.o.o. za usluge i trgovinu, Velika Branjska 3, 48306 Velika Branjska</item>
    </izvorni_sadrzaj>
    <derivirana_varijabla naziv="DomainObject.Predmet.ProtuStrankaListFormatedWithAdress_1">
      <item>KORŠA j.d.o.o. za usluge i trgovinu, Velika Branjska 3, 48306 Velika Branjska</item>
    </derivirana_varijabla>
  </DomainObject.Predmet.ProtuStrankaListFormatedWithAdress>
  <DomainObject.Predmet.ProtuStrankaListFormatedWithAdressOIB>
    <izvorni_sadrzaj>
      <item>KORŠA j.d.o.o. za usluge i trgovinu, OIB 85960938908, Velika Branjska 3, 48306 Velika Branjska</item>
    </izvorni_sadrzaj>
    <derivirana_varijabla naziv="DomainObject.Predmet.ProtuStrankaListFormatedWithAdressOIB_1">
      <item>KORŠA j.d.o.o. za usluge i trgovinu, OIB 85960938908, Velika Branjska 3, 48306 Velika Branjska</item>
    </derivirana_varijabla>
  </DomainObject.Predmet.ProtuStrankaListFormatedWithAdressOIB>
  <DomainObject.Predmet.ProtuStrankaListNazivFormated>
    <izvorni_sadrzaj>
      <item>KORŠA j.d.o.o. za usluge i trgovinu</item>
    </izvorni_sadrzaj>
    <derivirana_varijabla naziv="DomainObject.Predmet.ProtuStrankaListNazivFormated_1">
      <item>KORŠA j.d.o.o. za usluge i trgovinu</item>
    </derivirana_varijabla>
  </DomainObject.Predmet.ProtuStrankaListNazivFormated>
  <DomainObject.Predmet.ProtuStrankaListNazivFormatedOIB>
    <izvorni_sadrzaj>
      <item>KORŠA j.d.o.o. za usluge i trgovinu, OIB 85960938908</item>
    </izvorni_sadrzaj>
    <derivirana_varijabla naziv="DomainObject.Predmet.ProtuStrankaListNazivFormatedOIB_1">
      <item>KORŠA j.d.o.o. za usluge i trgovinu, OIB 85960938908</item>
    </derivirana_varijabla>
  </DomainObject.Predmet.ProtuStrankaListNazivFormatedOIB>
  <DomainObject.Predmet.OstaliListFormated>
    <izvorni_sadrzaj>
      <item>sudski registar</item>
      <item>Zoran Korša</item>
    </izvorni_sadrzaj>
    <derivirana_varijabla naziv="DomainObject.Predmet.OstaliListFormated_1">
      <item>sudski registar</item>
      <item>Zoran Korša</item>
    </derivirana_varijabla>
  </DomainObject.Predmet.OstaliListFormated>
  <DomainObject.Predmet.OstaliListFormatedOIB>
    <izvorni_sadrzaj>
      <item>sudski registar</item>
      <item>Zoran Korša, OIB 07731013407</item>
    </izvorni_sadrzaj>
    <derivirana_varijabla naziv="DomainObject.Predmet.OstaliListFormatedOIB_1">
      <item>sudski registar</item>
      <item>Zoran Korša, OIB 07731013407</item>
    </derivirana_varijabla>
  </DomainObject.Predmet.OstaliListFormatedOIB>
  <DomainObject.Predmet.OstaliListFormatedWithAdress>
    <izvorni_sadrzaj>
      <item>sudski registar</item>
      <item>Zoran Korša, Velika Branjska 3, 48306 Velika Branjska</item>
    </izvorni_sadrzaj>
    <derivirana_varijabla naziv="DomainObject.Predmet.OstaliListFormatedWithAdress_1">
      <item>sudski registar</item>
      <item>Zoran Korša, Velika Branjska 3, 48306 Velika Branjska</item>
    </derivirana_varijabla>
  </DomainObject.Predmet.OstaliListFormatedWithAdress>
  <DomainObject.Predmet.OstaliListFormatedWithAdressOIB>
    <izvorni_sadrzaj>
      <item>sudski registar</item>
      <item>Zoran Korša, OIB 07731013407, Velika Branjska 3, 48306 Velika Branjska</item>
    </izvorni_sadrzaj>
    <derivirana_varijabla naziv="DomainObject.Predmet.OstaliListFormatedWithAdressOIB_1">
      <item>sudski registar</item>
      <item>Zoran Korša, OIB 07731013407, Velika Branjska 3, 48306 Velika Branjska</item>
    </derivirana_varijabla>
  </DomainObject.Predmet.OstaliListFormatedWithAdressOIB>
  <DomainObject.Predmet.OstaliListNazivFormated>
    <izvorni_sadrzaj>
      <item>sudski registar</item>
      <item>Zoran Korša</item>
    </izvorni_sadrzaj>
    <derivirana_varijabla naziv="DomainObject.Predmet.OstaliListNazivFormated_1">
      <item>sudski registar</item>
      <item>Zoran Korša</item>
    </derivirana_varijabla>
  </DomainObject.Predmet.OstaliListNazivFormated>
  <DomainObject.Predmet.OstaliListNazivFormatedOIB>
    <izvorni_sadrzaj>
      <item>sudski registar</item>
      <item>Zoran Korša, OIB 07731013407</item>
    </izvorni_sadrzaj>
    <derivirana_varijabla naziv="DomainObject.Predmet.OstaliListNazivFormatedOIB_1">
      <item>sudski registar</item>
      <item>Zoran Korša, OIB 07731013407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KORŠA j.d.o.o. za usluge i trgovinu</izvorni_sadrzaj>
    <derivirana_varijabla naziv="DomainObject.Predmet.ProtustrankaIDrugi_1">KORŠA j.d.o.o. za usluge i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KORŠA j.d.o.o. za usluge i trgovinu, OIB 85960938908, Velika Branjska 3, 48306 Velika Branjska</izvorni_sadrzaj>
    <derivirana_varijabla naziv="DomainObject.Predmet.ProtustrankaIDrugiAdressOIB_1">KORŠA j.d.o.o. za usluge i trgovinu, OIB 85960938908, Velika Branjska 3, 48306 Velika Branjska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KORŠA j.d.o.o. za usluge i trgovinu</item>
      <item>sudski registar</item>
      <item>Zoran Korša</item>
    </izvorni_sadrzaj>
    <derivirana_varijabla naziv="DomainObject.Predmet.SudioniciListNaziv_1">
      <item>Financijska agencija</item>
      <item>KORŠA j.d.o.o. za usluge i trgovinu</item>
      <item>sudski registar</item>
      <item>Zoran Korša</item>
    </derivirana_varijabla>
  </DomainObject.Predmet.SudioniciListNaziv>
  <DomainObject.Predmet.SudioniciListAdressOIB>
    <izvorni_sadrzaj>
      <item>Financijska agencija, OIB 85821130368</item>
      <item>KORŠA j.d.o.o. za usluge i trgovinu, OIB 85960938908, Velika Branjska 3,48306 Velika Branjska</item>
      <item>sudski registar</item>
      <item>Zoran Korša, OIB 07731013407, Velika Branjska 3,48306 Velika Branjska</item>
    </izvorni_sadrzaj>
    <derivirana_varijabla naziv="DomainObject.Predmet.SudioniciListAdressOIB_1">
      <item>Financijska agencija, OIB 85821130368</item>
      <item>KORŠA j.d.o.o. za usluge i trgovinu, OIB 85960938908, Velika Branjska 3,48306 Velika Branjska</item>
      <item>sudski registar</item>
      <item>Zoran Korša, OIB 07731013407, Velika Branjska 3,48306 Velika Branjska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85960938908</item>
      <item>, OIB null</item>
      <item>, OIB 07731013407</item>
    </izvorni_sadrzaj>
    <derivirana_varijabla naziv="DomainObject.Predmet.SudioniciListNazivOIB_1">
      <item>, OIB 85821130368</item>
      <item>, OIB 85960938908</item>
      <item>, OIB null</item>
      <item>, OIB 07731013407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7BB1E1-E0D1-48C3-9D47-F7C1FEDA93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369</properties:Words>
  <properties:Characters>1923</properties:Characters>
  <properties:Lines>73</properties:Lines>
  <properties:Paragraphs>28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2016-07-18T07:16:00Z</dcterms:created>
  <dc:creator>Maja Valušnig</dc:creator>
  <cp:lastModifiedBy>Nevenka Vuković</cp:lastModifiedBy>
  <cp:lastPrinted>2016-07-18T07:27:00Z</cp:lastPrinted>
  <dcterms:modified xmlns:xsi="http://www.w3.org/2001/XMLSchema-instance" xsi:type="dcterms:W3CDTF">2016-07-18T07:28:00Z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