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1e0d" w14:paraId="fe21e0d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BB65DC">
        <w:t>773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BB65DC">
        <w:t xml:space="preserve">POLJOPRIVREDANA ZADRUGA BILI BRIG - VISOVAC, Rupe, Radnići 114, Skradin, OIB: 49231112407 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015E9C">
        <w:t>1</w:t>
      </w:r>
      <w:r w:rsidR="00BB65DC">
        <w:t>8. travnja 2016.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BB65DC">
        <w:t xml:space="preserve">POLJOPRIVREDANA ZADRUGA BILI BRIG - VISOVAC, Rupe, Radnići 114, Skradin, OIB: 49231112407 </w:t>
      </w:r>
      <w:r w:rsidR="007046CC">
        <w:t xml:space="preserve">, sa danom </w:t>
      </w:r>
      <w:r w:rsidR="00015E9C">
        <w:t>1</w:t>
      </w:r>
      <w:r w:rsidR="00BB65DC">
        <w:t>8. travnja 2016. godine</w:t>
      </w:r>
      <w:r w:rsidR="007046CC">
        <w:t xml:space="preserve">, </w:t>
      </w:r>
      <w:r w:rsidR="00015E9C">
        <w:t xml:space="preserve">u 14.00 sati, </w:t>
      </w:r>
      <w:r w:rsidR="007046CC">
        <w:t xml:space="preserve">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 xml:space="preserve">Za stečajnog upravitelja u ovom skraćenom stečajnom postupku imenuje </w:t>
      </w:r>
      <w:r w:rsidR="00015E9C">
        <w:t>Jelenko Lehki iz Zagreba, Pavla Hatza 10, OIB: 96068307857.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BB65DC">
        <w:t xml:space="preserve">POLJOPRIVREDANA ZADRUGA BILI BRIG - VISOVAC, Rupe, Radnići 114, Skradin, OIB: 49231112407 </w:t>
      </w:r>
      <w:r>
        <w:t xml:space="preserve">, sa danom </w:t>
      </w:r>
      <w:r w:rsidR="00015E9C">
        <w:t>1</w:t>
      </w:r>
      <w:r w:rsidR="00BB65DC">
        <w:t>8. travnja 2016.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2</w:t>
      </w:r>
      <w:r w:rsidR="00BB65DC">
        <w:t>7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BB65DC">
        <w:t xml:space="preserve">POLJOPRIVREDANA ZADRUGA BILI BRIG - VISOVAC, Rupe, Radnići 114, Skradin, OIB: 49231112407 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BB65DC">
        <w:t>773</w:t>
      </w:r>
      <w:r>
        <w:t>/2015</w:t>
      </w:r>
      <w:r w:rsidR="007046CC">
        <w:t xml:space="preserve"> od dana </w:t>
      </w:r>
      <w:r w:rsidR="00BB65DC">
        <w:t>04. prosinca</w:t>
      </w:r>
      <w:r w:rsidR="00A4361C">
        <w:t xml:space="preserve">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BB65DC">
        <w:t>04. prosinca</w:t>
      </w:r>
      <w:r w:rsidR="00A4361C">
        <w:t xml:space="preserve">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015E9C">
        <w:t>1</w:t>
      </w:r>
      <w:r w:rsidR="00BB65DC">
        <w:t>8. travnja 2016.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</w:t>
      </w:r>
      <w:r w:rsidR="00015E9C">
        <w:t>dužniku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A63F60" w:rsidP="00A63F60" w:rsidR="00A63F60">
      <w:r>
        <w:t>6. porezna uprava, ispostava Šibenik</w:t>
      </w:r>
    </w:p>
    <w:p w:rsidRDefault="00A63F60" w:rsidP="00A63F60" w:rsidR="00A63F60">
      <w:r>
        <w:t>7. ŽDO, Građansko-upravni odjel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D90" w:rsidP="00EB4DE6" w:rsidR="00FF6D90">
      <w:r>
        <w:separator/>
      </w:r>
    </w:p>
  </w:endnote>
  <w:endnote w:id="0" w:type="continuationSeparator">
    <w:p w:rsidRDefault="00FF6D90" w:rsidP="00EB4DE6" w:rsidR="00FF6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D90" w:rsidP="00EB4DE6" w:rsidR="00FF6D90">
      <w:r>
        <w:separator/>
      </w:r>
    </w:p>
  </w:footnote>
  <w:footnote w:id="0" w:type="continuationSeparator">
    <w:p w:rsidRDefault="00FF6D90" w:rsidP="00EB4DE6" w:rsidR="00FF6D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14309F">
      <w:rPr>
        <w:noProof/>
      </w:rPr>
      <w:t>2</w:t>
    </w:r>
    <w:r>
      <w:fldChar w:fldCharType="end"/>
    </w:r>
    <w:r>
      <w:t xml:space="preserve">                            </w:t>
    </w:r>
    <w:r w:rsidR="00015E9C">
      <w:t xml:space="preserve">                        9 St-773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15E9C"/>
    <w:rsid w:val="0004786B"/>
    <w:rsid w:val="000562B5"/>
    <w:rsid w:val="00061915"/>
    <w:rsid w:val="000F68AC"/>
    <w:rsid w:val="00122CE6"/>
    <w:rsid w:val="0012595C"/>
    <w:rsid w:val="0014309F"/>
    <w:rsid w:val="0015754B"/>
    <w:rsid w:val="00167A45"/>
    <w:rsid w:val="0017049D"/>
    <w:rsid w:val="001A052D"/>
    <w:rsid w:val="001A1043"/>
    <w:rsid w:val="001F5F1A"/>
    <w:rsid w:val="0020797C"/>
    <w:rsid w:val="00221738"/>
    <w:rsid w:val="00245AAE"/>
    <w:rsid w:val="00270605"/>
    <w:rsid w:val="002A3D3A"/>
    <w:rsid w:val="002A577B"/>
    <w:rsid w:val="002B4B1E"/>
    <w:rsid w:val="003038A0"/>
    <w:rsid w:val="00347B56"/>
    <w:rsid w:val="00353ACD"/>
    <w:rsid w:val="003F271C"/>
    <w:rsid w:val="004052EA"/>
    <w:rsid w:val="004D127C"/>
    <w:rsid w:val="004D1A15"/>
    <w:rsid w:val="004E0233"/>
    <w:rsid w:val="00512737"/>
    <w:rsid w:val="00527C04"/>
    <w:rsid w:val="00575BD4"/>
    <w:rsid w:val="005944A7"/>
    <w:rsid w:val="005A65D7"/>
    <w:rsid w:val="005D784B"/>
    <w:rsid w:val="005E392A"/>
    <w:rsid w:val="00640F3D"/>
    <w:rsid w:val="00641917"/>
    <w:rsid w:val="00693FAB"/>
    <w:rsid w:val="006951CE"/>
    <w:rsid w:val="006B0D58"/>
    <w:rsid w:val="006E3CDE"/>
    <w:rsid w:val="006E5648"/>
    <w:rsid w:val="007046CC"/>
    <w:rsid w:val="00744774"/>
    <w:rsid w:val="00760461"/>
    <w:rsid w:val="00765CC8"/>
    <w:rsid w:val="00791DC6"/>
    <w:rsid w:val="007A70EC"/>
    <w:rsid w:val="007F02FD"/>
    <w:rsid w:val="008068F2"/>
    <w:rsid w:val="008074FB"/>
    <w:rsid w:val="0083216F"/>
    <w:rsid w:val="0085146B"/>
    <w:rsid w:val="00867989"/>
    <w:rsid w:val="008B03EF"/>
    <w:rsid w:val="008B163C"/>
    <w:rsid w:val="008B205A"/>
    <w:rsid w:val="009229A6"/>
    <w:rsid w:val="009D1154"/>
    <w:rsid w:val="009D6110"/>
    <w:rsid w:val="009F4ED6"/>
    <w:rsid w:val="00A05719"/>
    <w:rsid w:val="00A30D2E"/>
    <w:rsid w:val="00A4361C"/>
    <w:rsid w:val="00A63F60"/>
    <w:rsid w:val="00AC5066"/>
    <w:rsid w:val="00AE6B36"/>
    <w:rsid w:val="00B73BD2"/>
    <w:rsid w:val="00BB65DC"/>
    <w:rsid w:val="00BE7020"/>
    <w:rsid w:val="00BF0B58"/>
    <w:rsid w:val="00C07A69"/>
    <w:rsid w:val="00C2699B"/>
    <w:rsid w:val="00C36B21"/>
    <w:rsid w:val="00C53C77"/>
    <w:rsid w:val="00C63B34"/>
    <w:rsid w:val="00C84E3C"/>
    <w:rsid w:val="00C86E8D"/>
    <w:rsid w:val="00CB4E78"/>
    <w:rsid w:val="00CC19DD"/>
    <w:rsid w:val="00CD2D78"/>
    <w:rsid w:val="00D140B1"/>
    <w:rsid w:val="00D3065F"/>
    <w:rsid w:val="00E04CB1"/>
    <w:rsid w:val="00E113E9"/>
    <w:rsid w:val="00E1175B"/>
    <w:rsid w:val="00E83EE3"/>
    <w:rsid w:val="00EB4DE6"/>
    <w:rsid w:val="00EC15DD"/>
    <w:rsid w:val="00F2096A"/>
    <w:rsid w:val="00F85021"/>
    <w:rsid w:val="00FC21B3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1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9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9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9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9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1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9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9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9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9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St-773/2015-5</izvorni_sadrzaj>
    <derivirana_varijabla naziv="DomainObject.Oznaka_1">St-773/2015-5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2016.</izvorni_sadrzaj>
    <derivirana_varijabla naziv="DomainObject.Predmet.DatumRjesavanja_1">18.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St-773/2015</izvorni_sadrzaj>
    <derivirana_varijabla naziv="DomainObject.Predmet.OznakaBroj_1">St-773/2015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 za proizvodnju ulja, preradu i konzerviranje voća i povrća BILI BRIG-VISOVACBILI BRIG - VISOVAC</izvorni_sadrzaj>
    <derivirana_varijabla naziv="DomainObject.Predmet.ProtustrankaFormated_1">  POLJOPRIVREDNA ZADRUGA  za proizvodnju ulja, preradu i konzerviranje voća i povrća BILI BRIG-VISOVACBILI BRIG - VISOVAC</derivirana_varijabla>
  </DomainObject.Predmet.ProtustrankaFormated>
  <DomainObject.Predmet.ProtustrankaFormatedOIB>
    <izvorni_sadrzaj>  POLJOPRIVREDNA ZADRUGA  za proizvodnju ulja, preradu i konzerviranje voća i povrća BILI BRIG-VISOVACBILI BRIG - VISOVAC, OIB 49231112407</izvorni_sadrzaj>
    <derivirana_varijabla naziv="DomainObject.Predmet.ProtustrankaFormatedOIB_1">  POLJOPRIVREDNA ZADRUGA  za proizvodnju ulja, preradu i konzerviranje voća i povrća BILI BRIG-VISOVACBILI BRIG - VISOVAC, OIB 49231112407</derivirana_varijabla>
  </DomainObject.Predmet.ProtustrankaFormatedOIB>
  <DomainObject.Predmet.ProtustrankaFormatedWithAdress>
    <izvorni_sadrzaj> POLJOPRIVREDNA ZADRUGA  za proizvodnju ulja, preradu i konzerviranje voća i povrća BILI BRIG-VISOVACBILI BRIG - VISOVAC, Rupe, Radnići br. 114, 22222 Skradin</izvorni_sadrzaj>
    <derivirana_varijabla naziv="DomainObject.Predmet.ProtustrankaFormatedWithAdress_1"> POLJOPRIVREDNA ZADRUGA  za proizvodnju ulja, preradu i konzerviranje voća i povrća BILI BRIG-VISOVACBILI BRIG - VISOVAC, Rupe, Radnići br. 114, 22222 Skradin</derivirana_varijabla>
  </DomainObject.Predmet.ProtustrankaFormatedWithAdress>
  <DomainObject.Predmet.ProtustrankaFormatedWithAdressOIB>
    <izvorni_sadrzaj> POLJOPRIVREDNA ZADRUGA  za proizvodnju ulja, preradu i konzerviranje voća i povrća BILI BRIG-VISOVACBILI BRIG - VISOVAC, OIB 49231112407, Rupe, Radnići br. 114, 22222 Skradin</izvorni_sadrzaj>
    <derivirana_varijabla naziv="DomainObject.Predmet.ProtustrankaFormatedWithAdressOIB_1"> POLJOPRIVREDNA ZADRUGA  za proizvodnju ulja, preradu i konzerviranje voća i povrća BILI BRIG-VISOVACBILI BRIG - VISOVAC, OIB 49231112407, Rupe, Radnići br. 114, 22222 Skradin</derivirana_varijabla>
  </DomainObject.Predmet.ProtustrankaFormatedWithAdressOIB>
  <DomainObject.Predmet.ProtustrankaWithAdress>
    <izvorni_sadrzaj>POLJOPRIVREDNA ZADRUGA  za proizvodnju ulja, preradu i konzerviranje voća i povrća BILI BRIG-VISOVACBILI BRIG - VISOVAC Rupe, Radnići br. 114, 22222 Skradin</izvorni_sadrzaj>
    <derivirana_varijabla naziv="DomainObject.Predmet.ProtustrankaWithAdress_1">POLJOPRIVREDNA ZADRUGA  za proizvodnju ulja, preradu i konzerviranje voća i povrća BILI BRIG-VISOVACBILI BRIG - VISOVAC Rupe, Radnići br. 114, 22222 Skradin</derivirana_varijabla>
  </DomainObject.Predmet.ProtustrankaWithAdress>
  <DomainObject.Predmet.ProtustrankaWithAdressOIB>
    <izvorni_sadrzaj>POLJOPRIVREDNA ZADRUGA  za proizvodnju ulja, preradu i konzerviranje voća i povrća BILI BRIG-VISOVACBILI BRIG - VISOVAC, OIB 49231112407, Rupe, Radnići br. 114, 22222 Skradin</izvorni_sadrzaj>
    <derivirana_varijabla naziv="DomainObject.Predmet.ProtustrankaWithAdressOIB_1">POLJOPRIVREDNA ZADRUGA  za proizvodnju ulja, preradu i konzerviranje voća i povrća BILI BRIG-VISOVACBILI BRIG - VISOVAC, OIB 49231112407, Rupe, Radnići br. 114, 22222 Skradin</derivirana_varijabla>
  </DomainObject.Predmet.ProtustrankaWithAdressOIB>
  <DomainObject.Predmet.ProtustrankaNazivFormated>
    <izvorni_sadrzaj>POLJOPRIVREDNA ZADRUGA  za proizvodnju ulja, preradu i konzerviranje voća i povrća BILI BRIG-VISOVACBILI BRIG - VISOVAC</izvorni_sadrzaj>
    <derivirana_varijabla naziv="DomainObject.Predmet.ProtustrankaNazivFormated_1">POLJOPRIVREDNA ZADRUGA  za proizvodnju ulja, preradu i konzerviranje voća i povrća BILI BRIG-VISOVACBILI BRIG - VISOVAC</derivirana_varijabla>
  </DomainObject.Predmet.ProtustrankaNazivFormated>
  <DomainObject.Predmet.ProtustrankaNazivFormatedOIB>
    <izvorni_sadrzaj>POLJOPRIVREDNA ZADRUGA  za proizvodnju ulja, preradu i konzerviranje voća i povrća BILI BRIG-VISOVACBILI BRIG - VISOVAC, OIB 49231112407</izvorni_sadrzaj>
    <derivirana_varijabla naziv="DomainObject.Predmet.ProtustrankaNazivFormatedOIB_1">POLJOPRIVREDNA ZADRUGA  za proizvodnju ulja, preradu i konzerviranje voća i povrća BILI BRIG-VISOVACBILI BRIG - VISOVAC, OIB 49231112407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 za proizvodnju ulja, preradu i konzerviranje voća i povrća BILI BRIG-VISOVACBILI BRIG - VISOVAC</item>
    </izvorni_sadrzaj>
    <derivirana_varijabla naziv="DomainObject.Predmet.ProtuStrankaListFormated_1">
      <item>POLJOPRIVREDNA ZADRUGA  za proizvodnju ulja, preradu i konzerviranje voća i povrća BILI BRIG-VISOVACBILI BRIG - VISOVAC</item>
    </derivirana_varijabla>
  </DomainObject.Predmet.ProtuStrankaListFormated>
  <DomainObject.Predmet.ProtuStrankaListFormatedOIB>
    <izvorni_sadrzaj>
      <item>POLJOPRIVREDNA ZADRUGA  za proizvodnju ulja, preradu i konzerviranje voća i povrća BILI BRIG-VISOVACBILI BRIG - VISOVAC, OIB 49231112407</item>
    </izvorni_sadrzaj>
    <derivirana_varijabla naziv="DomainObject.Predmet.ProtuStrankaListFormatedOIB_1">
      <item>POLJOPRIVREDNA ZADRUGA  za proizvodnju ulja, preradu i konzerviranje voća i povrća BILI BRIG-VISOVACBILI BRIG - VISOVAC, OIB 49231112407</item>
    </derivirana_varijabla>
  </DomainObject.Predmet.ProtuStrankaListFormatedOIB>
  <DomainObject.Predmet.ProtuStrankaListFormatedWithAdress>
    <izvorni_sadrzaj>
      <item>POLJOPRIVREDNA ZADRUGA  za proizvodnju ulja, preradu i konzerviranje voća i povrća BILI BRIG-VISOVACBILI BRIG - VISOVAC, Rupe, Radnići br. 114, 22222 Skradin</item>
    </izvorni_sadrzaj>
    <derivirana_varijabla naziv="DomainObject.Predmet.ProtuStrankaListFormatedWithAdress_1">
      <item>POLJOPRIVREDNA ZADRUGA  za proizvodnju ulja, preradu i konzerviranje voća i povrća BILI BRIG-VISOVACBILI BRIG - VISOVAC, Rupe, Radnići br. 114, 22222 Skradin</item>
    </derivirana_varijabla>
  </DomainObject.Predmet.ProtuStrankaListFormatedWithAdress>
  <DomainObject.Predmet.ProtuStrankaListFormatedWithAdressOIB>
    <izvorni_sadrzaj>
      <item>POLJOPRIVREDNA ZADRUGA  za proizvodnju ulja, preradu i konzerviranje voća i povrća BILI BRIG-VISOVACBILI BRIG - VISOVAC, OIB 49231112407, Rupe, Radnići br. 114, 22222 Skradin</item>
    </izvorni_sadrzaj>
    <derivirana_varijabla naziv="DomainObject.Predmet.ProtuStrankaListFormatedWithAdressOIB_1">
      <item>POLJOPRIVREDNA ZADRUGA  za proizvodnju ulja, preradu i konzerviranje voća i povrća BILI BRIG-VISOVACBILI BRIG - VISOVAC, OIB 49231112407, Rupe, Radnići br. 114, 22222 Skradin</item>
    </derivirana_varijabla>
  </DomainObject.Predmet.ProtuStrankaListFormatedWithAdressOIB>
  <DomainObject.Predmet.ProtuStrankaListNazivFormated>
    <izvorni_sadrzaj>
      <item>POLJOPRIVREDNA ZADRUGA  za proizvodnju ulja, preradu i konzerviranje voća i povrća BILI BRIG-VISOVACBILI BRIG - VISOVAC</item>
    </izvorni_sadrzaj>
    <derivirana_varijabla naziv="DomainObject.Predmet.ProtuStrankaListNazivFormated_1">
      <item>POLJOPRIVREDNA ZADRUGA  za proizvodnju ulja, preradu i konzerviranje voća i povrća BILI BRIG-VISOVACBILI BRIG - VISOVAC</item>
    </derivirana_varijabla>
  </DomainObject.Predmet.ProtuStrankaListNazivFormated>
  <DomainObject.Predmet.ProtuStrankaListNazivFormatedOIB>
    <izvorni_sadrzaj>
      <item>POLJOPRIVREDNA ZADRUGA  za proizvodnju ulja, preradu i konzerviranje voća i povrća BILI BRIG-VISOVACBILI BRIG - VISOVAC, OIB 49231112407</item>
    </izvorni_sadrzaj>
    <derivirana_varijabla naziv="DomainObject.Predmet.ProtuStrankaListNazivFormatedOIB_1">
      <item>POLJOPRIVREDNA ZADRUGA  za proizvodnju ulja, preradu i konzerviranje voća i povrća BILI BRIG-VISOVACBILI BRIG - VISOVAC, OIB 49231112407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St-773/2015-5</izvorni_sadrzaj>
    <derivirana_varijabla naziv="DomainObject.PoslovniBrojDokumenta_1">St-773/2015-5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 za proizvodnju ulja, preradu i konzerviranje voća i povrća BILI BRIG-VISOVACBILI BRIG - VISOVAC</izvorni_sadrzaj>
    <derivirana_varijabla naziv="DomainObject.Predmet.ProtustrankaIDrugi_1">POLJOPRIVREDNA ZADRUGA  za proizvodnju ulja, preradu i konzerviranje voća i povrća BILI BRIG-VISOVACBILI BRIG - VISOVAC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POLJOPRIVREDNA ZADRUGA  za proizvodnju ulja, preradu i konzerviranje voća i povrća BILI BRIG-VISOVACBILI BRIG - VISOVAC, OIB 49231112407, Rupe, Radnići br. 114, 22222 Skradin</izvorni_sadrzaj>
    <derivirana_varijabla naziv="DomainObject.Predmet.ProtustrankaIDrugiAdressOIB_1">POLJOPRIVREDNA ZADRUGA  za proizvodnju ulja, preradu i konzerviranje voća i povrća BILI BRIG-VISOVACBILI BRIG - VISOVAC, OIB 49231112407, Rupe, Radnići br. 114,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2016.</izvorni_sadrzaj>
    <derivirana_varijabla naziv="DomainObject.Predmet.OdlukaRjesenje.DatumDonosenjaOdluke_1">18.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St-773/2015-5</izvorni_sadrzaj>
    <derivirana_varijabla naziv="DomainObject.Predmet.OdlukaRjesenje.Oznaka_1">St-773/2015-5</derivirana_varijabla>
  </DomainObject.Predmet.OdlukaRjesenje.Oznaka>
  <DomainObject.Predmet.SudioniciListNaziv>
    <izvorni_sadrzaj>
      <item>FINA - Podružnica Šibenik</item>
      <item>POLJOPRIVREDNA ZADRUGA  za proizvodnju ulja, preradu i konzerviranje voća i povrća BILI BRIG-VISOVACBILI BRIG - VISOVAC</item>
    </izvorni_sadrzaj>
    <derivirana_varijabla naziv="DomainObject.Predmet.SudioniciListNaziv_1">
      <item>FINA - Podružnica Šibenik</item>
      <item>POLJOPRIVREDNA ZADRUGA  za proizvodnju ulja, preradu i konzerviranje voća i povrća BILI BRIG-VISOVACBILI BRIG - VISOVAC</item>
    </derivirana_varijabla>
  </DomainObject.Predmet.SudioniciListNaziv>
  <DomainObject.Predmet.SudioniciListAdressOIB>
    <izvorni_sadrzaj>
      <item>FINA - Podružnica Šibenik, OIB 85821130368, Perivoj Luje Maruna 1,22000 Šibenik</item>
      <item>POLJOPRIVREDNA ZADRUGA  za proizvodnju ulja, preradu i konzerviranje voća i povrća BILI BRIG-VISOVACBILI BRIG - VISOVAC, OIB 49231112407, Rupe, Radnići br. 114,22222 Skradin</item>
    </izvorni_sadrzaj>
    <derivirana_varijabla naziv="DomainObject.Predmet.SudioniciListAdressOIB_1">
      <item>FINA - Podružnica Šibenik, OIB 85821130368, Perivoj Luje Maruna 1,22000 Šibenik</item>
      <item>POLJOPRIVREDNA ZADRUGA  za proizvodnju ulja, preradu i konzerviranje voća i povrća BILI BRIG-VISOVACBILI BRIG - VISOVAC, OIB 49231112407, Rupe, Radnići br. 114,22222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49231112407</item>
    </izvorni_sadrzaj>
    <derivirana_varijabla naziv="DomainObject.Predmet.SudioniciListNazivOIB_1">
      <item>, OIB 85821130368</item>
      <item>, OIB 49231112407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484</properties:Words>
  <properties:Characters>2627</properties:Characters>
  <properties:Lines>98</properties:Lines>
  <properties:Paragraphs>31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2016-04-07T08:16:00Z</dcterms:created>
  <dc:creator>mgulin1</dc:creator>
  <cp:lastModifiedBy>Marina Gulin</cp:lastModifiedBy>
  <dcterms:modified xmlns:xsi="http://www.w3.org/2001/XMLSchema-instance" xsi:type="dcterms:W3CDTF">2016-04-18T09:57:00Z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St-773/2015-5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