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158e" w14:paraId="0d1158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4777F8">
        <w:t>6</w:t>
      </w:r>
      <w:r w:rsidR="00CF3EE7">
        <w:t>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proofErr w:type="spellStart"/>
      <w:r w:rsidR="00CF3EE7" w:rsidRPr="00CF3EE7">
        <w:t>PADRINA</w:t>
      </w:r>
      <w:proofErr w:type="spellEnd"/>
      <w:r w:rsidR="00CF3EE7" w:rsidRPr="00CF3EE7">
        <w:t xml:space="preserve"> j.d.o.o. za ugostiteljstvo</w:t>
      </w:r>
      <w:r w:rsidR="00CF3EE7">
        <w:t xml:space="preserve"> Vinkovci, Bana Jelačića 19, </w:t>
      </w:r>
      <w:proofErr w:type="spellStart"/>
      <w:r w:rsidR="00CF3EE7">
        <w:t>OIB</w:t>
      </w:r>
      <w:proofErr w:type="spellEnd"/>
      <w:r w:rsidR="00CF3EE7">
        <w:t xml:space="preserve">: </w:t>
      </w:r>
      <w:r w:rsidR="00CF3EE7" w:rsidRPr="00CF3EE7">
        <w:t>29102812869</w:t>
      </w:r>
      <w:r w:rsidR="00CF3EE7">
        <w:t xml:space="preserve">, </w:t>
      </w:r>
      <w:proofErr w:type="spellStart"/>
      <w:r w:rsidR="00CF3EE7">
        <w:t>MBS</w:t>
      </w:r>
      <w:proofErr w:type="spellEnd"/>
      <w:r w:rsidR="00CF3EE7">
        <w:t xml:space="preserve">: 030180969, </w:t>
      </w:r>
      <w:r>
        <w:t>temeljem članka 430. Stečajnog zakona (Narodne novine 71/15), dana</w:t>
      </w:r>
      <w:r w:rsidR="00920CF8">
        <w:t xml:space="preserve"> </w:t>
      </w:r>
      <w:r w:rsidR="0009428E">
        <w:t>2</w:t>
      </w:r>
      <w:r w:rsidR="004777F8">
        <w:t>3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4D53CB">
        <w:t>dužnikom</w:t>
      </w:r>
      <w:r w:rsidR="0009428E">
        <w:t xml:space="preserve"> </w:t>
      </w:r>
      <w:proofErr w:type="spellStart"/>
      <w:r w:rsidR="00CF3EE7" w:rsidRPr="00CF3EE7">
        <w:t>PADRINA</w:t>
      </w:r>
      <w:proofErr w:type="spellEnd"/>
      <w:r w:rsidR="00CF3EE7" w:rsidRPr="00CF3EE7">
        <w:t xml:space="preserve"> j.d.o.o. za ugostiteljstvo</w:t>
      </w:r>
      <w:r w:rsidR="00CF3EE7">
        <w:t xml:space="preserve"> Vinkovci, Bana Jelačića 19, </w:t>
      </w:r>
      <w:proofErr w:type="spellStart"/>
      <w:r w:rsidR="00CF3EE7">
        <w:t>OIB</w:t>
      </w:r>
      <w:proofErr w:type="spellEnd"/>
      <w:r w:rsidR="00CF3EE7">
        <w:t xml:space="preserve">: </w:t>
      </w:r>
      <w:r w:rsidR="00CF3EE7" w:rsidRPr="00CF3EE7">
        <w:t>29102812869</w:t>
      </w:r>
      <w:r w:rsidR="00CF3EE7">
        <w:t xml:space="preserve">, </w:t>
      </w:r>
      <w:proofErr w:type="spellStart"/>
      <w:r w:rsidR="00CF3EE7">
        <w:t>MBS</w:t>
      </w:r>
      <w:proofErr w:type="spellEnd"/>
      <w:r w:rsidR="00CF3EE7">
        <w:t>: 030180969, iznosi 11.104,13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CF3EE7">
        <w:t xml:space="preserve">Kristina Kosor, Vinkovci, Matice Hrvatske 10,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4777F8">
        <w:t>6</w:t>
      </w:r>
      <w:r w:rsidR="00CF3EE7">
        <w:t>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C82270">
        <w:t>2</w:t>
      </w:r>
      <w:r w:rsidR="004777F8">
        <w:t>3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A0B94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0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A0B9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0B9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B9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B9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0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A0B9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0B9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B9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B9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St-167/2018</izvorni_sadrzaj>
    <derivirana_varijabla naziv="DomainObject.Predmet.OznakaBroj_1">St-167/2018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PADRINA j.d.o.o. za ugostiteljstvo</izvorni_sadrzaj>
    <derivirana_varijabla naziv="DomainObject.Predmet.ProtustrankaFormated_1">  PADRINA j.d.o.o. za ugostiteljstvo</derivirana_varijabla>
  </DomainObject.Predmet.ProtustrankaFormated>
  <DomainObject.Predmet.ProtustrankaFormatedOIB>
    <izvorni_sadrzaj>  PADRINA j.d.o.o. za ugostiteljstvo, OIB 29102812869</izvorni_sadrzaj>
    <derivirana_varijabla naziv="DomainObject.Predmet.ProtustrankaFormatedOIB_1">  PADRINA j.d.o.o. za ugostiteljstvo, OIB 29102812869</derivirana_varijabla>
  </DomainObject.Predmet.ProtustrankaFormatedOIB>
  <DomainObject.Predmet.ProtustrankaFormatedWithAdress>
    <izvorni_sadrzaj> PADRINA j.d.o.o. za ugostiteljstvo, Bana Jelačića 19, 32100 Vinkovci</izvorni_sadrzaj>
    <derivirana_varijabla naziv="DomainObject.Predmet.ProtustrankaFormatedWithAdress_1"> PADRINA j.d.o.o. za ugostiteljstvo, Bana Jelačića 19, 32100 Vinkovci</derivirana_varijabla>
  </DomainObject.Predmet.ProtustrankaFormatedWithAdress>
  <DomainObject.Predmet.ProtustrankaFormatedWithAdressOIB>
    <izvorni_sadrzaj> PADRINA j.d.o.o. za ugostiteljstvo, OIB 29102812869, Bana Jelačića 19, 32100 Vinkovci</izvorni_sadrzaj>
    <derivirana_varijabla naziv="DomainObject.Predmet.ProtustrankaFormatedWithAdressOIB_1"> PADRINA j.d.o.o. za ugostiteljstvo, OIB 29102812869, Bana Jelačića 19, 32100 Vinkovci</derivirana_varijabla>
  </DomainObject.Predmet.ProtustrankaFormatedWithAdressOIB>
  <DomainObject.Predmet.ProtustrankaWithAdress>
    <izvorni_sadrzaj>PADRINA j.d.o.o. za ugostiteljstvo Bana Jelačića 19, 32100 Vinkovci</izvorni_sadrzaj>
    <derivirana_varijabla naziv="DomainObject.Predmet.ProtustrankaWithAdress_1">PADRINA j.d.o.o. za ugostiteljstvo Bana Jelačića 19, 32100 Vinkovci</derivirana_varijabla>
  </DomainObject.Predmet.ProtustrankaWithAdress>
  <DomainObject.Predmet.ProtustrankaWithAdressOIB>
    <izvorni_sadrzaj>PADRINA j.d.o.o. za ugostiteljstvo, OIB 29102812869, Bana Jelačića 19, 32100 Vinkovci</izvorni_sadrzaj>
    <derivirana_varijabla naziv="DomainObject.Predmet.ProtustrankaWithAdressOIB_1">PADRINA j.d.o.o. za ugostiteljstvo, OIB 29102812869, Bana Jelačića 19, 32100 Vinkovci</derivirana_varijabla>
  </DomainObject.Predmet.ProtustrankaWithAdressOIB>
  <DomainObject.Predmet.ProtustrankaNazivFormated>
    <izvorni_sadrzaj>PADRINA j.d.o.o. za ugostiteljstvo</izvorni_sadrzaj>
    <derivirana_varijabla naziv="DomainObject.Predmet.ProtustrankaNazivFormated_1">PADRINA j.d.o.o. za ugostiteljstvo</derivirana_varijabla>
  </DomainObject.Predmet.ProtustrankaNazivFormated>
  <DomainObject.Predmet.ProtustrankaNazivFormatedOIB>
    <izvorni_sadrzaj>PADRINA j.d.o.o. za ugostiteljstvo, OIB 29102812869</izvorni_sadrzaj>
    <derivirana_varijabla naziv="DomainObject.Predmet.ProtustrankaNazivFormatedOIB_1">PADRINA j.d.o.o. za ugostiteljstvo, OIB 29102812869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PADRINA j.d.o.o. za ugostiteljstvo</item>
    </izvorni_sadrzaj>
    <derivirana_varijabla naziv="DomainObject.Predmet.ProtuStrankaListFormated_1">
      <item>PADRINA j.d.o.o. za ugostiteljstvo</item>
    </derivirana_varijabla>
  </DomainObject.Predmet.ProtuStrankaListFormated>
  <DomainObject.Predmet.ProtuStrankaListFormatedOIB>
    <izvorni_sadrzaj>
      <item>PADRINA j.d.o.o. za ugostiteljstvo, OIB 29102812869</item>
    </izvorni_sadrzaj>
    <derivirana_varijabla naziv="DomainObject.Predmet.ProtuStrankaListFormatedOIB_1">
      <item>PADRINA j.d.o.o. za ugostiteljstvo, OIB 29102812869</item>
    </derivirana_varijabla>
  </DomainObject.Predmet.ProtuStrankaListFormatedOIB>
  <DomainObject.Predmet.ProtuStrankaListFormatedWithAdress>
    <izvorni_sadrzaj>
      <item>PADRINA j.d.o.o. za ugostiteljstvo, Bana Jelačića 19, 32100 Vinkovci</item>
    </izvorni_sadrzaj>
    <derivirana_varijabla naziv="DomainObject.Predmet.ProtuStrankaListFormatedWithAdress_1">
      <item>PADRINA j.d.o.o. za ugostiteljstvo, Bana Jelačića 19, 32100 Vinkovci</item>
    </derivirana_varijabla>
  </DomainObject.Predmet.ProtuStrankaListFormatedWithAdress>
  <DomainObject.Predmet.ProtuStrankaListFormatedWithAdressOIB>
    <izvorni_sadrzaj>
      <item>PADRINA j.d.o.o. za ugostiteljstvo, OIB 29102812869, Bana Jelačića 19, 32100 Vinkovci</item>
    </izvorni_sadrzaj>
    <derivirana_varijabla naziv="DomainObject.Predmet.ProtuStrankaListFormatedWithAdressOIB_1">
      <item>PADRINA j.d.o.o. za ugostiteljstvo, OIB 29102812869, Bana Jelačića 19, 32100 Vinkovci</item>
    </derivirana_varijabla>
  </DomainObject.Predmet.ProtuStrankaListFormatedWithAdressOIB>
  <DomainObject.Predmet.ProtuStrankaListNazivFormated>
    <izvorni_sadrzaj>
      <item>PADRINA j.d.o.o. za ugostiteljstvo</item>
    </izvorni_sadrzaj>
    <derivirana_varijabla naziv="DomainObject.Predmet.ProtuStrankaListNazivFormated_1">
      <item>PADRINA j.d.o.o. za ugostiteljstvo</item>
    </derivirana_varijabla>
  </DomainObject.Predmet.ProtuStrankaListNazivFormated>
  <DomainObject.Predmet.ProtuStrankaListNazivFormatedOIB>
    <izvorni_sadrzaj>
      <item>PADRINA j.d.o.o. za ugostiteljstvo, OIB 29102812869</item>
    </izvorni_sadrzaj>
    <derivirana_varijabla naziv="DomainObject.Predmet.ProtuStrankaListNazivFormatedOIB_1">
      <item>PADRINA j.d.o.o. za ugostiteljstvo, OIB 29102812869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PADRINA j.d.o.o. za ugostiteljstvo</izvorni_sadrzaj>
    <derivirana_varijabla naziv="DomainObject.Predmet.ProtustrankaIDrugi_1">PADRINA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PADRINA j.d.o.o. za ugostiteljstvo, OIB 29102812869, Bana Jelačića 19, 32100 Vinkovci</izvorni_sadrzaj>
    <derivirana_varijabla naziv="DomainObject.Predmet.ProtustrankaIDrugiAdressOIB_1">PADRINA j.d.o.o. za ugostiteljstvo, OIB 29102812869, Bana Jelačića 19,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PADRINA j.d.o.o. za ugostiteljstvo</item>
    </izvorni_sadrzaj>
    <derivirana_varijabla naziv="DomainObject.Predmet.SudioniciListNaziv_1">
      <item>FINA RC OSIJEK</item>
      <item>PADRINA j.d.o.o. za ugostiteljstvo</item>
    </derivirana_varijabla>
  </DomainObject.Predmet.SudioniciListNaziv>
  <DomainObject.Predmet.SudioniciListAdressOIB>
    <izvorni_sadrzaj>
      <item>FINA RC OSIJEK, OIB 85821130368</item>
      <item>PADRINA j.d.o.o. za ugostiteljstvo, OIB 29102812869, Bana Jelačića 19,32100 Vinkovci</item>
    </izvorni_sadrzaj>
    <derivirana_varijabla naziv="DomainObject.Predmet.SudioniciListAdressOIB_1">
      <item>FINA RC OSIJEK, OIB 85821130368</item>
      <item>PADRINA j.d.o.o. za ugostiteljstvo, OIB 29102812869, Bana Jelačića 19,32100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29102812869</item>
    </izvorni_sadrzaj>
    <derivirana_varijabla naziv="DomainObject.Predmet.SudioniciListNazivOIB_1">
      <item>, OIB 85821130368</item>
      <item>, OIB 29102812869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1953</properties:Characters>
  <properties:Lines>47</properties:Lines>
  <properties:Paragraphs>15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2018-02-23T07:43:00Z</cp:lastPrinted>
  <dcterms:modified xmlns:xsi="http://www.w3.org/2001/XMLSchema-instance" xsi:type="dcterms:W3CDTF">2018-02-23T07:44:00Z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