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e9abaf" w14:paraId="2e9abaf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1F611C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1F611C">
              <w:t>416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1F611C">
              <w:t>2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J E Š E N J E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83131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Republika Hrvatska, Ministarstvo financija, Porezna uprava, Područni ured Varaždin, zastupanog po Županijskom državnom odvjetništvu u Varaždinu, za pokretanje stečajnog postupka nad dužnikom </w:t>
      </w:r>
      <w:r w:rsidR="001F611C" w:rsidRPr="001F611C">
        <w:rPr>
          <w:rFonts w:eastAsia="Times New Roman" w:hAnsi="Times New Roman" w:ascii="Times New Roman"/>
          <w:sz w:val="24"/>
          <w:szCs w:val="24"/>
        </w:rPr>
        <w:t>DOMAĆI RADIO d.o.o., Varaždin, Ulica Antuna Branka Šimića 1, OIB: 47842487517</w:t>
      </w: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1F611C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1F611C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083131">
        <w:rPr>
          <w:rFonts w:eastAsia="Times New Roman" w:hAnsi="Times New Roman" w:ascii="Times New Roman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Pokreće se prethodni postupak radi utvrđivanja uvjeta za otvaranje stečajnog postupka nad dužnikom </w:t>
      </w:r>
      <w:r w:rsidR="001F611C" w:rsidRPr="001F611C">
        <w:rPr>
          <w:rFonts w:eastAsia="Times New Roman" w:hAnsi="Times New Roman" w:ascii="Times New Roman"/>
          <w:sz w:val="24"/>
          <w:szCs w:val="24"/>
        </w:rPr>
        <w:t>DOMAĆI RADIO d.o.o., Varaždin, Ulica Antuna Branka Šimića 1, OIB: 47842487517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9785E" w:rsidP="0009785E" w:rsidR="0009785E" w:rsidRPr="0009785E">
      <w:pPr>
        <w:spacing w:lineRule="auto" w:line="240" w:after="0"/>
        <w:ind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F611C" w:rsidP="0009785E" w:rsidR="0009785E" w:rsidRPr="00083131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27</w:t>
      </w:r>
      <w:r w:rsidR="0009785E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="00083131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>studenog</w:t>
      </w:r>
      <w:r w:rsidR="0009785E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2018. u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083131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>: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00</w:t>
      </w:r>
      <w:r w:rsidR="0009785E" w:rsidRPr="0008313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</w:p>
    <w:p w:rsidRDefault="0009785E" w:rsidP="0009785E" w:rsidR="0009785E" w:rsidRPr="0009785E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EC2381" w:rsidR="0009785E" w:rsidRPr="0009785E">
      <w:pPr>
        <w:spacing w:lineRule="auto" w:line="240" w:after="0"/>
        <w:ind w:left="709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kod Trgovačkog suda u Varaždinu, Braće Radić 2, sudnica broj </w:t>
      </w:r>
      <w:r w:rsidR="0009785E">
        <w:rPr>
          <w:rFonts w:eastAsia="Times New Roman" w:hAnsi="Times New Roman" w:ascii="Times New Roman"/>
          <w:sz w:val="24"/>
          <w:szCs w:val="24"/>
          <w:lang w:eastAsia="hr-HR"/>
        </w:rPr>
        <w:t>224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/II kat,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09785E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za predlagatelja: Županijsko državno odvjetništv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u Varaždinu</w:t>
      </w:r>
    </w:p>
    <w:p w:rsidRDefault="00083131" w:rsidP="0009785E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 dužnika: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F611C">
        <w:rPr>
          <w:rFonts w:eastAsia="Times New Roman" w:hAnsi="Times New Roman" w:ascii="Times New Roman"/>
          <w:sz w:val="24"/>
          <w:szCs w:val="24"/>
          <w:lang w:eastAsia="hr-HR"/>
        </w:rPr>
        <w:t>Robert Veseljak, Varaždin, Antuna Branka Šimića 1</w:t>
      </w:r>
    </w:p>
    <w:p w:rsidRDefault="001F611C" w:rsidP="001F611C" w:rsidR="00C200B3" w:rsidRPr="0048504C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Cs w:val="20"/>
          <w:lang w:eastAsia="hr-HR"/>
        </w:rPr>
      </w:pPr>
      <w:r w:rsidRPr="001F611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Erste &amp; Steiermärkische bank d.d., Rijeka, Jadranski trg 3A </w:t>
      </w:r>
      <w:r w:rsidR="00C200B3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(kao pravna osoba koja za dužnika obavlja poslove platnog prometa)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</w:p>
    <w:p w:rsidRDefault="0009785E" w:rsidP="0009785E" w:rsidR="0009785E" w:rsidRPr="0009785E">
      <w:pPr>
        <w:numPr>
          <w:ilvl w:val="0"/>
          <w:numId w:val="6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direktoru dužnika </w:t>
      </w:r>
      <w:r w:rsidR="001F611C" w:rsidRPr="001F611C">
        <w:rPr>
          <w:rFonts w:eastAsia="Times New Roman" w:hAnsi="Times New Roman" w:ascii="Times New Roman"/>
          <w:sz w:val="24"/>
          <w:szCs w:val="24"/>
        </w:rPr>
        <w:t xml:space="preserve">DOMAĆI RADIO d.o.o., </w:t>
      </w:r>
      <w:r w:rsidR="001F611C">
        <w:rPr>
          <w:rFonts w:eastAsia="Times New Roman" w:hAnsi="Times New Roman" w:ascii="Times New Roman"/>
          <w:sz w:val="24"/>
          <w:szCs w:val="24"/>
        </w:rPr>
        <w:t>Varaždin</w:t>
      </w:r>
      <w:r w:rsidRPr="00F55E4F">
        <w:rPr>
          <w:rFonts w:eastAsia="Times New Roman" w:hAnsi="Times New Roman" w:ascii="Times New Roman"/>
          <w:sz w:val="24"/>
          <w:szCs w:val="24"/>
        </w:rPr>
        <w:t xml:space="preserve">,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F611C">
        <w:rPr>
          <w:rFonts w:eastAsia="Times New Roman" w:hAnsi="Times New Roman" w:ascii="Times New Roman"/>
          <w:sz w:val="24"/>
          <w:szCs w:val="24"/>
          <w:lang w:eastAsia="hr-HR"/>
        </w:rPr>
        <w:t>Robertu Veseljaku iz Varaždina, Antuna Branka Šimića 1, OIB: 67946168060,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da do dana održavanja ročišta iz točke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2. izreke ovog rješenja dostavi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sudu prokazni popis imovine u skladu s pravilima ovrhe za dužnika, podatke o solventnosti dužnika (BON-2), te zemljišno knjižne izvatke za sve nekretnine kojih je vlasnik dužnik.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35B44" w:rsidP="0009785E" w:rsidR="00D35B44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FF0000"/>
          <w:sz w:val="24"/>
          <w:szCs w:val="24"/>
          <w:lang w:eastAsia="hr-HR"/>
        </w:rPr>
        <w:tab/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>Financijska agencija na temelju članka 492. st. 1. Stečajnog zakona (Narodne novine broj 71/15 i 104/17 u nastavku SZ),</w:t>
      </w:r>
      <w:r w:rsidR="0009785E" w:rsidRPr="00D35B44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>podnijela je zahtjev za provedbu skraćenog stečajnog postupka. Po provedenom postupku sud je rješenjem broj St-</w:t>
      </w:r>
      <w:r w:rsidR="001F611C">
        <w:rPr>
          <w:rFonts w:eastAsia="Times New Roman" w:hAnsi="Times New Roman" w:ascii="Times New Roman"/>
          <w:sz w:val="24"/>
          <w:szCs w:val="24"/>
          <w:lang w:eastAsia="hr-HR"/>
        </w:rPr>
        <w:t>267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 xml:space="preserve">/2018-5 od </w:t>
      </w:r>
      <w:r w:rsidR="001F611C">
        <w:rPr>
          <w:rFonts w:eastAsia="Times New Roman" w:hAnsi="Times New Roman" w:ascii="Times New Roman"/>
          <w:sz w:val="24"/>
          <w:szCs w:val="24"/>
          <w:lang w:eastAsia="hr-HR"/>
        </w:rPr>
        <w:t>20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1F611C">
        <w:rPr>
          <w:rFonts w:eastAsia="Times New Roman" w:hAnsi="Times New Roman" w:ascii="Times New Roman"/>
          <w:sz w:val="24"/>
          <w:szCs w:val="24"/>
          <w:lang w:eastAsia="hr-HR"/>
        </w:rPr>
        <w:t>rujna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 xml:space="preserve"> 2018. obustavio skraćeni stečajni postup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D35B44">
        <w:rPr>
          <w:rFonts w:eastAsia="Times New Roman" w:hAnsi="Times New Roman" w:ascii="Times New Roman"/>
          <w:sz w:val="24"/>
          <w:szCs w:val="24"/>
          <w:lang w:eastAsia="hr-HR"/>
        </w:rPr>
        <w:t xml:space="preserve">k nad dužnikom i to sukladno čl. 433. SZ-a. Sukladno istoj odredbi u daljnjem tijeku postupka potrebno je donijeti rješenje o pokretanju prethodnog postupka, odnosno otvaranju stečajnog postupka. </w:t>
      </w:r>
    </w:p>
    <w:p w:rsidRDefault="00D35B44" w:rsidP="0009785E" w:rsidR="00D35B44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 w:val="24"/>
          <w:szCs w:val="24"/>
          <w:lang w:eastAsia="hr-HR"/>
        </w:rPr>
      </w:pPr>
    </w:p>
    <w:p w:rsidRDefault="00D35B44" w:rsidP="0009785E" w:rsidR="0009785E" w:rsidRPr="0056686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Predlagatelj 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, u tijeku provedbe skraćenog stečajnog postupka 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>podnio ovome sudu prijedlog za otvaranje stečajnog postupka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budući ima tražbinu prema dužniku u iznosu od </w:t>
      </w:r>
      <w:r w:rsidR="001F611C">
        <w:rPr>
          <w:rFonts w:eastAsia="Times New Roman" w:hAnsi="Times New Roman" w:ascii="Times New Roman"/>
          <w:sz w:val="24"/>
          <w:szCs w:val="24"/>
          <w:lang w:eastAsia="hr-HR"/>
        </w:rPr>
        <w:t>133.577,33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kn. Iz zahtjeva za provedbu skraćenog stečajnog postupka Financijske agencije pak je vidljivo da dužnik na dan </w:t>
      </w:r>
      <w:r w:rsidR="001F611C">
        <w:rPr>
          <w:rFonts w:eastAsia="Times New Roman" w:hAnsi="Times New Roman" w:ascii="Times New Roman"/>
          <w:sz w:val="24"/>
          <w:szCs w:val="24"/>
          <w:lang w:eastAsia="hr-HR"/>
        </w:rPr>
        <w:t>17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1F611C">
        <w:rPr>
          <w:rFonts w:eastAsia="Times New Roman" w:hAnsi="Times New Roman" w:ascii="Times New Roman"/>
          <w:sz w:val="24"/>
          <w:szCs w:val="24"/>
          <w:lang w:eastAsia="hr-HR"/>
        </w:rPr>
        <w:t>srpnja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redoslijeda osnova za plaćanje ima evidentirane neizvršene osnove za plaćanje u neprekinutom razdoblju od 120 dana u ukupnom iznosu od </w:t>
      </w:r>
      <w:r w:rsidR="001F611C">
        <w:rPr>
          <w:rFonts w:eastAsia="Times New Roman" w:hAnsi="Times New Roman" w:ascii="Times New Roman"/>
          <w:sz w:val="24"/>
          <w:szCs w:val="24"/>
          <w:lang w:eastAsia="hr-HR"/>
        </w:rPr>
        <w:t>236.281,76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kn</w:t>
      </w:r>
      <w:r w:rsidR="0056686D" w:rsidRPr="0056686D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09785E"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Zbog navedenog valjalo je u smislu čl. 115., 123. i 128. SZ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-a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odlučiti kao u izreci ovog rješenja. </w:t>
      </w:r>
    </w:p>
    <w:p w:rsidRDefault="0009785E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56686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1F611C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1F611C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56686D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09785E" w:rsidP="0009785E" w:rsidR="0009785E" w:rsidRPr="0009785E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Sudac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</w:t>
      </w:r>
      <w:r w:rsidR="001F611C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>Denis Krnjak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, v.r. </w:t>
      </w:r>
    </w:p>
    <w:p w:rsidRDefault="0009785E" w:rsidP="0009785E" w:rsid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4D5A58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 w:left="43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otpravka-ovlašteni službenik: </w:t>
      </w: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Protiv ovoga rješenja posebna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4D5A58" w:rsidP="0009785E" w:rsidR="0009785E" w:rsidRPr="0009785E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a: 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 u Varaždinu</w:t>
      </w:r>
    </w:p>
    <w:p w:rsidRDefault="00C200B3" w:rsidP="001F611C" w:rsidR="001F611C" w:rsidRPr="001F611C">
      <w:pPr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direktor dužnika: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F611C" w:rsidRPr="001F611C">
        <w:rPr>
          <w:rFonts w:eastAsia="Times New Roman" w:hAnsi="Times New Roman" w:ascii="Times New Roman"/>
          <w:sz w:val="24"/>
          <w:szCs w:val="24"/>
          <w:lang w:eastAsia="hr-HR"/>
        </w:rPr>
        <w:t>Robert Veseljak, Varaždin, Antuna Branka Šimića 1</w:t>
      </w:r>
    </w:p>
    <w:p w:rsidRDefault="00C200B3" w:rsidP="001F611C" w:rsidR="00C200B3" w:rsidRPr="00C200B3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color w:themeColor="text1" w:val="000000"/>
          <w:sz w:val="24"/>
          <w:szCs w:val="24"/>
          <w:lang w:eastAsia="hr-HR"/>
        </w:rPr>
      </w:pPr>
      <w:r w:rsidRPr="00C200B3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ab/>
      </w:r>
      <w:r w:rsidR="001F611C" w:rsidRPr="001F611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Erste &amp; Steiermärkische bank d.d., Rijeka, Jadranski trg 3A</w:t>
      </w:r>
    </w:p>
    <w:p w:rsidRDefault="004D5A58" w:rsidP="00C200B3" w:rsidR="0009785E" w:rsidRPr="0009785E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09785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C200B3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771E9D" w:rsidRPr="00771E9D">
      <w:rPr>
        <w:rFonts w:hAnsi="Times New Roman" w:ascii="Times New Roman"/>
        <w:bCs/>
        <w:noProof/>
        <w:sz w:val="24"/>
        <w:szCs w:val="24"/>
      </w:rPr>
      <w:t>Poslovni broj: 10 St-416/2018-2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C200B3" w:rsid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771E9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3131"/>
    <w:rsid w:val="00087C43"/>
    <w:rsid w:val="0009785E"/>
    <w:rsid w:val="000D36A2"/>
    <w:rsid w:val="001139DB"/>
    <w:rsid w:val="00166DE1"/>
    <w:rsid w:val="00194888"/>
    <w:rsid w:val="001F611C"/>
    <w:rsid w:val="001F6DF0"/>
    <w:rsid w:val="002322F7"/>
    <w:rsid w:val="00237FCE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6686D"/>
    <w:rsid w:val="005E1D89"/>
    <w:rsid w:val="005F633B"/>
    <w:rsid w:val="00685195"/>
    <w:rsid w:val="006F7BE7"/>
    <w:rsid w:val="00741600"/>
    <w:rsid w:val="00743F89"/>
    <w:rsid w:val="00757A30"/>
    <w:rsid w:val="00771E9D"/>
    <w:rsid w:val="007802E2"/>
    <w:rsid w:val="0078776D"/>
    <w:rsid w:val="007A409A"/>
    <w:rsid w:val="007B18F5"/>
    <w:rsid w:val="00843DFC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44CB1"/>
    <w:rsid w:val="00B92B86"/>
    <w:rsid w:val="00BA37EC"/>
    <w:rsid w:val="00BC5568"/>
    <w:rsid w:val="00C200B3"/>
    <w:rsid w:val="00C42AD6"/>
    <w:rsid w:val="00C470B6"/>
    <w:rsid w:val="00C50709"/>
    <w:rsid w:val="00CB0DAC"/>
    <w:rsid w:val="00CE3864"/>
    <w:rsid w:val="00D06C64"/>
    <w:rsid w:val="00D228AD"/>
    <w:rsid w:val="00D35B44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1E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E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E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E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1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E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E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E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E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7.9.2018</izvorni_sadrzaj>
    <derivirana_varijabla naziv="DomainObject.Predmet.Opis_1">Prijedlog vjerovnika za otvaranje st. postupka 7.9.2018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St-416/2018</izvorni_sadrzaj>
    <derivirana_varijabla naziv="DomainObject.Predmet.OznakaBroj_1">St-416/2018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DOMAĆI RADIO društvo s ograničenom odgovornošću za marketing</izvorni_sadrzaj>
    <derivirana_varijabla naziv="DomainObject.Predmet.ProtustrankaFormated_1">  DOMAĆI RADIO društvo s ograničenom odgovornošću za marketing</derivirana_varijabla>
  </DomainObject.Predmet.ProtustrankaFormated>
  <DomainObject.Predmet.ProtustrankaFormatedOIB>
    <izvorni_sadrzaj>  DOMAĆI RADIO društvo s ograničenom odgovornošću za marketing, OIB 47842487517</izvorni_sadrzaj>
    <derivirana_varijabla naziv="DomainObject.Predmet.ProtustrankaFormatedOIB_1">  DOMAĆI RADIO društvo s ograničenom odgovornošću za marketing, OIB 47842487517</derivirana_varijabla>
  </DomainObject.Predmet.ProtustrankaFormatedOIB>
  <DomainObject.Predmet.ProtustrankaFormatedWithAdress>
    <izvorni_sadrzaj> DOMAĆI RADIO društvo s ograničenom odgovornošću za marketing, Ulica Antuna Branka Šimića 1, 42000 Varaždin</izvorni_sadrzaj>
    <derivirana_varijabla naziv="DomainObject.Predmet.ProtustrankaFormatedWithAdress_1"> DOMAĆI RADIO društvo s ograničenom odgovornošću za marketing, Ulica Antuna Branka Šimića 1, 42000 Varaždin</derivirana_varijabla>
  </DomainObject.Predmet.ProtustrankaFormatedWithAdress>
  <DomainObject.Predmet.ProtustrankaFormatedWithAdressOIB>
    <izvorni_sadrzaj> DOMAĆI RADIO društvo s ograničenom odgovornošću za marketing, OIB 47842487517, Ulica Antuna Branka Šimića 1, 42000 Varaždin</izvorni_sadrzaj>
    <derivirana_varijabla naziv="DomainObject.Predmet.ProtustrankaFormatedWithAdressOIB_1"> DOMAĆI RADIO društvo s ograničenom odgovornošću za marketing, OIB 47842487517, Ulica Antuna Branka Šimića 1, 42000 Varaždin</derivirana_varijabla>
  </DomainObject.Predmet.ProtustrankaFormatedWithAdressOIB>
  <DomainObject.Predmet.ProtustrankaWithAdress>
    <izvorni_sadrzaj>DOMAĆI RADIO društvo s ograničenom odgovornošću za marketing Ulica Antuna Branka Šimića 1, 42000 Varaždin</izvorni_sadrzaj>
    <derivirana_varijabla naziv="DomainObject.Predmet.ProtustrankaWithAdress_1">DOMAĆI RADIO društvo s ograničenom odgovornošću za marketing Ulica Antuna Branka Šimića 1, 42000 Varaždin</derivirana_varijabla>
  </DomainObject.Predmet.ProtustrankaWithAdress>
  <DomainObject.Predmet.ProtustrankaWithAdressOIB>
    <izvorni_sadrzaj>DOMAĆI RADIO društvo s ograničenom odgovornošću za marketing, OIB 47842487517, Ulica Antuna Branka Šimića 1, 42000 Varaždin</izvorni_sadrzaj>
    <derivirana_varijabla naziv="DomainObject.Predmet.ProtustrankaWithAdressOIB_1">DOMAĆI RADIO društvo s ograničenom odgovornošću za marketing, OIB 47842487517, Ulica Antuna Branka Šimića 1, 42000 Varaždin</derivirana_varijabla>
  </DomainObject.Predmet.ProtustrankaWithAdressOIB>
  <DomainObject.Predmet.ProtustrankaNazivFormated>
    <izvorni_sadrzaj>DOMAĆI RADIO društvo s ograničenom odgovornošću za marketing</izvorni_sadrzaj>
    <derivirana_varijabla naziv="DomainObject.Predmet.ProtustrankaNazivFormated_1">DOMAĆI RADIO društvo s ograničenom odgovornošću za marketing</derivirana_varijabla>
  </DomainObject.Predmet.ProtustrankaNazivFormated>
  <DomainObject.Predmet.ProtustrankaNazivFormatedOIB>
    <izvorni_sadrzaj>DOMAĆI RADIO društvo s ograničenom odgovornošću za marketing, OIB 47842487517</izvorni_sadrzaj>
    <derivirana_varijabla naziv="DomainObject.Predmet.ProtustrankaNazivFormatedOIB_1">DOMAĆI RADIO društvo s ograničenom odgovornošću za marketing, OIB 47842487517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</izvorni_sadrzaj>
    <derivirana_varijabla naziv="DomainObject.Predmet.StrankaFormated_1">  RH Ministarstvo financija - Porezna uprava, Područni ured Varaždin</derivirana_varijabla>
  </DomainObject.Predmet.StrankaFormated>
  <DomainObject.Predmet.StrankaFormatedOIB>
    <izvorni_sadrzaj>  RH Ministarstvo financija - Porezna uprava, Područni ured Varaždin, OIB 18683136487</izvorni_sadrzaj>
    <derivirana_varijabla naziv="DomainObject.Predmet.StrankaFormatedOIB_1">  RH Ministarstvo financija - Porezna uprava, Područni ured Varaždin, OIB 18683136487</derivirana_varijabla>
  </DomainObject.Predmet.StrankaFormatedOIB>
  <DomainObject.Predmet.StrankaFormatedWithAdress>
    <izvorni_sadrzaj> RH Ministarstvo financija - Porezna uprava, Područni ured Varaždin, Graberje 1, 42000 Varaždin</izvorni_sadrzaj>
    <derivirana_varijabla naziv="DomainObject.Predmet.StrankaFormatedWithAdress_1"> RH Ministarstvo financija - Porezna uprava, Područni ured Varaždin, Graberje 1, 42000 Varaždin</derivirana_varijabla>
  </DomainObject.Predmet.StrankaFormatedWithAdress>
  <DomainObject.Predmet.StrankaFormatedWithAdressOIB>
    <izvorni_sadrzaj> RH Ministarstvo financija - Porezna uprava, Područni ured Varaždin, OIB 18683136487, Graberje 1, 42000 Varaždin</izvorni_sadrzaj>
    <derivirana_varijabla naziv="DomainObject.Predmet.StrankaFormatedWithAdressOIB_1"> RH Ministarstvo financija - Porezna uprava, Područni ured Varaždin, OIB 18683136487, Graberje 1, 42000 Varaždin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133577.33</izvorni_sadrzaj>
    <derivirana_varijabla naziv="DomainObject.Predmet.TrenutnaVrijednost_1">133577.33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uprava, Područni ured Varaždin</item>
    </izvorni_sadrzaj>
    <derivirana_varijabla naziv="DomainObject.Predmet.StrankaListFormated_1">
      <item>RH Ministarstvo financija - Porezna uprava, Područni ured Varaždin</item>
    </derivirana_varijabla>
  </DomainObject.Predmet.StrankaListFormated>
  <DomainObject.Predmet.StrankaListFormatedOIB>
    <izvorni_sadrzaj>
      <item>RH Ministarstvo financija - Porezna uprava, Područni ured Varaždin, OIB 18683136487</item>
    </izvorni_sadrzaj>
    <derivirana_varijabla naziv="DomainObject.Predmet.StrankaListFormatedOIB_1">
      <item>RH Ministarstvo financija - Porezna uprava, Područni ured Varaždin, OIB 18683136487</item>
    </derivirana_varijabla>
  </DomainObject.Predmet.StrankaListFormatedOIB>
  <DomainObject.Predmet.StrankaListFormatedWithAdress>
    <izvorni_sadrzaj>
      <item>RH Ministarstvo financija - Porezna uprava, Područni ured Varaždin, Graberje 1, 42000 Varaždin</item>
    </izvorni_sadrzaj>
    <derivirana_varijabla naziv="DomainObject.Predmet.StrankaListFormatedWithAdress_1">
      <item>RH Ministarstvo financija - Porezna uprava, Područni ured Varaždin, Graberje 1, 42000 Varaždin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</item>
    </izvorni_sadrzaj>
    <derivirana_varijabla naziv="DomainObject.Predmet.StrankaListFormatedWithAdressOIB_1">
      <item>RH Ministarstvo financija - Porezna uprava, Područni ured Varaždin, OIB 18683136487, Graberje 1, 42000 Varaždin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DOMAĆI RADIO društvo s ograničenom odgovornošću za marketing</item>
    </izvorni_sadrzaj>
    <derivirana_varijabla naziv="DomainObject.Predmet.ProtuStrankaListFormated_1">
      <item>DOMAĆI RADIO društvo s ograničenom odgovornošću za marketing</item>
    </derivirana_varijabla>
  </DomainObject.Predmet.ProtuStrankaListFormated>
  <DomainObject.Predmet.ProtuStrankaListFormatedOIB>
    <izvorni_sadrzaj>
      <item>DOMAĆI RADIO društvo s ograničenom odgovornošću za marketing, OIB 47842487517</item>
    </izvorni_sadrzaj>
    <derivirana_varijabla naziv="DomainObject.Predmet.ProtuStrankaListFormatedOIB_1">
      <item>DOMAĆI RADIO društvo s ograničenom odgovornošću za marketing, OIB 47842487517</item>
    </derivirana_varijabla>
  </DomainObject.Predmet.ProtuStrankaListFormatedOIB>
  <DomainObject.Predmet.ProtuStrankaListFormatedWithAdress>
    <izvorni_sadrzaj>
      <item>DOMAĆI RADIO društvo s ograničenom odgovornošću za marketing, Ulica Antuna Branka Šimića 1, 42000 Varaždin</item>
    </izvorni_sadrzaj>
    <derivirana_varijabla naziv="DomainObject.Predmet.ProtuStrankaListFormatedWithAdress_1">
      <item>DOMAĆI RADIO društvo s ograničenom odgovornošću za marketing, Ulica Antuna Branka Šimića 1, 42000 Varaždin</item>
    </derivirana_varijabla>
  </DomainObject.Predmet.ProtuStrankaListFormatedWithAdress>
  <DomainObject.Predmet.ProtuStrankaListFormatedWithAdressOIB>
    <izvorni_sadrzaj>
      <item>DOMAĆI RADIO društvo s ograničenom odgovornošću za marketing, OIB 47842487517, Ulica Antuna Branka Šimića 1, 42000 Varaždin</item>
    </izvorni_sadrzaj>
    <derivirana_varijabla naziv="DomainObject.Predmet.ProtuStrankaListFormatedWithAdressOIB_1">
      <item>DOMAĆI RADIO društvo s ograničenom odgovornošću za marketing, OIB 47842487517, Ulica Antuna Branka Šimića 1, 42000 Varaždin</item>
    </derivirana_varijabla>
  </DomainObject.Predmet.ProtuStrankaListFormatedWithAdressOIB>
  <DomainObject.Predmet.ProtuStrankaListNazivFormated>
    <izvorni_sadrzaj>
      <item>DOMAĆI RADIO društvo s ograničenom odgovornošću za marketing</item>
    </izvorni_sadrzaj>
    <derivirana_varijabla naziv="DomainObject.Predmet.ProtuStrankaListNazivFormated_1">
      <item>DOMAĆI RADIO društvo s ograničenom odgovornošću za marketing</item>
    </derivirana_varijabla>
  </DomainObject.Predmet.ProtuStrankaListNazivFormated>
  <DomainObject.Predmet.ProtuStrankaListNazivFormatedOIB>
    <izvorni_sadrzaj>
      <item>DOMAĆI RADIO društvo s ograničenom odgovornošću za marketing, OIB 47842487517</item>
    </izvorni_sadrzaj>
    <derivirana_varijabla naziv="DomainObject.Predmet.ProtuStrankaListNazivFormatedOIB_1">
      <item>DOMAĆI RADIO društvo s ograničenom odgovornošću za marketing, OIB 47842487517</item>
    </derivirana_varijabla>
  </DomainObject.Predmet.ProtuStrankaListNazivFormatedOIB>
  <DomainObject.Predmet.OstaliListFormated>
    <izvorni_sadrzaj>
      <item>Robert Veseljak</item>
      <item>RH Županijsko državno odvjetništvo u Varaždinu</item>
      <item>Sudski registar Trgovačkog suda u Varaždinu</item>
      <item>Financijska agencija</item>
    </izvorni_sadrzaj>
    <derivirana_varijabla naziv="DomainObject.Predmet.OstaliListFormated_1">
      <item>Robert Veseljak</item>
      <item>RH Županijsko državno odvjetništvo u Varaždinu</item>
      <item>Sudski registar Trgovačkog suda u Varaždinu</item>
      <item>Financijska agencija</item>
    </derivirana_varijabla>
  </DomainObject.Predmet.OstaliListFormated>
  <DomainObject.Predmet.OstaliListFormatedOIB>
    <izvorni_sadrzaj>
      <item>Robert Veseljak, OIB 67946168060</item>
      <item>RH Županijsko državno odvjetništvo u Varaždinu</item>
      <item>Sudski registar Trgovačkog suda u Varaždinu</item>
      <item>Financijska agencija, OIB 85821130368</item>
    </izvorni_sadrzaj>
    <derivirana_varijabla naziv="DomainObject.Predmet.OstaliListFormatedOIB_1">
      <item>Robert Veseljak, OIB 67946168060</item>
      <item>RH Županijsko državno odvjetništvo u Varaždinu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Robert Veseljak,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Ulica grada Vukovara 70, 10000 Zagreb</item>
    </izvorni_sadrzaj>
    <derivirana_varijabla naziv="DomainObject.Predmet.OstaliListFormatedWithAdress_1">
      <item>Robert Veseljak,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Ulica grada Vukovara 70, 10000 Zagreb</item>
    </derivirana_varijabla>
  </DomainObject.Predmet.OstaliListFormatedWithAdress>
  <DomainObject.Predmet.OstaliListFormatedWithAdressOIB>
    <izvorni_sadrzaj>
      <item>Robert Veseljak, OIB 67946168060,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OIB 85821130368, Ulica grada Vukovara 70, 10000 Zagreb</item>
    </izvorni_sadrzaj>
    <derivirana_varijabla naziv="DomainObject.Predmet.OstaliListFormatedWithAdressOIB_1">
      <item>Robert Veseljak, OIB 67946168060, Antuna Branka Šimića 1, 42000 Varaždin</item>
      <item>RH Županijsko državno odvjetništvo u Varaždinu, B.Radića 2, 42000 Varaždin</item>
      <item>Sudski registar Trgovačkog suda u Varaždinu, B.Radića 2,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Robert Veseljak</item>
      <item>RH Županijsko državno odvjetništvo u Varaždinu</item>
      <item>Sudski registar Trgovačkog suda u Varaždinu</item>
      <item>Financijska agencija</item>
    </izvorni_sadrzaj>
    <derivirana_varijabla naziv="DomainObject.Predmet.OstaliListNazivFormated_1">
      <item>Robert Veseljak</item>
      <item>RH Županijsko državno odvjetništvo u Varaždinu</item>
      <item>Sudski registar Trgovačkog suda u Varaždinu</item>
      <item>Financijska agencija</item>
    </derivirana_varijabla>
  </DomainObject.Predmet.OstaliListNazivFormated>
  <DomainObject.Predmet.OstaliListNazivFormatedOIB>
    <izvorni_sadrzaj>
      <item>Robert Veseljak, OIB 67946168060</item>
      <item>RH Županijsko državno odvjetništvo u Varaždinu</item>
      <item>Sudski registar Trgovačkog suda u Varaždinu</item>
      <item>Financijska agencija, OIB 85821130368</item>
    </izvorni_sadrzaj>
    <derivirana_varijabla naziv="DomainObject.Predmet.OstaliListNazivFormatedOIB_1">
      <item>Robert Veseljak, OIB 67946168060</item>
      <item>RH Županijsko državno odvjetništvo u Varaždinu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DOMAĆI RADIO društvo s ograničenom odgovornošću za marketing</izvorni_sadrzaj>
    <derivirana_varijabla naziv="DomainObject.Predmet.ProtustrankaIDrugi_1">DOMAĆI RADIO društvo s ograničenom odgovornošću za marketing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DOMAĆI RADIO društvo s ograničenom odgovornošću za marketing, OIB 47842487517, Ulica Antuna Branka Šimića 1, 42000 Varaždin</izvorni_sadrzaj>
    <derivirana_varijabla naziv="DomainObject.Predmet.ProtustrankaIDrugiAdressOIB_1">DOMAĆI RADIO društvo s ograničenom odgovornošću za marketing, OIB 47842487517, Ulica Antuna Branka Šimića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DOMAĆI RADIO društvo s ograničenom odgovornošću za marketing</item>
      <item>Robert Veseljak</item>
      <item>RH Ministarstvo financija - Porezna uprava, Područni ured Varaždin</item>
      <item>RH Županijsko državno odvjetništvo u Varaždinu</item>
      <item>Sudski registar Trgovačkog suda u Varaždinu</item>
      <item>Financijska agencija</item>
    </izvorni_sadrzaj>
    <derivirana_varijabla naziv="DomainObject.Predmet.SudioniciListNaziv_1">
      <item>DOMAĆI RADIO društvo s ograničenom odgovornošću za marketing</item>
      <item>Robert Veseljak</item>
      <item>RH Ministarstvo financija - Porezna uprava, Područni ured Varaždin</item>
      <item>RH Županijsko državno odvjetništvo u Varaždinu</item>
      <item>Sudski registar Trgovačkog suda u Varaždinu</item>
      <item>Financijska agencija</item>
    </derivirana_varijabla>
  </DomainObject.Predmet.SudioniciListNaziv>
  <DomainObject.Predmet.SudioniciListAdressOIB>
    <izvorni_sadrzaj>
      <item>DOMAĆI RADIO društvo s ograničenom odgovornošću za marketing, OIB 47842487517, Ulica Antuna Branka Šimića 1,42000 Varaždin</item>
      <item>Robert Veseljak, OIB 67946168060, Antuna Branka Šimića 1,42000 Varaždin</item>
      <item>RH Ministarstvo financija - Porezna uprava, Područni ured Varaždin, OIB 18683136487, Graberje 1,42000 Varaždin</item>
      <item>RH Županijsko državno odvjetništvo u Varaždinu, B.Radića 2,42000 Varaždin</item>
      <item>Sudski registar Trgovačkog suda u Varaždinu, B.Radića 2,42000 Varaždin</item>
      <item>Financijska agencija, OIB 85821130368, Ulica grada Vukovara 70,10000 Zagreb</item>
    </izvorni_sadrzaj>
    <derivirana_varijabla naziv="DomainObject.Predmet.SudioniciListAdressOIB_1">
      <item>DOMAĆI RADIO društvo s ograničenom odgovornošću za marketing, OIB 47842487517, Ulica Antuna Branka Šimića 1,42000 Varaždin</item>
      <item>Robert Veseljak, OIB 67946168060, Antuna Branka Šimića 1,42000 Varaždin</item>
      <item>RH Ministarstvo financija - Porezna uprava, Područni ured Varaždin, OIB 18683136487, Graberje 1,42000 Varaždin</item>
      <item>RH Županijsko državno odvjetništvo u Varaždinu, B.Radića 2,42000 Varaždin</item>
      <item>Sudski registar Trgovačkog suda u Varaždinu, B.Radića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47842487517</item>
      <item>, OIB 67946168060</item>
      <item>, OIB 18683136487</item>
      <item>, OIB null</item>
      <item>, OIB null</item>
      <item>, OIB 85821130368</item>
    </izvorni_sadrzaj>
    <derivirana_varijabla naziv="DomainObject.Predmet.SudioniciListNazivOIB_1">
      <item>, OIB 47842487517</item>
      <item>, OIB 67946168060</item>
      <item>, OIB 18683136487</item>
      <item>, OIB null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A1062-31CC-413C-9A41-CA3C76DAF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486</properties:Words>
  <properties:Characters>2710</properties:Characters>
  <properties:Lines>87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2018-10-19T10:16:00Z</dcterms:created>
  <dc:creator>Mirjana Mlinarić</dc:creator>
  <cp:lastModifiedBy>Nevenka Vuković</cp:lastModifiedBy>
  <cp:lastPrinted>2018-09-24T12:09:00Z</cp:lastPrinted>
  <dcterms:modified xmlns:xsi="http://www.w3.org/2001/XMLSchema-instance" xsi:type="dcterms:W3CDTF">2018-10-19T10:36:00Z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(St-416-18-2 Rješenje pokreće se prethodni postupak - nakon obustave skraćenog-rh.docx)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