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8c45e" w14:paraId="368c45e" w:rsidRDefault="001D7C1D" w:rsidP="001D7C1D" w:rsidR="001D7C1D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7C1D" w:rsidP="001D7C1D" w:rsidR="001D7C1D" w:rsidRPr="0063308C">
      <w:pPr>
        <w:rPr>
          <w:b/>
        </w:rPr>
      </w:pPr>
      <w:r w:rsidRPr="0063308C">
        <w:rPr>
          <w:b/>
        </w:rPr>
        <w:t>REPUBLIKA HRVATSKA</w:t>
      </w:r>
    </w:p>
    <w:p w:rsidRDefault="001D7C1D" w:rsidP="001D7C1D" w:rsidR="001D7C1D" w:rsidRPr="0063308C">
      <w:pPr>
        <w:rPr>
          <w:b/>
        </w:rPr>
      </w:pPr>
      <w:r w:rsidRPr="0063308C">
        <w:rPr>
          <w:b/>
        </w:rPr>
        <w:t>TRGOVAČKI SUD U ZAGREBU</w:t>
      </w:r>
    </w:p>
    <w:p w:rsidRDefault="001D7C1D" w:rsidP="001D7C1D" w:rsidR="00E3002E">
      <w:r w:rsidRPr="0063308C">
        <w:rPr>
          <w:b/>
        </w:rPr>
        <w:t>Zagreb, Amruševa 2/II</w:t>
      </w:r>
      <w:r w:rsidRPr="0063308C">
        <w:t xml:space="preserve">     </w:t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="009F290B">
        <w:t xml:space="preserve"> </w:t>
      </w:r>
      <w:r w:rsidR="00454FED">
        <w:t xml:space="preserve">           </w:t>
      </w:r>
      <w:r w:rsidR="009F290B">
        <w:t xml:space="preserve">  48</w:t>
      </w:r>
      <w:r w:rsidR="004C6111">
        <w:t>.</w:t>
      </w:r>
      <w:r w:rsidRPr="0063308C">
        <w:t xml:space="preserve"> St-</w:t>
      </w:r>
      <w:r w:rsidR="00454FED">
        <w:t>1864/18</w:t>
      </w:r>
    </w:p>
    <w:p w:rsidRDefault="00E3002E" w:rsidP="001D7C1D" w:rsidR="00E3002E"/>
    <w:p w:rsidRDefault="00494008" w:rsidP="00494008" w:rsidR="00494008">
      <w:pPr>
        <w:jc w:val="center"/>
      </w:pPr>
    </w:p>
    <w:p w:rsidRDefault="00494008" w:rsidP="00494008" w:rsidR="001D7C1D" w:rsidRPr="0063308C">
      <w:pPr>
        <w:jc w:val="center"/>
      </w:pPr>
      <w:r>
        <w:t>R E P U B L I K A   H R V A T S K A</w:t>
      </w:r>
    </w:p>
    <w:p w:rsidRDefault="005945BC" w:rsidP="001D7C1D" w:rsidR="001D7C1D" w:rsidRPr="0063308C">
      <w:pPr>
        <w:jc w:val="center"/>
      </w:pPr>
      <w:r>
        <w:t xml:space="preserve">Z A K </w:t>
      </w:r>
      <w:r w:rsidR="00454FED">
        <w:t>LJ</w:t>
      </w:r>
      <w:r w:rsidR="0076592C">
        <w:t xml:space="preserve"> U Č A K</w:t>
      </w:r>
    </w:p>
    <w:p w:rsidRDefault="001D7C1D" w:rsidP="001D7C1D" w:rsidR="001D7C1D" w:rsidRPr="0063308C">
      <w:pPr>
        <w:jc w:val="both"/>
      </w:pPr>
    </w:p>
    <w:p w:rsidRDefault="005945BC" w:rsidP="005945BC" w:rsidR="005945BC">
      <w:pPr>
        <w:ind w:firstLine="708"/>
        <w:jc w:val="both"/>
      </w:pPr>
    </w:p>
    <w:p w:rsidRDefault="005945BC" w:rsidP="005945BC" w:rsidR="00E3002E">
      <w:pPr>
        <w:ind w:firstLine="708"/>
        <w:jc w:val="both"/>
      </w:pPr>
      <w:r>
        <w:t>Trgovački sud u Zagrebu, po sucu Vesni Sremac Šoštar, u predstečajnom postupku povodom prijedloga dužnika ANAMIL proizvodnja, trgovina i usluge d.o.o. iz Zagreba, Josipa Lončara 2c, OIB: 29315506757, kojeg zastupa Hrvoje Kraljičković, odvjetnik iz</w:t>
      </w:r>
      <w:r w:rsidR="00D276A2">
        <w:t xml:space="preserve"> Zagreba, Kninski trg 13, dana 1</w:t>
      </w:r>
      <w:r>
        <w:t>7. prosinca 2018. godine</w:t>
      </w:r>
    </w:p>
    <w:p w:rsidRDefault="005945BC" w:rsidP="005945BC" w:rsidR="005945BC">
      <w:pPr>
        <w:ind w:firstLine="708"/>
        <w:jc w:val="both"/>
      </w:pPr>
    </w:p>
    <w:p w:rsidRDefault="005945BC" w:rsidP="005945BC" w:rsidR="005945BC" w:rsidRPr="00ED152A">
      <w:pPr>
        <w:ind w:firstLine="708"/>
        <w:jc w:val="both"/>
      </w:pPr>
    </w:p>
    <w:p w:rsidRDefault="0076592C" w:rsidP="0042407B" w:rsidR="00E3002E" w:rsidRPr="0055111B">
      <w:pPr>
        <w:jc w:val="center"/>
        <w:rPr>
          <w:b/>
        </w:rPr>
      </w:pPr>
      <w:r>
        <w:rPr>
          <w:b/>
        </w:rPr>
        <w:t xml:space="preserve">z a k lj u č i o </w:t>
      </w:r>
      <w:r w:rsidR="001D7C1D" w:rsidRPr="0055111B">
        <w:rPr>
          <w:b/>
        </w:rPr>
        <w:t xml:space="preserve">  j e</w:t>
      </w:r>
    </w:p>
    <w:p w:rsidRDefault="0042407B" w:rsidP="0042407B" w:rsidR="0042407B" w:rsidRPr="00C30926">
      <w:pPr>
        <w:jc w:val="center"/>
        <w:rPr>
          <w:b/>
        </w:rPr>
      </w:pPr>
    </w:p>
    <w:p w:rsidRDefault="00471BD2" w:rsidP="005C5DB0" w:rsidR="00471BD2">
      <w:pPr>
        <w:pStyle w:val="Odlomakpopisa"/>
      </w:pPr>
    </w:p>
    <w:p w:rsidRDefault="000969AE" w:rsidP="00472A1E" w:rsidR="002C4A56">
      <w:pPr>
        <w:pStyle w:val="Odlomakpopisa"/>
        <w:numPr>
          <w:ilvl w:val="0"/>
          <w:numId w:val="1"/>
        </w:numPr>
        <w:jc w:val="both"/>
      </w:pPr>
      <w:r>
        <w:t xml:space="preserve">U predstečajnom postupku nad dužnikom </w:t>
      </w:r>
      <w:r w:rsidR="005945BC" w:rsidRPr="005945BC">
        <w:t>ANAMIL proizvodnja, trgovina i usluge d.o.o. iz Zagreba, Josipa Lončara 2c, OIB: 29315506757</w:t>
      </w:r>
      <w:r>
        <w:t xml:space="preserve"> r</w:t>
      </w:r>
      <w:r w:rsidR="0076592C">
        <w:t xml:space="preserve">očište </w:t>
      </w:r>
      <w:r w:rsidR="005C5DB0">
        <w:t xml:space="preserve">radi ispitivanja tražbina </w:t>
      </w:r>
      <w:r w:rsidR="00472A1E">
        <w:t>zakazano za dan 18. prosinca 2018</w:t>
      </w:r>
      <w:r w:rsidR="009F290B">
        <w:t>.</w:t>
      </w:r>
      <w:r w:rsidR="002C4A56" w:rsidRPr="002C4A56">
        <w:t xml:space="preserve"> godine u </w:t>
      </w:r>
      <w:r w:rsidR="009F290B">
        <w:t>10</w:t>
      </w:r>
      <w:r w:rsidR="00472A1E">
        <w:t>,0</w:t>
      </w:r>
      <w:r w:rsidR="002C4A56" w:rsidRPr="002C4A56">
        <w:t xml:space="preserve">0 sati, u prostorijama Trgovačkog suda u Zagrebu, Zagreb, </w:t>
      </w:r>
      <w:r w:rsidR="00472A1E" w:rsidRPr="00472A1E">
        <w:t>Amruševa 2/II, soba 96/II, ulična zgrada (mala dvorana)</w:t>
      </w:r>
      <w:r>
        <w:t xml:space="preserve">, </w:t>
      </w:r>
      <w:r w:rsidRPr="000969AE">
        <w:rPr>
          <w:b/>
        </w:rPr>
        <w:t>neće se održati</w:t>
      </w:r>
      <w:r w:rsidR="00872872">
        <w:rPr>
          <w:b/>
        </w:rPr>
        <w:t>.</w:t>
      </w:r>
    </w:p>
    <w:p w:rsidRDefault="00865F7D" w:rsidP="00865F7D" w:rsidR="00865F7D">
      <w:pPr>
        <w:pStyle w:val="Odlomakpopisa"/>
      </w:pPr>
    </w:p>
    <w:p w:rsidRDefault="000969AE" w:rsidP="00A5628A" w:rsidR="00914325">
      <w:pPr>
        <w:pStyle w:val="Odlomakpopisa"/>
        <w:numPr>
          <w:ilvl w:val="0"/>
          <w:numId w:val="1"/>
        </w:numPr>
        <w:jc w:val="both"/>
      </w:pPr>
      <w:r>
        <w:t xml:space="preserve">U predstečajnom postupku nad dužnikom </w:t>
      </w:r>
      <w:r w:rsidR="00A5628A" w:rsidRPr="00A5628A">
        <w:t>ANAMIL proizvodnja, trgovina i usluge d.o.o. iz Zagreba, Josi</w:t>
      </w:r>
      <w:r w:rsidR="00A5628A">
        <w:t xml:space="preserve">pa Lončara 2c, OIB: 29315506757 </w:t>
      </w:r>
      <w:r>
        <w:t xml:space="preserve">ročište radi ispitivanja tražbina </w:t>
      </w:r>
      <w:r w:rsidR="000331EE">
        <w:t>zakazuje se z</w:t>
      </w:r>
      <w:r w:rsidR="00914325">
        <w:t>a dan</w:t>
      </w:r>
      <w:r w:rsidR="000E11AD">
        <w:t>:</w:t>
      </w:r>
    </w:p>
    <w:p w:rsidRDefault="00914325" w:rsidP="00914325" w:rsidR="00914325">
      <w:pPr>
        <w:pStyle w:val="Odlomakpopisa"/>
        <w:ind w:left="1080"/>
        <w:jc w:val="both"/>
      </w:pPr>
    </w:p>
    <w:p w:rsidRDefault="00A5628A" w:rsidP="00914325" w:rsidR="00914325" w:rsidRPr="00914325">
      <w:pPr>
        <w:pStyle w:val="Odlomakpopisa"/>
        <w:ind w:left="1080"/>
        <w:jc w:val="both"/>
        <w:rPr>
          <w:b/>
        </w:rPr>
      </w:pPr>
      <w:r>
        <w:rPr>
          <w:b/>
        </w:rPr>
        <w:t>11</w:t>
      </w:r>
      <w:r w:rsidR="009F290B">
        <w:rPr>
          <w:b/>
        </w:rPr>
        <w:t xml:space="preserve">. </w:t>
      </w:r>
      <w:r>
        <w:rPr>
          <w:b/>
        </w:rPr>
        <w:t>siječnja 2019</w:t>
      </w:r>
      <w:r w:rsidR="009F290B">
        <w:rPr>
          <w:b/>
        </w:rPr>
        <w:t>. godine u 10</w:t>
      </w:r>
      <w:r>
        <w:rPr>
          <w:b/>
        </w:rPr>
        <w:t>,0</w:t>
      </w:r>
      <w:r w:rsidR="00914325" w:rsidRPr="00914325">
        <w:rPr>
          <w:b/>
        </w:rPr>
        <w:t>0 sati, u prostorijama Trgovačkog suda u Zagreb</w:t>
      </w:r>
      <w:r w:rsidR="009F290B">
        <w:rPr>
          <w:b/>
        </w:rPr>
        <w:t xml:space="preserve">u, Zagreb, </w:t>
      </w:r>
      <w:r w:rsidR="00D018B0" w:rsidRPr="00D018B0">
        <w:rPr>
          <w:b/>
        </w:rPr>
        <w:t>soba 96/II, ulična zgrada (mala dvorana)</w:t>
      </w:r>
      <w:r w:rsidR="00914325" w:rsidRPr="00914325">
        <w:rPr>
          <w:b/>
        </w:rPr>
        <w:t>.</w:t>
      </w:r>
    </w:p>
    <w:p w:rsidRDefault="00914325" w:rsidP="00914325" w:rsidR="00914325">
      <w:pPr>
        <w:pStyle w:val="Odlomakpopisa"/>
      </w:pPr>
    </w:p>
    <w:p w:rsidRDefault="00E0456E" w:rsidP="00914325" w:rsidR="00E0456E">
      <w:pPr>
        <w:jc w:val="center"/>
      </w:pPr>
    </w:p>
    <w:p w:rsidRDefault="0042407B" w:rsidP="00914325" w:rsidR="0042407B" w:rsidRPr="00471BD2">
      <w:pPr>
        <w:jc w:val="center"/>
      </w:pPr>
      <w:r w:rsidRPr="00471BD2">
        <w:t>Obrazloženje</w:t>
      </w:r>
    </w:p>
    <w:p w:rsidRDefault="0042407B" w:rsidP="0042407B" w:rsidR="0042407B" w:rsidRPr="00C30926">
      <w:pPr>
        <w:pStyle w:val="Tijeloteksta"/>
        <w:jc w:val="center"/>
      </w:pPr>
    </w:p>
    <w:p w:rsidRDefault="009F290B" w:rsidP="009F290B" w:rsidR="009F290B">
      <w:pPr>
        <w:ind w:firstLine="720"/>
        <w:jc w:val="both"/>
      </w:pPr>
      <w:r w:rsidRPr="00D74BF3">
        <w:t xml:space="preserve">Dužnik je ovome sudu temeljem odredbe čl. </w:t>
      </w:r>
      <w:r>
        <w:t xml:space="preserve">16. i </w:t>
      </w:r>
      <w:r w:rsidRPr="00D74BF3">
        <w:t>25. st. 1. Stečajnog zakona („Narodne novine“ broj 71/2015: dalje: SZ) podnio prijedlog za otvaranjem predstečajnog postupka</w:t>
      </w:r>
      <w:r>
        <w:t xml:space="preserve">. </w:t>
      </w:r>
      <w:r w:rsidRPr="00D74BF3">
        <w:t xml:space="preserve"> </w:t>
      </w:r>
    </w:p>
    <w:p w:rsidRDefault="009F290B" w:rsidP="009F290B" w:rsidR="009F290B">
      <w:pPr>
        <w:ind w:firstLine="720"/>
        <w:jc w:val="both"/>
      </w:pPr>
    </w:p>
    <w:p w:rsidRDefault="009F290B" w:rsidP="006D2182" w:rsidR="009F290B">
      <w:pPr>
        <w:ind w:firstLine="720"/>
        <w:jc w:val="both"/>
      </w:pPr>
      <w:r w:rsidRPr="00A02F5C">
        <w:lastRenderedPageBreak/>
        <w:t xml:space="preserve">Rješenjem ovog suda, broj gornji, od </w:t>
      </w:r>
      <w:r w:rsidR="003856BA">
        <w:t>22</w:t>
      </w:r>
      <w:r w:rsidRPr="00A02F5C">
        <w:t xml:space="preserve">. </w:t>
      </w:r>
      <w:r w:rsidR="003856BA">
        <w:t>kolovoza 2018</w:t>
      </w:r>
      <w:r w:rsidRPr="00A02F5C">
        <w:t xml:space="preserve">. godine, otvoren je predstečajni postupak nad dužnikom </w:t>
      </w:r>
      <w:r w:rsidR="006D2182" w:rsidRPr="006D2182">
        <w:t>ANAMIL proizvodnja, trgovina i usluge d.o.o. iz Zagreba, Josipa Lončara 2c, OIB: 29315506757</w:t>
      </w:r>
      <w:r w:rsidR="006D2182">
        <w:t>.</w:t>
      </w:r>
    </w:p>
    <w:p w:rsidRDefault="009F290B" w:rsidP="009F290B" w:rsidR="009F290B">
      <w:pPr>
        <w:ind w:firstLine="720"/>
        <w:jc w:val="both"/>
      </w:pPr>
      <w:r>
        <w:t>S obzirom na činjenicu da se u konkretnom slučaju radi o velikom broju tražbina vjerovnika te imajući u vidu da očitovanja o prijavljenim i osporenim tražbinama</w:t>
      </w:r>
      <w:r w:rsidR="00ED152A">
        <w:t xml:space="preserve"> dužnika i povjerenika</w:t>
      </w:r>
      <w:r>
        <w:t xml:space="preserve"> zajedno s dokumentacijom</w:t>
      </w:r>
      <w:r w:rsidR="00ED152A">
        <w:t xml:space="preserve"> od strane FINE </w:t>
      </w:r>
      <w:r w:rsidR="007A29E9">
        <w:t xml:space="preserve">nisu </w:t>
      </w:r>
      <w:r w:rsidR="00ED152A">
        <w:t xml:space="preserve">dostavljena ovom sudu </w:t>
      </w:r>
      <w:r w:rsidR="007A29E9">
        <w:t>u roku</w:t>
      </w:r>
      <w:r w:rsidR="00ED152A">
        <w:t xml:space="preserve">, </w:t>
      </w:r>
      <w:r>
        <w:t>to je ročište za ispitivanje tražbina određeno za dan 1</w:t>
      </w:r>
      <w:r w:rsidR="006D2182">
        <w:t>8</w:t>
      </w:r>
      <w:r>
        <w:t xml:space="preserve">. </w:t>
      </w:r>
      <w:r w:rsidR="006D2182">
        <w:t>prosinca 2018</w:t>
      </w:r>
      <w:r w:rsidR="00C7378B">
        <w:t>. valjalo odgoditi,</w:t>
      </w:r>
      <w:r>
        <w:t xml:space="preserve"> odrediti novo ročiš</w:t>
      </w:r>
      <w:r w:rsidR="00C7378B">
        <w:t xml:space="preserve">te sukladno čl. 34. st.2. SZ-a </w:t>
      </w:r>
      <w:r>
        <w:t xml:space="preserve">te </w:t>
      </w:r>
      <w:r w:rsidR="00731385">
        <w:t xml:space="preserve">odlučiti </w:t>
      </w:r>
      <w:r>
        <w:t>kao u izreci.</w:t>
      </w:r>
    </w:p>
    <w:p w:rsidRDefault="009F290B" w:rsidP="009F290B" w:rsidR="009F290B">
      <w:pPr>
        <w:jc w:val="both"/>
      </w:pPr>
    </w:p>
    <w:p w:rsidRDefault="00ED152A" w:rsidP="001D7C1D" w:rsidR="001D7C1D">
      <w:pPr>
        <w:jc w:val="center"/>
      </w:pPr>
      <w:r>
        <w:t xml:space="preserve">U Zagrebu, </w:t>
      </w:r>
      <w:r w:rsidR="00731385">
        <w:t>17. prosinca 2</w:t>
      </w:r>
      <w:r w:rsidR="00C7378B">
        <w:t>018.</w:t>
      </w:r>
      <w:r>
        <w:t xml:space="preserve"> godine</w:t>
      </w:r>
    </w:p>
    <w:p w:rsidRDefault="004F440D" w:rsidP="006E62F6" w:rsidR="004F440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F440D" w:rsidP="006E62F6" w:rsidR="004F440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ED152A" w:rsidP="006E62F6" w:rsidR="00873C1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</w:t>
      </w:r>
      <w:r w:rsidR="00201F56">
        <w:rPr>
          <w:rFonts w:hAnsi="Times New Roman" w:ascii="Times New Roman"/>
          <w:b w:val="false"/>
          <w:color w:val="auto"/>
          <w:szCs w:val="24"/>
        </w:rPr>
        <w:t>S</w:t>
      </w:r>
      <w:r w:rsidR="00873C16">
        <w:rPr>
          <w:rFonts w:hAnsi="Times New Roman" w:ascii="Times New Roman"/>
          <w:b w:val="false"/>
          <w:color w:val="auto"/>
          <w:szCs w:val="24"/>
        </w:rPr>
        <w:t>udac:</w:t>
      </w:r>
    </w:p>
    <w:p w:rsidRDefault="007A29E9" w:rsidP="007A29E9" w:rsidR="00ED152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Vesna Sremac Šoštar</w:t>
      </w:r>
      <w:r w:rsidR="00701EF7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1D7C1D" w:rsidP="001D7C1D" w:rsidR="001D7C1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D7C1D" w:rsidP="001D7C1D" w:rsidR="001D7C1D">
      <w:r>
        <w:t>UPUTA O PRAVNOM LIJEKU:</w:t>
      </w:r>
    </w:p>
    <w:p w:rsidRDefault="00FD24B4" w:rsidP="00FD24B4" w:rsidR="00FD24B4">
      <w:pPr>
        <w:jc w:val="both"/>
      </w:pPr>
      <w:r>
        <w:t xml:space="preserve">Protiv ovog </w:t>
      </w:r>
      <w:r w:rsidR="009569FC">
        <w:t xml:space="preserve">zaključka </w:t>
      </w:r>
      <w:r>
        <w:t>žalb</w:t>
      </w:r>
      <w:r w:rsidR="009569FC">
        <w:t>a nije dopuštena (članak</w:t>
      </w:r>
      <w:r w:rsidR="00872872">
        <w:t xml:space="preserve"> </w:t>
      </w:r>
      <w:r w:rsidR="009569FC">
        <w:t>19. stavak 7. SZ-a)</w:t>
      </w:r>
    </w:p>
    <w:p w:rsidRDefault="005379D7" w:rsidP="00FD24B4" w:rsidR="005379D7">
      <w:pPr>
        <w:jc w:val="both"/>
      </w:pPr>
    </w:p>
    <w:p w:rsidRDefault="005379D7" w:rsidP="00FD24B4" w:rsidR="005379D7">
      <w:pPr>
        <w:jc w:val="both"/>
      </w:pPr>
    </w:p>
    <w:p w:rsidRDefault="00701EF7" w:rsidP="001D7C1D" w:rsidR="00FD24B4">
      <w:r>
        <w:t>Za točnost otpravka – ovlašteni službenik</w:t>
      </w:r>
    </w:p>
    <w:p w:rsidRDefault="00701EF7" w:rsidP="001D7C1D" w:rsidR="00701EF7">
      <w:r>
        <w:tab/>
      </w:r>
      <w:r>
        <w:tab/>
        <w:t>Ivana Stampf</w:t>
      </w:r>
    </w:p>
    <w:p w:rsidRDefault="00873C16" w:rsidP="001D7C1D" w:rsidR="00873C16"/>
    <w:p w:rsidRDefault="001D7C1D" w:rsidP="001D7C1D" w:rsidR="001D7C1D"/>
    <w:p w:rsidRDefault="001D7C1D" w:rsidP="001D7C1D" w:rsidR="001D7C1D"/>
    <w:p w:rsidRDefault="001D7C1D" w:rsidP="001D7C1D" w:rsidR="001D7C1D"/>
    <w:p w:rsidRDefault="001D7C1D" w:rsidP="001D7C1D" w:rsidR="001D7C1D"/>
    <w:p w:rsidRDefault="001D7C1D" w:rsidP="001D7C1D" w:rsidR="001D7C1D"/>
    <w:p w:rsidRDefault="001D7C1D" w:rsidP="001D7C1D" w:rsidR="001D7C1D"/>
    <w:p w:rsidRDefault="001D7C1D" w:rsidP="001D7C1D" w:rsidR="001D7C1D"/>
    <w:p w:rsidRDefault="001D7C1D" w:rsidP="001D7C1D" w:rsidR="001D7C1D"/>
    <w:p w:rsidRDefault="001D7C1D" w:rsidP="001D7C1D" w:rsidR="001D7C1D"/>
    <w:p w:rsidRDefault="001D7C1D" w:rsidP="001D7C1D" w:rsidR="001D7C1D"/>
    <w:p w:rsidRDefault="001D7C1D" w:rsidP="001D7C1D" w:rsidR="001D7C1D"/>
    <w:p w:rsidRDefault="001D7C1D" w:rsidP="001D7C1D" w:rsidR="001D7C1D"/>
    <w:p w:rsidRDefault="001D7C1D" w:rsidP="001D7C1D" w:rsidR="001D7C1D"/>
    <w:p w:rsidRDefault="001D7C1D" w:rsidP="001D7C1D" w:rsidR="001D7C1D"/>
    <w:p w:rsidRDefault="001D7C1D" w:rsidP="001D7C1D" w:rsidR="001D7C1D"/>
    <w:p w:rsidRDefault="00554285" w:rsidP="00A545CD" w:rsidR="00554285"/>
    <w:p w:rsidRDefault="00554285" w:rsidP="00A545CD" w:rsidR="00554285"/>
    <w:p w:rsidRDefault="00554285" w:rsidP="00A545CD" w:rsidR="00554285"/>
    <w:p w:rsidRDefault="00554285" w:rsidP="00A545CD" w:rsidR="00554285"/>
    <w:p w:rsidRDefault="00554285" w:rsidP="00A545CD" w:rsidR="00554285"/>
    <w:p w:rsidRDefault="00554285" w:rsidP="00A545CD" w:rsidR="00554285"/>
    <w:p w:rsidRDefault="00554285" w:rsidP="00A545CD" w:rsidR="00554285"/>
    <w:p w:rsidRDefault="00554285" w:rsidP="00A545CD" w:rsidR="00554285"/>
    <w:p w:rsidRDefault="00554285" w:rsidP="00A545CD" w:rsidR="00554285"/>
    <w:sectPr w:rsidSect="00ED152A" w:rsidR="00554285">
      <w:headerReference w:type="even" r:id="rId10"/>
      <w:headerReference w:type="default" r:id="rId11"/>
      <w:pgSz w:h="15840" w:w="12240"/>
      <w:pgMar w:gutter="0" w:footer="709" w:header="709" w:left="1622" w:bottom="1985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5714" w:rsidR="00C85714">
      <w:r>
        <w:separator/>
      </w:r>
    </w:p>
  </w:endnote>
  <w:endnote w:id="0" w:type="continuationSeparator">
    <w:p w:rsidRDefault="00C85714" w:rsidR="00C857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5714" w:rsidR="00C85714">
      <w:r>
        <w:separator/>
      </w:r>
    </w:p>
  </w:footnote>
  <w:footnote w:id="0" w:type="continuationSeparator">
    <w:p w:rsidRDefault="00C85714" w:rsidR="00C857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62F6" w:rsidR="006E62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1EF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E62F6" w:rsidP="00585191" w:rsidR="006E62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D018B0">
      <w:t>48. St-1864/18</w:t>
    </w:r>
  </w:p>
  <w:p w:rsidRDefault="006E62F6" w:rsidR="006E62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2406207"/>
    <w:multiLevelType w:val="hybridMultilevel"/>
    <w:tmpl w:val="028AA68E"/>
    <w:lvl w:tplc="A8FA1612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0F52"/>
    <w:rsid w:val="000149C1"/>
    <w:rsid w:val="0003273A"/>
    <w:rsid w:val="000331EE"/>
    <w:rsid w:val="00065FA4"/>
    <w:rsid w:val="00071A2F"/>
    <w:rsid w:val="00073D97"/>
    <w:rsid w:val="000810CE"/>
    <w:rsid w:val="00082D64"/>
    <w:rsid w:val="000846DF"/>
    <w:rsid w:val="000969AE"/>
    <w:rsid w:val="000A1ECC"/>
    <w:rsid w:val="000B7CE9"/>
    <w:rsid w:val="000E11AD"/>
    <w:rsid w:val="00142CB2"/>
    <w:rsid w:val="00153D80"/>
    <w:rsid w:val="0018613F"/>
    <w:rsid w:val="001B2AD1"/>
    <w:rsid w:val="001D7C1D"/>
    <w:rsid w:val="00201F56"/>
    <w:rsid w:val="00220063"/>
    <w:rsid w:val="002439DE"/>
    <w:rsid w:val="002473A8"/>
    <w:rsid w:val="002540B0"/>
    <w:rsid w:val="0027248F"/>
    <w:rsid w:val="002841E8"/>
    <w:rsid w:val="002C1B18"/>
    <w:rsid w:val="002C4A56"/>
    <w:rsid w:val="002E6D38"/>
    <w:rsid w:val="002F0A6D"/>
    <w:rsid w:val="002F5E4C"/>
    <w:rsid w:val="003055E3"/>
    <w:rsid w:val="003111A1"/>
    <w:rsid w:val="00311D3C"/>
    <w:rsid w:val="00320F5B"/>
    <w:rsid w:val="00323651"/>
    <w:rsid w:val="0032459D"/>
    <w:rsid w:val="0032788C"/>
    <w:rsid w:val="00347CF5"/>
    <w:rsid w:val="00366CB2"/>
    <w:rsid w:val="003856BA"/>
    <w:rsid w:val="003B213D"/>
    <w:rsid w:val="003D389C"/>
    <w:rsid w:val="00404337"/>
    <w:rsid w:val="00413E00"/>
    <w:rsid w:val="0042407B"/>
    <w:rsid w:val="00454FED"/>
    <w:rsid w:val="0046103E"/>
    <w:rsid w:val="00471BD2"/>
    <w:rsid w:val="0047226E"/>
    <w:rsid w:val="00472A1E"/>
    <w:rsid w:val="00494008"/>
    <w:rsid w:val="004B5A8C"/>
    <w:rsid w:val="004C6111"/>
    <w:rsid w:val="004C6263"/>
    <w:rsid w:val="004D51BB"/>
    <w:rsid w:val="004D5370"/>
    <w:rsid w:val="004E7996"/>
    <w:rsid w:val="004F10C0"/>
    <w:rsid w:val="004F440D"/>
    <w:rsid w:val="004F6361"/>
    <w:rsid w:val="00503716"/>
    <w:rsid w:val="0052095E"/>
    <w:rsid w:val="00525A5B"/>
    <w:rsid w:val="00535AB3"/>
    <w:rsid w:val="005379D7"/>
    <w:rsid w:val="0055111B"/>
    <w:rsid w:val="00552AAE"/>
    <w:rsid w:val="00554285"/>
    <w:rsid w:val="00585191"/>
    <w:rsid w:val="005945BC"/>
    <w:rsid w:val="005A14BE"/>
    <w:rsid w:val="005A26E1"/>
    <w:rsid w:val="005A3656"/>
    <w:rsid w:val="005B4DE4"/>
    <w:rsid w:val="005C5DB0"/>
    <w:rsid w:val="005D5CB8"/>
    <w:rsid w:val="00656AB1"/>
    <w:rsid w:val="006852CE"/>
    <w:rsid w:val="00696016"/>
    <w:rsid w:val="006C17E9"/>
    <w:rsid w:val="006C6CF9"/>
    <w:rsid w:val="006C6D31"/>
    <w:rsid w:val="006C7720"/>
    <w:rsid w:val="006D2182"/>
    <w:rsid w:val="006D38E8"/>
    <w:rsid w:val="006E62F6"/>
    <w:rsid w:val="006E7FA0"/>
    <w:rsid w:val="006F2E2D"/>
    <w:rsid w:val="00701EF7"/>
    <w:rsid w:val="00731385"/>
    <w:rsid w:val="00733309"/>
    <w:rsid w:val="00754E3C"/>
    <w:rsid w:val="0076592C"/>
    <w:rsid w:val="00782D08"/>
    <w:rsid w:val="007A29E9"/>
    <w:rsid w:val="007B7CA2"/>
    <w:rsid w:val="007F5CBE"/>
    <w:rsid w:val="008028AB"/>
    <w:rsid w:val="00806934"/>
    <w:rsid w:val="00833454"/>
    <w:rsid w:val="00836780"/>
    <w:rsid w:val="0085489D"/>
    <w:rsid w:val="00865F7D"/>
    <w:rsid w:val="00872872"/>
    <w:rsid w:val="00873338"/>
    <w:rsid w:val="00873C16"/>
    <w:rsid w:val="00894787"/>
    <w:rsid w:val="008A11CC"/>
    <w:rsid w:val="008A55DD"/>
    <w:rsid w:val="008F4ADF"/>
    <w:rsid w:val="00906F71"/>
    <w:rsid w:val="00914325"/>
    <w:rsid w:val="00915334"/>
    <w:rsid w:val="009376C9"/>
    <w:rsid w:val="0095565B"/>
    <w:rsid w:val="009569FC"/>
    <w:rsid w:val="009903DB"/>
    <w:rsid w:val="009A76BD"/>
    <w:rsid w:val="009B6CE6"/>
    <w:rsid w:val="009C3707"/>
    <w:rsid w:val="009C66AF"/>
    <w:rsid w:val="009E15D8"/>
    <w:rsid w:val="009F290B"/>
    <w:rsid w:val="00A00231"/>
    <w:rsid w:val="00A0286F"/>
    <w:rsid w:val="00A22919"/>
    <w:rsid w:val="00A545CD"/>
    <w:rsid w:val="00A5628A"/>
    <w:rsid w:val="00A73B0F"/>
    <w:rsid w:val="00A817BE"/>
    <w:rsid w:val="00A95170"/>
    <w:rsid w:val="00A97C8F"/>
    <w:rsid w:val="00AB58E3"/>
    <w:rsid w:val="00AB7096"/>
    <w:rsid w:val="00B13F51"/>
    <w:rsid w:val="00B15BF0"/>
    <w:rsid w:val="00B42369"/>
    <w:rsid w:val="00B4533C"/>
    <w:rsid w:val="00B47C1D"/>
    <w:rsid w:val="00B52DE2"/>
    <w:rsid w:val="00B65733"/>
    <w:rsid w:val="00B70D03"/>
    <w:rsid w:val="00B86AA5"/>
    <w:rsid w:val="00BC21E9"/>
    <w:rsid w:val="00BC72A8"/>
    <w:rsid w:val="00BE1970"/>
    <w:rsid w:val="00BE7FFA"/>
    <w:rsid w:val="00BF15A9"/>
    <w:rsid w:val="00C22FB5"/>
    <w:rsid w:val="00C25555"/>
    <w:rsid w:val="00C558DE"/>
    <w:rsid w:val="00C7378B"/>
    <w:rsid w:val="00C73C08"/>
    <w:rsid w:val="00C85714"/>
    <w:rsid w:val="00CA7873"/>
    <w:rsid w:val="00CA7CFE"/>
    <w:rsid w:val="00CD09E2"/>
    <w:rsid w:val="00CE75B7"/>
    <w:rsid w:val="00CF28C5"/>
    <w:rsid w:val="00CF7504"/>
    <w:rsid w:val="00D018B0"/>
    <w:rsid w:val="00D03905"/>
    <w:rsid w:val="00D1401A"/>
    <w:rsid w:val="00D276A2"/>
    <w:rsid w:val="00D452A3"/>
    <w:rsid w:val="00D53EC5"/>
    <w:rsid w:val="00D91CEA"/>
    <w:rsid w:val="00DD7471"/>
    <w:rsid w:val="00E02326"/>
    <w:rsid w:val="00E0456E"/>
    <w:rsid w:val="00E3002E"/>
    <w:rsid w:val="00E33446"/>
    <w:rsid w:val="00E371BF"/>
    <w:rsid w:val="00E960BB"/>
    <w:rsid w:val="00EA751C"/>
    <w:rsid w:val="00EB0FA7"/>
    <w:rsid w:val="00EC00B1"/>
    <w:rsid w:val="00EC4EE8"/>
    <w:rsid w:val="00ED152A"/>
    <w:rsid w:val="00ED3B98"/>
    <w:rsid w:val="00F24F8F"/>
    <w:rsid w:val="00F34043"/>
    <w:rsid w:val="00F40092"/>
    <w:rsid w:val="00F651FE"/>
    <w:rsid w:val="00F70A23"/>
    <w:rsid w:val="00F753F1"/>
    <w:rsid w:val="00F82AFE"/>
    <w:rsid w:val="00F906F5"/>
    <w:rsid w:val="00FD24B4"/>
    <w:rsid w:val="00FF4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true" w:styleId="Default" w:type="paragraph">
    <w:name w:val="Default"/>
    <w:rsid w:val="006E7FA0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657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57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57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57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57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1" w:styleId="Default" w:type="paragraph">
    <w:name w:val="Default"/>
    <w:rsid w:val="006E7FA0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657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57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57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57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57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2018.</izvorni_sadrzaj>
    <derivirana_varijabla naziv="DomainObject.DatumDonosenjaOdluke_1">17.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odgoda ročišta i određivanje novog</izvorni_sadrzaj>
    <derivirana_varijabla naziv="DomainObject.Primjedba_1">odgoda ročišta i određivanje novog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1864</izvorni_sadrzaj>
    <derivirana_varijabla naziv="DomainObject.Predmet.Broj_1">1864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2018.</izvorni_sadrzaj>
    <derivirana_varijabla naziv="DomainObject.Predmet.DatumOsnivanja_1">20.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St-1864/2018</izvorni_sadrzaj>
    <derivirana_varijabla naziv="DomainObject.Predmet.OznakaBroj_1">St-1864/2018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ANAMIL proizvodnja, trgovina i usluge d.o.o.</izvorni_sadrzaj>
    <derivirana_varijabla naziv="DomainObject.Predmet.ProtustrankaFormated_1">  ANAMIL proizvodnja, trgovina i usluge d.o.o.</derivirana_varijabla>
  </DomainObject.Predmet.ProtustrankaFormated>
  <DomainObject.Predmet.ProtustrankaFormatedOIB>
    <izvorni_sadrzaj>  ANAMIL proizvodnja, trgovina i usluge d.o.o., OIB 29315506757</izvorni_sadrzaj>
    <derivirana_varijabla naziv="DomainObject.Predmet.ProtustrankaFormatedOIB_1">  ANAMIL proizvodnja, trgovina i usluge d.o.o., OIB 29315506757</derivirana_varijabla>
  </DomainObject.Predmet.ProtustrankaFormatedOIB>
  <DomainObject.Predmet.ProtustrankaFormatedWithAdress>
    <izvorni_sadrzaj> ANAMIL proizvodnja, trgovina i usluge d.o.o., Josipa Lončara 2 c, 10000 Zagreb</izvorni_sadrzaj>
    <derivirana_varijabla naziv="DomainObject.Predmet.ProtustrankaFormatedWithAdress_1"> ANAMIL proizvodnja, trgovina i usluge d.o.o., Josipa Lončara 2 c, 10000 Zagreb</derivirana_varijabla>
  </DomainObject.Predmet.ProtustrankaFormatedWithAdress>
  <DomainObject.Predmet.ProtustrankaFormatedWithAdressOIB>
    <izvorni_sadrzaj> ANAMIL proizvodnja, trgovina i usluge d.o.o., OIB 29315506757, Josipa Lončara 2 c, 10000 Zagreb</izvorni_sadrzaj>
    <derivirana_varijabla naziv="DomainObject.Predmet.ProtustrankaFormatedWithAdressOIB_1"> ANAMIL proizvodnja, trgovina i usluge d.o.o., OIB 29315506757, Josipa Lončara 2 c, 10000 Zagreb</derivirana_varijabla>
  </DomainObject.Predmet.ProtustrankaFormatedWithAdressOIB>
  <DomainObject.Predmet.ProtustrankaWithAdress>
    <izvorni_sadrzaj>ANAMIL proizvodnja, trgovina i usluge d.o.o. Josipa Lončara 2 c, 10000 Zagreb</izvorni_sadrzaj>
    <derivirana_varijabla naziv="DomainObject.Predmet.ProtustrankaWithAdress_1">ANAMIL proizvodnja, trgovina i usluge d.o.o. Josipa Lončara 2 c, 10000 Zagreb</derivirana_varijabla>
  </DomainObject.Predmet.ProtustrankaWithAdress>
  <DomainObject.Predmet.ProtustrankaWithAdressOIB>
    <izvorni_sadrzaj>ANAMIL proizvodnja, trgovina i usluge d.o.o., OIB 29315506757, Josipa Lončara 2 c, 10000 Zagreb</izvorni_sadrzaj>
    <derivirana_varijabla naziv="DomainObject.Predmet.ProtustrankaWithAdressOIB_1">ANAMIL proizvodnja, trgovina i usluge d.o.o., OIB 29315506757, Josipa Lončara 2 c, 10000 Zagreb</derivirana_varijabla>
  </DomainObject.Predmet.ProtustrankaWithAdressOIB>
  <DomainObject.Predmet.ProtustrankaNazivFormated>
    <izvorni_sadrzaj>ANAMIL proizvodnja, trgovina i usluge d.o.o.</izvorni_sadrzaj>
    <derivirana_varijabla naziv="DomainObject.Predmet.ProtustrankaNazivFormated_1">ANAMIL proizvodnja, trgovina i usluge d.o.o.</derivirana_varijabla>
  </DomainObject.Predmet.ProtustrankaNazivFormated>
  <DomainObject.Predmet.ProtustrankaNazivFormatedOIB>
    <izvorni_sadrzaj>ANAMIL proizvodnja, trgovina i usluge d.o.o., OIB 29315506757</izvorni_sadrzaj>
    <derivirana_varijabla naziv="DomainObject.Predmet.ProtustrankaNazivFormatedOIB_1">ANAMIL proizvodnja, trgovina i usluge d.o.o., OIB 29315506757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ANAMIL proizvodnja, trgovina i usluge d.o.o.; Milan Radišić</izvorni_sadrzaj>
    <derivirana_varijabla naziv="DomainObject.Predmet.StrankaFormated_1">  ANAMIL proizvodnja, trgovina i usluge d.o.o.; Milan Radišić</derivirana_varijabla>
  </DomainObject.Predmet.StrankaFormated>
  <DomainObject.Predmet.StrankaFormatedOIB>
    <izvorni_sadrzaj>  ANAMIL proizvodnja, trgovina i usluge d.o.o., OIB 29315506757; Milan Radišić, OIB 19221326034</izvorni_sadrzaj>
    <derivirana_varijabla naziv="DomainObject.Predmet.StrankaFormatedOIB_1">  ANAMIL proizvodnja, trgovina i usluge d.o.o., OIB 29315506757; Milan Radišić, OIB 19221326034</derivirana_varijabla>
  </DomainObject.Predmet.StrankaFormatedOIB>
  <DomainObject.Predmet.StrankaFormatedWithAdress>
    <izvorni_sadrzaj> ANAMIL proizvodnja, trgovina i usluge d.o.o., Josipa Lončara 2 c, 10000 Zagreb; Milan Radišić, Zadvorska Ulica 14, 10257 Zadvorsko</izvorni_sadrzaj>
    <derivirana_varijabla naziv="DomainObject.Predmet.StrankaFormatedWithAdress_1"> ANAMIL proizvodnja, trgovina i usluge d.o.o., Josipa Lončara 2 c, 10000 Zagreb; Milan Radišić, Zadvorska Ulica 14, 10257 Zadvorsko</derivirana_varijabla>
  </DomainObject.Predmet.StrankaFormatedWithAdress>
  <DomainObject.Predmet.StrankaFormatedWithAdressOIB>
    <izvorni_sadrzaj> ANAMIL proizvodnja, trgovina i usluge d.o.o., OIB 29315506757, Josipa Lončara 2 c, 10000 Zagreb; Milan Radišić, OIB 19221326034, Zadvorska Ulica 14, 10257 Zadvorsko</izvorni_sadrzaj>
    <derivirana_varijabla naziv="DomainObject.Predmet.StrankaFormatedWithAdressOIB_1"> ANAMIL proizvodnja, trgovina i usluge d.o.o., OIB 29315506757, Josipa Lončara 2 c, 10000 Zagreb; Milan Radišić, OIB 19221326034, Zadvorska Ulica 14, 10257 Zadvorsko</derivirana_varijabla>
  </DomainObject.Predmet.StrankaFormatedWithAdressOIB>
  <DomainObject.Predmet.StrankaWithAdress>
    <izvorni_sadrzaj>ANAMIL proizvodnja, trgovina i usluge d.o.o. Josipa Lončara 2 c,10000 Zagreb,Milan Radišić Zadvorska Ulica 14,10257 Zadvorsko</izvorni_sadrzaj>
    <derivirana_varijabla naziv="DomainObject.Predmet.StrankaWithAdress_1">ANAMIL proizvodnja, trgovina i usluge d.o.o. Josipa Lončara 2 c,10000 Zagreb,Milan Radišić Zadvorska Ulica 14,10257 Zadvorsko</derivirana_varijabla>
  </DomainObject.Predmet.StrankaWithAdress>
  <DomainObject.Predmet.StrankaWithAdressOIB>
    <izvorni_sadrzaj>ANAMIL proizvodnja, trgovina i usluge d.o.o., OIB 29315506757, Josipa Lončara 2 c,10000 Zagreb,Milan Radišić, OIB 19221326034, Zadvorska Ulica 14,10257 Zadvorsko</izvorni_sadrzaj>
    <derivirana_varijabla naziv="DomainObject.Predmet.StrankaWithAdressOIB_1">ANAMIL proizvodnja, trgovina i usluge d.o.o., OIB 29315506757, Josipa Lončara 2 c,10000 Zagreb,Milan Radišić, OIB 19221326034, Zadvorska Ulica 14,10257 Zadvorsko</derivirana_varijabla>
  </DomainObject.Predmet.StrankaWithAdressOIB>
  <DomainObject.Predmet.StrankaNazivFormated>
    <izvorni_sadrzaj>ANAMIL proizvodnja, trgovina i usluge d.o.o.,Milan Radišić</izvorni_sadrzaj>
    <derivirana_varijabla naziv="DomainObject.Predmet.StrankaNazivFormated_1">ANAMIL proizvodnja, trgovina i usluge d.o.o.,Milan Radišić</derivirana_varijabla>
  </DomainObject.Predmet.StrankaNazivFormated>
  <DomainObject.Predmet.StrankaNazivFormatedOIB>
    <izvorni_sadrzaj>ANAMIL proizvodnja, trgovina i usluge d.o.o., OIB 29315506757,Milan Radišić, OIB 19221326034</izvorni_sadrzaj>
    <derivirana_varijabla naziv="DomainObject.Predmet.StrankaNazivFormatedOIB_1">ANAMIL proizvodnja, trgovina i usluge d.o.o., OIB 29315506757,Milan Radišić, OIB 19221326034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ANAMIL proizvodnja, trgovina i usluge d.o.o.</item>
      <item>Milan Radišić</item>
    </izvorni_sadrzaj>
    <derivirana_varijabla naziv="DomainObject.Predmet.StrankaListFormated_1">
      <item>ANAMIL proizvodnja, trgovina i usluge d.o.o.</item>
      <item>Milan Radišić</item>
    </derivirana_varijabla>
  </DomainObject.Predmet.StrankaListFormated>
  <DomainObject.Predmet.StrankaListFormatedOIB>
    <izvorni_sadrzaj>
      <item>ANAMIL proizvodnja, trgovina i usluge d.o.o., OIB 29315506757</item>
      <item>Milan Radišić, OIB 19221326034</item>
    </izvorni_sadrzaj>
    <derivirana_varijabla naziv="DomainObject.Predmet.StrankaListFormatedOIB_1">
      <item>ANAMIL proizvodnja, trgovina i usluge d.o.o., OIB 29315506757</item>
      <item>Milan Radišić, OIB 19221326034</item>
    </derivirana_varijabla>
  </DomainObject.Predmet.StrankaListFormatedOIB>
  <DomainObject.Predmet.StrankaListFormatedWithAdress>
    <izvorni_sadrzaj>
      <item>ANAMIL proizvodnja, trgovina i usluge d.o.o., Josipa Lončara 2 c, 10000 Zagreb</item>
      <item>Milan Radišić, Zadvorska Ulica 14, 10257 Zadvorsko</item>
    </izvorni_sadrzaj>
    <derivirana_varijabla naziv="DomainObject.Predmet.StrankaListFormatedWithAdress_1">
      <item>ANAMIL proizvodnja, trgovina i usluge d.o.o., Josipa Lončara 2 c, 10000 Zagreb</item>
      <item>Milan Radišić, Zadvorska Ulica 14, 10257 Zadvorsko</item>
    </derivirana_varijabla>
  </DomainObject.Predmet.StrankaListFormatedWithAdress>
  <DomainObject.Predmet.StrankaListFormatedWithAdressOIB>
    <izvorni_sadrzaj>
      <item>ANAMIL proizvodnja, trgovina i usluge d.o.o., OIB 29315506757, Josipa Lončara 2 c, 10000 Zagreb</item>
      <item>Milan Radišić, OIB 19221326034, Zadvorska Ulica 14, 10257 Zadvorsko</item>
    </izvorni_sadrzaj>
    <derivirana_varijabla naziv="DomainObject.Predmet.StrankaListFormatedWithAdressOIB_1">
      <item>ANAMIL proizvodnja, trgovina i usluge d.o.o., OIB 29315506757, Josipa Lončara 2 c, 10000 Zagreb</item>
      <item>Milan Radišić, OIB 19221326034, Zadvorska Ulica 14, 10257 Zadvorsko</item>
    </derivirana_varijabla>
  </DomainObject.Predmet.StrankaListFormatedWithAdressOIB>
  <DomainObject.Predmet.StrankaListNazivFormated>
    <izvorni_sadrzaj>
      <item>ANAMIL proizvodnja, trgovina i usluge d.o.o.</item>
      <item>Milan Radišić</item>
    </izvorni_sadrzaj>
    <derivirana_varijabla naziv="DomainObject.Predmet.StrankaListNazivFormated_1">
      <item>ANAMIL proizvodnja, trgovina i usluge d.o.o.</item>
      <item>Milan Radišić</item>
    </derivirana_varijabla>
  </DomainObject.Predmet.StrankaListNazivFormated>
  <DomainObject.Predmet.StrankaListNazivFormatedOIB>
    <izvorni_sadrzaj>
      <item>ANAMIL proizvodnja, trgovina i usluge d.o.o., OIB 29315506757</item>
      <item>Milan Radišić, OIB 19221326034</item>
    </izvorni_sadrzaj>
    <derivirana_varijabla naziv="DomainObject.Predmet.StrankaListNazivFormatedOIB_1">
      <item>ANAMIL proizvodnja, trgovina i usluge d.o.o., OIB 29315506757</item>
      <item>Milan Radišić, OIB 19221326034</item>
    </derivirana_varijabla>
  </DomainObject.Predmet.StrankaListNazivFormatedOIB>
  <DomainObject.Predmet.ProtuStrankaListFormated>
    <izvorni_sadrzaj>
      <item>ANAMIL proizvodnja, trgovina i usluge d.o.o.</item>
    </izvorni_sadrzaj>
    <derivirana_varijabla naziv="DomainObject.Predmet.ProtuStrankaListFormated_1">
      <item>ANAMIL proizvodnja, trgovina i usluge d.o.o.</item>
    </derivirana_varijabla>
  </DomainObject.Predmet.ProtuStrankaListFormated>
  <DomainObject.Predmet.ProtuStrankaListFormatedOIB>
    <izvorni_sadrzaj>
      <item>ANAMIL proizvodnja, trgovina i usluge d.o.o., OIB 29315506757</item>
    </izvorni_sadrzaj>
    <derivirana_varijabla naziv="DomainObject.Predmet.ProtuStrankaListFormatedOIB_1">
      <item>ANAMIL proizvodnja, trgovina i usluge d.o.o., OIB 29315506757</item>
    </derivirana_varijabla>
  </DomainObject.Predmet.ProtuStrankaListFormatedOIB>
  <DomainObject.Predmet.ProtuStrankaListFormatedWithAdress>
    <izvorni_sadrzaj>
      <item>ANAMIL proizvodnja, trgovina i usluge d.o.o., Josipa Lončara 2 c, 10000 Zagreb</item>
    </izvorni_sadrzaj>
    <derivirana_varijabla naziv="DomainObject.Predmet.ProtuStrankaListFormatedWithAdress_1">
      <item>ANAMIL proizvodnja, trgovina i usluge d.o.o., Josipa Lončara 2 c, 10000 Zagreb</item>
    </derivirana_varijabla>
  </DomainObject.Predmet.ProtuStrankaListFormatedWithAdress>
  <DomainObject.Predmet.ProtuStrankaListFormatedWithAdressOIB>
    <izvorni_sadrzaj>
      <item>ANAMIL proizvodnja, trgovina i usluge d.o.o., OIB 29315506757, Josipa Lončara 2 c, 10000 Zagreb</item>
    </izvorni_sadrzaj>
    <derivirana_varijabla naziv="DomainObject.Predmet.ProtuStrankaListFormatedWithAdressOIB_1">
      <item>ANAMIL proizvodnja, trgovina i usluge d.o.o., OIB 29315506757, Josipa Lončara 2 c, 10000 Zagreb</item>
    </derivirana_varijabla>
  </DomainObject.Predmet.ProtuStrankaListFormatedWithAdressOIB>
  <DomainObject.Predmet.ProtuStrankaListNazivFormated>
    <izvorni_sadrzaj>
      <item>ANAMIL proizvodnja, trgovina i usluge d.o.o.</item>
    </izvorni_sadrzaj>
    <derivirana_varijabla naziv="DomainObject.Predmet.ProtuStrankaListNazivFormated_1">
      <item>ANAMIL proizvodnja, trgovina i usluge d.o.o.</item>
    </derivirana_varijabla>
  </DomainObject.Predmet.ProtuStrankaListNazivFormated>
  <DomainObject.Predmet.ProtuStrankaListNazivFormatedOIB>
    <izvorni_sadrzaj>
      <item>ANAMIL proizvodnja, trgovina i usluge d.o.o., OIB 29315506757</item>
    </izvorni_sadrzaj>
    <derivirana_varijabla naziv="DomainObject.Predmet.ProtuStrankaListNazivFormatedOIB_1">
      <item>ANAMIL proizvodnja, trgovina i usluge d.o.o., OIB 29315506757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2018.</izvorni_sadrzaj>
    <derivirana_varijabla naziv="DomainObject.Datum_1">17.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ANAMIL proizvodnja, trgovina i usluge d.o.o. i dr.</izvorni_sadrzaj>
    <derivirana_varijabla naziv="DomainObject.Predmet.StrankaIDrugi_1">ANAMIL proizvodnja, trgovina i usluge d.o.o. i dr.</derivirana_varijabla>
  </DomainObject.Predmet.StrankaIDrugi>
  <DomainObject.Predmet.ProtustrankaIDrugi>
    <izvorni_sadrzaj>ANAMIL proizvodnja, trgovina i usluge d.o.o.</izvorni_sadrzaj>
    <derivirana_varijabla naziv="DomainObject.Predmet.ProtustrankaIDrugi_1">ANAMIL proizvodnja, trgovina i usluge d.o.o.</derivirana_varijabla>
  </DomainObject.Predmet.ProtustrankaIDrugi>
  <DomainObject.Predmet.StrankaIDrugiAdressOIB>
    <izvorni_sadrzaj>ANAMIL proizvodnja, trgovina i usluge d.o.o., OIB 29315506757, Josipa Lončara 2 c, 10000 Zagreb i dr.</izvorni_sadrzaj>
    <derivirana_varijabla naziv="DomainObject.Predmet.StrankaIDrugiAdressOIB_1">ANAMIL proizvodnja, trgovina i usluge d.o.o., OIB 29315506757, Josipa Lončara 2 c, 10000 Zagreb i dr.</derivirana_varijabla>
  </DomainObject.Predmet.StrankaIDrugiAdressOIB>
  <DomainObject.Predmet.ProtustrankaIDrugiAdressOIB>
    <izvorni_sadrzaj>ANAMIL proizvodnja, trgovina i usluge d.o.o., OIB 29315506757, Josipa Lončara 2 c, 10000 Zagreb</izvorni_sadrzaj>
    <derivirana_varijabla naziv="DomainObject.Predmet.ProtustrankaIDrugiAdressOIB_1">ANAMIL proizvodnja, trgovina i usluge d.o.o., OIB 29315506757, Josipa Lončara 2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ANAMIL proizvodnja, trgovina i usluge d.o.o.</item>
      <item>ANAMIL proizvodnja, trgovina i usluge d.o.o.</item>
      <item>Milan Radišić</item>
    </izvorni_sadrzaj>
    <derivirana_varijabla naziv="DomainObject.Predmet.SudioniciListNaziv_1">
      <item>ANAMIL proizvodnja, trgovina i usluge d.o.o.</item>
      <item>ANAMIL proizvodnja, trgovina i usluge d.o.o.</item>
      <item>Milan Radišić</item>
    </derivirana_varijabla>
  </DomainObject.Predmet.SudioniciListNaziv>
  <DomainObject.Predmet.SudioniciListAdressOIB>
    <izvorni_sadrzaj>
      <item>ANAMIL proizvodnja, trgovina i usluge d.o.o., OIB 29315506757, Josipa Lončara 2 c,10000 Zagreb</item>
      <item>ANAMIL proizvodnja, trgovina i usluge d.o.o., OIB 29315506757, Josipa Lončara 2 c,10000 Zagreb</item>
      <item>Milan Radišić, OIB 19221326034, Zadvorska Ulica 14,10257 Zadvorsko</item>
    </izvorni_sadrzaj>
    <derivirana_varijabla naziv="DomainObject.Predmet.SudioniciListAdressOIB_1">
      <item>ANAMIL proizvodnja, trgovina i usluge d.o.o., OIB 29315506757, Josipa Lončara 2 c,10000 Zagreb</item>
      <item>ANAMIL proizvodnja, trgovina i usluge d.o.o., OIB 29315506757, Josipa Lončara 2 c,10000 Zagreb</item>
      <item>Milan Radišić, OIB 19221326034, Zadvorska Ulica 14,10257 Zadvorsko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29315506757</item>
      <item>, OIB 29315506757</item>
      <item>, OIB 19221326034</item>
    </izvorni_sadrzaj>
    <derivirana_varijabla naziv="DomainObject.Predmet.SudioniciListNazivOIB_1">
      <item>, OIB 29315506757</item>
      <item>, OIB 29315506757</item>
      <item>, OIB 19221326034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Bolnička cesta 76, 10410 Zagreb</item>
    </izvorni_sadrzaj>
    <derivirana_varijabla naziv="DomainObject.Predmet.StecajniUpraviteljiListAddressOIB_1">
      <item>Nikola Remenar, OIB 48313195864, Bolnička cesta 76, 10410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344</properties:Words>
  <properties:Characters>1815</properties:Characters>
  <properties:Lines>84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2018-12-17T09:07:00Z</dcterms:created>
  <dc:creator>nribaric</dc:creator>
  <cp:lastModifiedBy>Matea Bizjak</cp:lastModifiedBy>
  <cp:lastPrinted>2017-09-14T11:28:00Z</cp:lastPrinted>
  <dcterms:modified xmlns:xsi="http://www.w3.org/2001/XMLSchema-instance" xsi:type="dcterms:W3CDTF">2018-12-17T09:16:00Z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(St-1864-18-odgoda ročišta za ispitivanje tražbina - ANAMIL.docx)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