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50a7" w14:paraId="1c250a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E95D32">
        <w:t>1</w:t>
      </w:r>
      <w:r w:rsidR="00357BFD">
        <w:t>0</w:t>
      </w:r>
      <w:r w:rsidR="00E95D32">
        <w:t>1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D1255">
        <w:t>Zagreb</w:t>
      </w:r>
      <w:r w:rsidR="004A0D7B">
        <w:t xml:space="preserve">, </w:t>
      </w:r>
      <w:r w:rsidR="000D1255">
        <w:t>Trg svibanjskih žrtava 1995.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357BFD">
        <w:t>SELTING d.o.o. za proizvodnju, trgovinu i usluge, Zagreb, Ilica 89</w:t>
      </w:r>
      <w:r w:rsidR="00BB5E12" w:rsidRPr="00BB5E12">
        <w:t>, MBS: 0</w:t>
      </w:r>
      <w:r w:rsidR="000D1255">
        <w:t>8</w:t>
      </w:r>
      <w:r w:rsidR="00BB5E12" w:rsidRPr="00BB5E12">
        <w:t>0</w:t>
      </w:r>
      <w:r w:rsidR="00357BFD">
        <w:t>348104</w:t>
      </w:r>
      <w:r w:rsidR="00BB5E12" w:rsidRPr="00BB5E12">
        <w:t xml:space="preserve">, OIB: </w:t>
      </w:r>
      <w:r w:rsidR="00357BFD">
        <w:t>85053004965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902CEC">
        <w:t>7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57BFD">
        <w:t>SELTING d.o.o. za proizvodnju, trgovinu i usluge, Zagreb, Ilica 89</w:t>
      </w:r>
      <w:r w:rsidR="00357BFD" w:rsidRPr="00BB5E12">
        <w:t>, MBS: 0</w:t>
      </w:r>
      <w:r w:rsidR="00357BFD">
        <w:t>8</w:t>
      </w:r>
      <w:r w:rsidR="00357BFD" w:rsidRPr="00BB5E12">
        <w:t>0</w:t>
      </w:r>
      <w:r w:rsidR="00357BFD">
        <w:t>348104</w:t>
      </w:r>
      <w:r w:rsidR="00357BFD" w:rsidRPr="00BB5E12">
        <w:t xml:space="preserve">, OIB: </w:t>
      </w:r>
      <w:r w:rsidR="00357BFD">
        <w:t xml:space="preserve">85053004965 </w:t>
      </w:r>
      <w:r>
        <w:t xml:space="preserve">iznosi </w:t>
      </w:r>
      <w:r w:rsidR="00357BFD">
        <w:t>41</w:t>
      </w:r>
      <w:r w:rsidR="001D2233">
        <w:t>.</w:t>
      </w:r>
      <w:r w:rsidR="00E95D32">
        <w:t>1</w:t>
      </w:r>
      <w:r w:rsidR="00357BFD">
        <w:t>14</w:t>
      </w:r>
      <w:r w:rsidR="001D2233">
        <w:t>,</w:t>
      </w:r>
      <w:r w:rsidR="00357BFD">
        <w:t>58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357BFD">
        <w:t xml:space="preserve">Miroslav </w:t>
      </w:r>
      <w:proofErr w:type="spellStart"/>
      <w:r w:rsidR="00357BFD">
        <w:t>Kopić</w:t>
      </w:r>
      <w:proofErr w:type="spellEnd"/>
      <w:r w:rsidR="00BB5E12" w:rsidRPr="00BB5E12">
        <w:t xml:space="preserve">, OIB: </w:t>
      </w:r>
      <w:r w:rsidR="00357BFD">
        <w:t>70648956460</w:t>
      </w:r>
      <w:r w:rsidR="00BB5E12" w:rsidRPr="00BB5E12">
        <w:t xml:space="preserve">, </w:t>
      </w:r>
      <w:r w:rsidR="00357BFD">
        <w:t>Slavonski Brod, Slavonska 6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E95D32">
        <w:t>1</w:t>
      </w:r>
      <w:r w:rsidR="00357BFD">
        <w:t>0</w:t>
      </w:r>
      <w:r w:rsidR="00E95D32">
        <w:t>1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902CEC">
        <w:t>7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4132C">
        <w:t>1</w:t>
      </w:r>
      <w:r w:rsidR="00902CEC">
        <w:t>7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E44" w:rsidR="00E54E44">
      <w:r>
        <w:separator/>
      </w:r>
    </w:p>
  </w:endnote>
  <w:endnote w:id="0" w:type="continuationSeparator">
    <w:p w:rsidRDefault="00E54E44" w:rsidR="00E54E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E44" w:rsidR="00E54E44">
      <w:r>
        <w:separator/>
      </w:r>
    </w:p>
  </w:footnote>
  <w:footnote w:id="0" w:type="continuationSeparator">
    <w:p w:rsidRDefault="00E54E44" w:rsidR="00E54E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1271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7389"/>
    <w:rsid w:val="00B766A4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6925"/>
    <w:rsid w:val="00C64B1E"/>
    <w:rsid w:val="00C66216"/>
    <w:rsid w:val="00C8590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54E44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66A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66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6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6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6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66A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6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6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6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6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SELTING d.o.o.</izvorni_sadrzaj>
    <derivirana_varijabla naziv="DomainObject.Predmet.ProtustrankaFormated_1">  SELTING d.o.o.</derivirana_varijabla>
  </DomainObject.Predmet.ProtustrankaFormated>
  <DomainObject.Predmet.ProtustrankaFormatedOIB>
    <izvorni_sadrzaj>  SELTING d.o.o., OIB 85053004965</izvorni_sadrzaj>
    <derivirana_varijabla naziv="DomainObject.Predmet.ProtustrankaFormatedOIB_1">  SELTING d.o.o., OIB 85053004965</derivirana_varijabla>
  </DomainObject.Predmet.ProtustrankaFormatedOIB>
  <DomainObject.Predmet.ProtustrankaFormatedWithAdress>
    <izvorni_sadrzaj> SELTING d.o.o., Ilica 89, 10000 Zagreb</izvorni_sadrzaj>
    <derivirana_varijabla naziv="DomainObject.Predmet.ProtustrankaFormatedWithAdress_1"> SELTING d.o.o., Ilica 89, 10000 Zagreb</derivirana_varijabla>
  </DomainObject.Predmet.ProtustrankaFormatedWithAdress>
  <DomainObject.Predmet.ProtustrankaFormatedWithAdressOIB>
    <izvorni_sadrzaj> SELTING d.o.o., OIB 85053004965, Ilica 89, 10000 Zagreb</izvorni_sadrzaj>
    <derivirana_varijabla naziv="DomainObject.Predmet.ProtustrankaFormatedWithAdressOIB_1"> SELTING d.o.o., OIB 85053004965, Ilica 89, 10000 Zagreb</derivirana_varijabla>
  </DomainObject.Predmet.ProtustrankaFormatedWithAdressOIB>
  <DomainObject.Predmet.ProtustrankaWithAdress>
    <izvorni_sadrzaj>SELTING d.o.o. Ilica 89, 10000 Zagreb</izvorni_sadrzaj>
    <derivirana_varijabla naziv="DomainObject.Predmet.ProtustrankaWithAdress_1">SELTING d.o.o. Ilica 89, 10000 Zagreb</derivirana_varijabla>
  </DomainObject.Predmet.ProtustrankaWithAdress>
  <DomainObject.Predmet.ProtustrankaWithAdressOIB>
    <izvorni_sadrzaj>SELTING d.o.o., OIB 85053004965, Ilica 89, 10000 Zagreb</izvorni_sadrzaj>
    <derivirana_varijabla naziv="DomainObject.Predmet.ProtustrankaWithAdressOIB_1">SELTING d.o.o., OIB 85053004965, Ilica 89, 10000 Zagreb</derivirana_varijabla>
  </DomainObject.Predmet.ProtustrankaWithAdressOIB>
  <DomainObject.Predmet.ProtustrankaNazivFormated>
    <izvorni_sadrzaj>SELTING d.o.o.</izvorni_sadrzaj>
    <derivirana_varijabla naziv="DomainObject.Predmet.ProtustrankaNazivFormated_1">SELTING d.o.o.</derivirana_varijabla>
  </DomainObject.Predmet.ProtustrankaNazivFormated>
  <DomainObject.Predmet.ProtustrankaNazivFormatedOIB>
    <izvorni_sadrzaj>SELTING d.o.o., OIB 85053004965</izvorni_sadrzaj>
    <derivirana_varijabla naziv="DomainObject.Predmet.ProtustrankaNazivFormatedOIB_1">SELTING d.o.o., OIB 85053004965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SELTING d.o.o.</item>
    </izvorni_sadrzaj>
    <derivirana_varijabla naziv="DomainObject.Predmet.ProtuStrankaListFormated_1">
      <item>SELTING d.o.o.</item>
    </derivirana_varijabla>
  </DomainObject.Predmet.ProtuStrankaListFormated>
  <DomainObject.Predmet.ProtuStrankaListFormatedOIB>
    <izvorni_sadrzaj>
      <item>SELTING d.o.o., OIB 85053004965</item>
    </izvorni_sadrzaj>
    <derivirana_varijabla naziv="DomainObject.Predmet.ProtuStrankaListFormatedOIB_1">
      <item>SELTING d.o.o., OIB 85053004965</item>
    </derivirana_varijabla>
  </DomainObject.Predmet.ProtuStrankaListFormatedOIB>
  <DomainObject.Predmet.ProtuStrankaListFormatedWithAdress>
    <izvorni_sadrzaj>
      <item>SELTING d.o.o., Ilica 89, 10000 Zagreb</item>
    </izvorni_sadrzaj>
    <derivirana_varijabla naziv="DomainObject.Predmet.ProtuStrankaListFormatedWithAdress_1">
      <item>SELTING d.o.o., Ilica 89, 10000 Zagreb</item>
    </derivirana_varijabla>
  </DomainObject.Predmet.ProtuStrankaListFormatedWithAdress>
  <DomainObject.Predmet.ProtuStrankaListFormatedWithAdressOIB>
    <izvorni_sadrzaj>
      <item>SELTING d.o.o., OIB 85053004965, Ilica 89, 10000 Zagreb</item>
    </izvorni_sadrzaj>
    <derivirana_varijabla naziv="DomainObject.Predmet.ProtuStrankaListFormatedWithAdressOIB_1">
      <item>SELTING d.o.o., OIB 85053004965, Ilica 89, 10000 Zagreb</item>
    </derivirana_varijabla>
  </DomainObject.Predmet.ProtuStrankaListFormatedWithAdressOIB>
  <DomainObject.Predmet.ProtuStrankaListNazivFormated>
    <izvorni_sadrzaj>
      <item>SELTING d.o.o.</item>
    </izvorni_sadrzaj>
    <derivirana_varijabla naziv="DomainObject.Predmet.ProtuStrankaListNazivFormated_1">
      <item>SELTING d.o.o.</item>
    </derivirana_varijabla>
  </DomainObject.Predmet.ProtuStrankaListNazivFormated>
  <DomainObject.Predmet.ProtuStrankaListNazivFormatedOIB>
    <izvorni_sadrzaj>
      <item>SELTING d.o.o., OIB 85053004965</item>
    </izvorni_sadrzaj>
    <derivirana_varijabla naziv="DomainObject.Predmet.ProtuStrankaListNazivFormatedOIB_1">
      <item>SELTING d.o.o., OIB 85053004965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SELTING d.o.o.</izvorni_sadrzaj>
    <derivirana_varijabla naziv="DomainObject.Predmet.ProtustrankaIDrugi_1">SELTING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SELTING d.o.o., OIB 85053004965, Ilica 89, 10000 Zagreb</izvorni_sadrzaj>
    <derivirana_varijabla naziv="DomainObject.Predmet.ProtustrankaIDrugiAdressOIB_1">SELTING d.o.o., OIB 85053004965,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SELTING d.o.o.</item>
      <item>FINA Regionalni centar Zagreb</item>
    </izvorni_sadrzaj>
    <derivirana_varijabla naziv="DomainObject.Predmet.SudioniciListNaziv_1">
      <item>SELTING d.o.o.</item>
      <item>FINA Regionalni centar Zagreb</item>
    </derivirana_varijabla>
  </DomainObject.Predmet.SudioniciListNaziv>
  <DomainObject.Predmet.SudioniciListAdressOIB>
    <izvorni_sadrzaj>
      <item>SELTING d.o.o., OIB 85053004965, Ilica 89,10000 Zagreb</item>
      <item>FINA Regionalni centar Zagreb, OIB 85821130368, Trg svibanjskih žrtava 1995. br. 1,10000 Zagreb</item>
    </izvorni_sadrzaj>
    <derivirana_varijabla naziv="DomainObject.Predmet.SudioniciListAdressOIB_1">
      <item>SELTING d.o.o., OIB 85053004965, Ilica 89,10000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85053004965</item>
      <item>, OIB 85821130368</item>
    </izvorni_sadrzaj>
    <derivirana_varijabla naziv="DomainObject.Predmet.SudioniciListNazivOIB_1">
      <item>, OIB 85053004965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1930</properties:Characters>
  <properties:Lines>49</properties:Lines>
  <properties:Paragraphs>16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2017-02-07T10:14:00Z</cp:lastPrinted>
  <dcterms:modified xmlns:xsi="http://www.w3.org/2001/XMLSchema-instance" xsi:type="dcterms:W3CDTF">2017-02-07T10:24:00Z</dcterms:modified>
  <cp:revision>16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