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c66d" w14:paraId="091c66d" w:rsidRDefault="0084650A" w:rsidP="00A56916" w:rsidR="00B949D4" w:rsidRPr="00A56916">
      <w:pPr>
        <w:tabs>
          <w:tab w:pos="677" w:val="left"/>
          <w:tab w:pos="4535" w:val="center"/>
        </w:tabs>
        <w15:collapsed w:val="false"/>
      </w:pPr>
      <w:bookmarkStart w:name="_GoBack" w:id="0"/>
      <w:bookmarkEnd w:id="0"/>
      <w:r w:rsidRPr="004565A9">
        <w:t xml:space="preserve"> </w:t>
      </w: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56916" w:rsidR="00A56916">
        <w:trPr>
          <w:gridAfter w:val="1"/>
          <w:wAfter w:type="dxa" w:w="284"/>
        </w:trPr>
        <w:tc>
          <w:tcPr>
            <w:tcW w:type="dxa" w:w="2943"/>
            <w:hideMark/>
          </w:tcPr>
          <w:p w:rsidRDefault="00A56916" w:rsidR="00A56916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noProof/>
              </w:rPr>
              <w:drawing>
                <wp:inline distR="0" distL="0" distB="0" distT="0">
                  <wp:extent cy="743585" cx="59372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56916" w:rsidR="00A56916">
        <w:tc>
          <w:tcPr>
            <w:tcW w:type="dxa" w:w="3227"/>
            <w:gridSpan w:val="2"/>
            <w:hideMark/>
          </w:tcPr>
          <w:p w:rsidRDefault="00A56916" w:rsidR="00A56916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A56916" w:rsidR="00A56916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Zadru</w:t>
            </w:r>
          </w:p>
          <w:p w:rsidRDefault="00A56916" w:rsidR="00A56916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10FC9" w:rsidP="006D4BA7" w:rsidR="00C10FC9" w:rsidRPr="006D4BA7"/>
    <w:p w:rsidRDefault="00696A23" w:rsidP="000F60FD" w:rsidR="00696A23" w:rsidRPr="006D4BA7">
      <w:pPr>
        <w:jc w:val="center"/>
      </w:pPr>
      <w:r w:rsidRPr="006D4BA7">
        <w:t>R E P U B L I KA   H R V A T S K A</w:t>
      </w:r>
    </w:p>
    <w:p w:rsidRDefault="001F3EEE" w:rsidP="000F60FD" w:rsidR="001F3EEE" w:rsidRPr="006D4BA7">
      <w:pPr>
        <w:jc w:val="center"/>
      </w:pPr>
    </w:p>
    <w:p w:rsidRDefault="000F60FD" w:rsidP="000F60FD" w:rsidR="000F60FD" w:rsidRPr="006D4BA7">
      <w:pPr>
        <w:jc w:val="center"/>
      </w:pPr>
      <w:r w:rsidRPr="006D4BA7">
        <w:t>R J E Š E N J E</w:t>
      </w:r>
    </w:p>
    <w:p w:rsidRDefault="00E266F3" w:rsidP="000F60FD" w:rsidR="00E266F3" w:rsidRPr="006D4BA7"/>
    <w:p w:rsidRDefault="0068406C" w:rsidP="00AA2BEB" w:rsidR="00AA2BEB" w:rsidRPr="006D4BA7">
      <w:pPr>
        <w:ind w:firstLine="708"/>
        <w:jc w:val="both"/>
        <w:rPr>
          <w:rFonts w:eastAsia="Calibri"/>
        </w:rPr>
      </w:pPr>
      <w:r w:rsidRPr="006D4BA7">
        <w:t>Trgovački sud u Zadru</w:t>
      </w:r>
      <w:r w:rsidR="00B949D4" w:rsidRPr="006D4BA7">
        <w:t xml:space="preserve">, </w:t>
      </w:r>
      <w:r w:rsidR="001B3070" w:rsidRPr="006D4BA7">
        <w:t>po su</w:t>
      </w:r>
      <w:r w:rsidR="00FB2747" w:rsidRPr="006D4BA7">
        <w:t>tkinji</w:t>
      </w:r>
      <w:r w:rsidR="00AA2BEB" w:rsidRPr="006D4BA7">
        <w:t xml:space="preserve"> Ani</w:t>
      </w:r>
      <w:r w:rsidR="00B949D4" w:rsidRPr="006D4BA7">
        <w:t xml:space="preserve"> Markač</w:t>
      </w:r>
      <w:r w:rsidR="00BC28B6" w:rsidRPr="006D4BA7">
        <w:t xml:space="preserve">, povodom prijedloga za otvaranje stečajnog postupka </w:t>
      </w:r>
      <w:r w:rsidR="00C10FC9" w:rsidRPr="006D4BA7">
        <w:t xml:space="preserve">nad </w:t>
      </w:r>
      <w:r w:rsidR="00E46C38" w:rsidRPr="006D4BA7">
        <w:t>dužnikom</w:t>
      </w:r>
      <w:r w:rsidR="004565A9" w:rsidRPr="006D4BA7">
        <w:t xml:space="preserve"> </w:t>
      </w:r>
      <w:r w:rsidR="00116617" w:rsidRPr="006D4BA7">
        <w:t xml:space="preserve">SAS-VEKTOR d.d., Poličnik, Poslovna zona Grabi, OIB:75167549515, </w:t>
      </w:r>
      <w:r w:rsidR="004565A9" w:rsidRPr="006D4BA7">
        <w:t xml:space="preserve">dana </w:t>
      </w:r>
      <w:r w:rsidR="00116617" w:rsidRPr="006D4BA7">
        <w:t>8.</w:t>
      </w:r>
      <w:r w:rsidR="00703D44">
        <w:t xml:space="preserve"> </w:t>
      </w:r>
      <w:r w:rsidR="00116617" w:rsidRPr="006D4BA7">
        <w:t xml:space="preserve">studenog </w:t>
      </w:r>
      <w:r w:rsidR="00703D44">
        <w:t>2017.,</w:t>
      </w:r>
    </w:p>
    <w:p w:rsidRDefault="00D47766" w:rsidP="00696A23" w:rsidR="00D47766" w:rsidRPr="006D4BA7"/>
    <w:p w:rsidRDefault="000F60FD" w:rsidP="000F60FD" w:rsidR="000F60FD" w:rsidRPr="006D4BA7">
      <w:pPr>
        <w:jc w:val="center"/>
      </w:pPr>
      <w:r w:rsidRPr="006D4BA7">
        <w:t>r i j e š i o  j e</w:t>
      </w:r>
    </w:p>
    <w:p w:rsidRDefault="00182066" w:rsidP="000F60FD" w:rsidR="00182066" w:rsidRPr="004565A9">
      <w:pPr>
        <w:rPr>
          <w:b/>
        </w:rPr>
      </w:pPr>
    </w:p>
    <w:p w:rsidRDefault="00AA2BEB" w:rsidP="00AA2BEB" w:rsidR="000F60FD" w:rsidRPr="004565A9">
      <w:pPr>
        <w:jc w:val="both"/>
        <w:rPr>
          <w:b/>
        </w:rPr>
      </w:pPr>
      <w:r w:rsidRPr="004565A9">
        <w:t>I.</w:t>
      </w:r>
      <w:r w:rsidRPr="004565A9">
        <w:tab/>
      </w:r>
      <w:r w:rsidR="000F60FD" w:rsidRPr="004565A9">
        <w:t xml:space="preserve">O t v a r a   s e </w:t>
      </w:r>
      <w:r w:rsidR="007228EC" w:rsidRPr="004565A9">
        <w:t xml:space="preserve">  </w:t>
      </w:r>
      <w:r w:rsidR="000F60FD" w:rsidRPr="004565A9">
        <w:t>stečajni postupak nad dužnikom</w:t>
      </w:r>
      <w:r w:rsidR="00C569BB" w:rsidRPr="004565A9">
        <w:rPr>
          <w:b/>
        </w:rPr>
        <w:t xml:space="preserve"> </w:t>
      </w:r>
      <w:r w:rsidR="00116617">
        <w:t>SAS-VEKTOR d.d., Poličnik, Poslovna zona Grabi, OIB:75167549515.</w:t>
      </w:r>
    </w:p>
    <w:p w:rsidRDefault="000F60FD" w:rsidP="0068406C" w:rsidR="000F60FD" w:rsidRPr="004565A9">
      <w:pPr>
        <w:ind w:hanging="192" w:left="900"/>
        <w:jc w:val="both"/>
        <w:rPr>
          <w:b/>
        </w:rPr>
      </w:pPr>
    </w:p>
    <w:p w:rsidRDefault="000F60FD" w:rsidP="004565A9" w:rsidR="004565A9" w:rsidRPr="004B31CB">
      <w:pPr>
        <w:jc w:val="both"/>
      </w:pPr>
      <w:r w:rsidRPr="004565A9">
        <w:t>II</w:t>
      </w:r>
      <w:r w:rsidR="00AA2BEB" w:rsidRPr="004565A9">
        <w:t>.</w:t>
      </w:r>
      <w:r w:rsidR="00AA2BEB" w:rsidRPr="004565A9">
        <w:tab/>
      </w:r>
      <w:r w:rsidR="00C05DFE" w:rsidRPr="004565A9">
        <w:t>S</w:t>
      </w:r>
      <w:r w:rsidRPr="004565A9">
        <w:t>tečajn</w:t>
      </w:r>
      <w:r w:rsidR="004565A9">
        <w:t>om</w:t>
      </w:r>
      <w:r w:rsidRPr="004565A9">
        <w:t xml:space="preserve"> upravitelj</w:t>
      </w:r>
      <w:r w:rsidR="004565A9">
        <w:t>icom</w:t>
      </w:r>
      <w:r w:rsidRPr="004565A9">
        <w:t xml:space="preserve"> imenuje</w:t>
      </w:r>
      <w:r w:rsidR="00BC28B6" w:rsidRPr="004565A9">
        <w:t xml:space="preserve"> se</w:t>
      </w:r>
      <w:r w:rsidR="00C7534E" w:rsidRPr="004565A9">
        <w:rPr>
          <w:b/>
        </w:rPr>
        <w:t xml:space="preserve"> </w:t>
      </w:r>
      <w:r w:rsidR="004B31CB" w:rsidRPr="004B31CB">
        <w:t>Edita Đurkin iz Osij</w:t>
      </w:r>
      <w:r w:rsidR="002819EF">
        <w:t>eka, Donjodravska obala 16, OIB:</w:t>
      </w:r>
      <w:r w:rsidR="004B31CB" w:rsidRPr="004B31CB">
        <w:t xml:space="preserve">65118926772. </w:t>
      </w:r>
    </w:p>
    <w:p w:rsidRDefault="00AE7F32" w:rsidP="004565A9" w:rsidR="00AE7F32" w:rsidRPr="004565A9">
      <w:pPr>
        <w:jc w:val="both"/>
        <w:rPr>
          <w:b/>
        </w:rPr>
      </w:pPr>
    </w:p>
    <w:p w:rsidRDefault="00AA2BEB" w:rsidP="00AA2BEB" w:rsidR="00600F72" w:rsidRPr="00E266F3">
      <w:pPr>
        <w:jc w:val="both"/>
        <w:rPr>
          <w:b/>
        </w:rPr>
      </w:pPr>
      <w:r w:rsidRPr="004565A9">
        <w:t>III.</w:t>
      </w:r>
      <w:r w:rsidRPr="004565A9">
        <w:tab/>
      </w:r>
      <w:r w:rsidR="00600F72" w:rsidRPr="004565A9">
        <w:t>Stečajni postupak nad stečajnim dužnikom</w:t>
      </w:r>
      <w:r w:rsidR="00116617">
        <w:t xml:space="preserve"> SAS-VEKTOR d.d., Poličnik, Poslovna zona Grabi, OIB:75167549515</w:t>
      </w:r>
      <w:r w:rsidR="004565A9">
        <w:t xml:space="preserve">, </w:t>
      </w:r>
      <w:r w:rsidR="00600F72" w:rsidRPr="004565A9">
        <w:t xml:space="preserve">otvara se </w:t>
      </w:r>
      <w:r w:rsidR="00116617">
        <w:t>8. studenog 2017.</w:t>
      </w:r>
      <w:r w:rsidR="00703D44">
        <w:t xml:space="preserve"> u 9</w:t>
      </w:r>
      <w:r w:rsidR="006D4BA7">
        <w:t>,45</w:t>
      </w:r>
      <w:r w:rsidR="00116617">
        <w:t xml:space="preserve"> sati </w:t>
      </w:r>
      <w:r w:rsidR="00600F72" w:rsidRPr="004565A9">
        <w:t xml:space="preserve">i istog trenutka rješenje o otvaranju stečajnog postupka objavit će se na </w:t>
      </w:r>
      <w:r w:rsidR="00263B1A" w:rsidRPr="004565A9">
        <w:t xml:space="preserve">mrežnoj stranici </w:t>
      </w:r>
      <w:r w:rsidR="00600F72" w:rsidRPr="004565A9">
        <w:t>e-</w:t>
      </w:r>
      <w:r w:rsidRPr="004565A9">
        <w:t>O</w:t>
      </w:r>
      <w:r w:rsidR="00600F72" w:rsidRPr="004565A9">
        <w:t>glasn</w:t>
      </w:r>
      <w:r w:rsidR="00263B1A" w:rsidRPr="004565A9">
        <w:t>a</w:t>
      </w:r>
      <w:r w:rsidR="00600F72" w:rsidRPr="004565A9">
        <w:t xml:space="preserve"> ploč</w:t>
      </w:r>
      <w:r w:rsidR="00263B1A" w:rsidRPr="004565A9">
        <w:t>a sudova</w:t>
      </w:r>
      <w:r w:rsidR="00600F72" w:rsidRPr="004565A9">
        <w:t xml:space="preserve">. </w:t>
      </w:r>
    </w:p>
    <w:p w:rsidRDefault="00600F72" w:rsidP="00AE7F32" w:rsidR="00600F72" w:rsidRPr="004565A9">
      <w:pPr>
        <w:jc w:val="both"/>
        <w:rPr>
          <w:b/>
        </w:rPr>
      </w:pPr>
    </w:p>
    <w:p w:rsidRDefault="000F60FD" w:rsidP="00AA2BEB" w:rsidR="000F60FD" w:rsidRPr="004565A9">
      <w:pPr>
        <w:jc w:val="both"/>
        <w:rPr>
          <w:b/>
        </w:rPr>
      </w:pPr>
      <w:r w:rsidRPr="004565A9">
        <w:t>I</w:t>
      </w:r>
      <w:r w:rsidR="00600F72" w:rsidRPr="004565A9">
        <w:t>V</w:t>
      </w:r>
      <w:r w:rsidR="00AA2BEB" w:rsidRPr="004565A9">
        <w:t>.</w:t>
      </w:r>
      <w:r w:rsidR="00AA2BEB" w:rsidRPr="004565A9">
        <w:tab/>
      </w:r>
      <w:r w:rsidRPr="004565A9">
        <w:t>Pozivaju se vjerovnici</w:t>
      </w:r>
      <w:r w:rsidR="00A2158D" w:rsidRPr="004565A9">
        <w:t xml:space="preserve"> stečajnog dužnika da u roku od </w:t>
      </w:r>
      <w:r w:rsidR="0099607C" w:rsidRPr="004565A9">
        <w:t>60</w:t>
      </w:r>
      <w:r w:rsidR="00A2158D" w:rsidRPr="004565A9">
        <w:t xml:space="preserve"> dana od dana objave </w:t>
      </w:r>
      <w:r w:rsidR="00600F72" w:rsidRPr="004565A9">
        <w:t>ovog rješenja</w:t>
      </w:r>
      <w:r w:rsidR="00A2158D" w:rsidRPr="004565A9">
        <w:t xml:space="preserve">, </w:t>
      </w:r>
      <w:r w:rsidR="009764AF" w:rsidRPr="004565A9">
        <w:t xml:space="preserve">skladno odredbi čl. 257. </w:t>
      </w:r>
      <w:r w:rsidR="00A2158D" w:rsidRPr="004565A9">
        <w:t>Stečajnog zakona prijav</w:t>
      </w:r>
      <w:r w:rsidR="00600F72" w:rsidRPr="004565A9">
        <w:t>e</w:t>
      </w:r>
      <w:r w:rsidR="00A2158D" w:rsidRPr="004565A9">
        <w:t xml:space="preserve"> svoje </w:t>
      </w:r>
      <w:r w:rsidR="00222701" w:rsidRPr="004565A9">
        <w:t xml:space="preserve">tražbine </w:t>
      </w:r>
      <w:r w:rsidR="009764AF" w:rsidRPr="004565A9">
        <w:t xml:space="preserve">stečajnom upravitelju. </w:t>
      </w:r>
      <w:r w:rsidRPr="004565A9">
        <w:t>Prijavi je potrebno priložiti i potvrdu o uplaćenoj pristojbi koja iznos</w:t>
      </w:r>
      <w:r w:rsidR="009764AF" w:rsidRPr="004565A9">
        <w:t>i 2% od vrijednosti tražbine</w:t>
      </w:r>
      <w:r w:rsidRPr="004565A9">
        <w:t xml:space="preserve">, ali ne više od 500,00 </w:t>
      </w:r>
      <w:r w:rsidR="002E3F4E" w:rsidRPr="004565A9">
        <w:t>k</w:t>
      </w:r>
      <w:r w:rsidRPr="004565A9">
        <w:t>n, a uplaćuje se na žiro-račun državnog proračuna</w:t>
      </w:r>
      <w:r w:rsidR="001D70CF" w:rsidRPr="004565A9">
        <w:t xml:space="preserve"> IBAN</w:t>
      </w:r>
      <w:r w:rsidRPr="004565A9">
        <w:t xml:space="preserve"> </w:t>
      </w:r>
      <w:r w:rsidR="001D70CF" w:rsidRPr="004565A9">
        <w:t xml:space="preserve">HR12 </w:t>
      </w:r>
      <w:r w:rsidRPr="004565A9">
        <w:t>1001005-1863000160, pozivom na broj:</w:t>
      </w:r>
      <w:r w:rsidR="008160B5" w:rsidRPr="004565A9">
        <w:t xml:space="preserve"> 64 5045-23405-</w:t>
      </w:r>
      <w:r w:rsidR="00116617">
        <w:t>331</w:t>
      </w:r>
      <w:r w:rsidR="00263B1A" w:rsidRPr="004565A9">
        <w:t>-17</w:t>
      </w:r>
      <w:r w:rsidR="008160B5" w:rsidRPr="004565A9">
        <w:t>.</w:t>
      </w:r>
    </w:p>
    <w:p w:rsidRDefault="000F60FD" w:rsidP="000F60FD" w:rsidR="000F60FD" w:rsidRPr="004565A9">
      <w:pPr>
        <w:jc w:val="both"/>
      </w:pPr>
    </w:p>
    <w:p w:rsidRDefault="00AA2BEB" w:rsidP="00AA2BEB" w:rsidR="002F6FA2" w:rsidRPr="004565A9">
      <w:pPr>
        <w:jc w:val="both"/>
        <w:rPr>
          <w:b/>
        </w:rPr>
      </w:pPr>
      <w:r w:rsidRPr="004565A9">
        <w:t>V.</w:t>
      </w:r>
      <w:r w:rsidRPr="004565A9">
        <w:tab/>
      </w:r>
      <w:r w:rsidR="000F60FD" w:rsidRPr="004565A9">
        <w:t xml:space="preserve">Pozivaju se razlučni </w:t>
      </w:r>
      <w:r w:rsidR="00A2158D" w:rsidRPr="004565A9">
        <w:t xml:space="preserve">i izlučni </w:t>
      </w:r>
      <w:r w:rsidR="000F60FD" w:rsidRPr="004565A9">
        <w:t xml:space="preserve">vjerovnici da u roku od </w:t>
      </w:r>
      <w:r w:rsidR="00600F72" w:rsidRPr="004565A9">
        <w:t>60</w:t>
      </w:r>
      <w:r w:rsidR="000F60FD" w:rsidRPr="004565A9">
        <w:t xml:space="preserve"> dana nakon objave</w:t>
      </w:r>
      <w:r w:rsidR="00600F72" w:rsidRPr="004565A9">
        <w:t xml:space="preserve"> ovog rješenja podneskom</w:t>
      </w:r>
      <w:r w:rsidR="000F60FD" w:rsidRPr="004565A9">
        <w:t xml:space="preserve"> </w:t>
      </w:r>
      <w:r w:rsidR="00A2158D" w:rsidRPr="004565A9">
        <w:t>obavijest</w:t>
      </w:r>
      <w:r w:rsidR="00600F72" w:rsidRPr="004565A9">
        <w:t>e</w:t>
      </w:r>
      <w:r w:rsidR="00A2158D" w:rsidRPr="004565A9">
        <w:t xml:space="preserve"> stečajnog upravitelja o svojim pravima, sukladno odredbi čl. </w:t>
      </w:r>
      <w:r w:rsidR="00600F72" w:rsidRPr="004565A9">
        <w:t xml:space="preserve">258. </w:t>
      </w:r>
      <w:r w:rsidR="00A2158D" w:rsidRPr="004565A9">
        <w:t>Stečajnog zakona</w:t>
      </w:r>
      <w:r w:rsidR="009764AF" w:rsidRPr="004565A9">
        <w:t xml:space="preserve">. </w:t>
      </w:r>
      <w:r w:rsidR="000F60FD" w:rsidRPr="004565A9">
        <w:t xml:space="preserve">Prijavi je potrebno priložiti i potvrdu o uplaćenoj pristojbi koja iznosi 2% od vrijednosti potraživanja, ali ne više od 500,00 </w:t>
      </w:r>
      <w:r w:rsidR="002864B0" w:rsidRPr="004565A9">
        <w:t>k</w:t>
      </w:r>
      <w:r w:rsidR="000F60FD" w:rsidRPr="004565A9">
        <w:t>n, a uplaćuje se na žiro-račun državnog proračuna</w:t>
      </w:r>
      <w:r w:rsidR="008C41CD" w:rsidRPr="004565A9">
        <w:t xml:space="preserve"> IBAN HR12</w:t>
      </w:r>
      <w:r w:rsidR="000F60FD" w:rsidRPr="004565A9">
        <w:t xml:space="preserve"> 1001005-1863000160, pozivom na broj</w:t>
      </w:r>
      <w:r w:rsidR="00AE052F" w:rsidRPr="004565A9">
        <w:t xml:space="preserve">: </w:t>
      </w:r>
      <w:r w:rsidR="008160B5" w:rsidRPr="004565A9">
        <w:t>64 5045-23405-</w:t>
      </w:r>
      <w:r w:rsidR="00116617">
        <w:t>331</w:t>
      </w:r>
      <w:r w:rsidR="00263B1A" w:rsidRPr="004565A9">
        <w:t>-17</w:t>
      </w:r>
      <w:r w:rsidR="002864B0" w:rsidRPr="004565A9">
        <w:t>.</w:t>
      </w:r>
      <w:r w:rsidR="008160B5" w:rsidRPr="004565A9">
        <w:rPr>
          <w:b/>
        </w:rPr>
        <w:t xml:space="preserve"> </w:t>
      </w:r>
    </w:p>
    <w:p w:rsidRDefault="000F60FD" w:rsidP="000F60FD" w:rsidR="000F60FD" w:rsidRPr="004565A9">
      <w:pPr>
        <w:tabs>
          <w:tab w:pos="7350" w:val="left"/>
        </w:tabs>
        <w:jc w:val="both"/>
      </w:pPr>
      <w:r w:rsidRPr="004565A9">
        <w:tab/>
      </w:r>
    </w:p>
    <w:p w:rsidRDefault="00A2158D" w:rsidP="000F60FD" w:rsidR="000F60FD" w:rsidRPr="004565A9">
      <w:pPr>
        <w:jc w:val="both"/>
      </w:pPr>
      <w:r w:rsidRPr="004565A9">
        <w:t>V</w:t>
      </w:r>
      <w:r w:rsidR="00600F72" w:rsidRPr="004565A9">
        <w:t>I</w:t>
      </w:r>
      <w:r w:rsidR="00AA2BEB" w:rsidRPr="004565A9">
        <w:t>.</w:t>
      </w:r>
      <w:r w:rsidR="00AA2BEB" w:rsidRPr="004565A9">
        <w:tab/>
      </w:r>
      <w:r w:rsidR="000F60FD" w:rsidRPr="004565A9">
        <w:t xml:space="preserve">Pozivaju se dužnici </w:t>
      </w:r>
      <w:r w:rsidRPr="004565A9">
        <w:t xml:space="preserve">stečajnog dužnika </w:t>
      </w:r>
      <w:r w:rsidR="000F60FD" w:rsidRPr="004565A9">
        <w:t xml:space="preserve">da svoje obveze </w:t>
      </w:r>
      <w:r w:rsidR="00600F72" w:rsidRPr="004565A9">
        <w:t>bez odgode ispunjavaju</w:t>
      </w:r>
      <w:r w:rsidRPr="004565A9">
        <w:t xml:space="preserve"> stečajnom upravitelju</w:t>
      </w:r>
      <w:r w:rsidR="00600F72" w:rsidRPr="004565A9">
        <w:t xml:space="preserve"> za</w:t>
      </w:r>
      <w:r w:rsidRPr="004565A9">
        <w:t xml:space="preserve"> stečajnog dužnika. </w:t>
      </w:r>
    </w:p>
    <w:p w:rsidRDefault="000F60FD" w:rsidP="000F60FD" w:rsidR="000F60FD" w:rsidRPr="004565A9">
      <w:pPr>
        <w:jc w:val="both"/>
      </w:pPr>
    </w:p>
    <w:p w:rsidRDefault="00A2158D" w:rsidP="00A2158D" w:rsidR="00F75C44" w:rsidRPr="004565A9">
      <w:pPr>
        <w:jc w:val="both"/>
      </w:pPr>
      <w:r w:rsidRPr="004565A9">
        <w:t>VI</w:t>
      </w:r>
      <w:r w:rsidR="00F75C44" w:rsidRPr="004565A9">
        <w:t>I</w:t>
      </w:r>
      <w:r w:rsidR="00AA2BEB" w:rsidRPr="004565A9">
        <w:t>.</w:t>
      </w:r>
      <w:r w:rsidR="00AA2BEB" w:rsidRPr="004565A9">
        <w:tab/>
      </w:r>
      <w:r w:rsidR="00F75C44" w:rsidRPr="004565A9">
        <w:t>Pozivaju se vjerovnici stečajnog dužnika na</w:t>
      </w:r>
    </w:p>
    <w:p w:rsidRDefault="00F75C44" w:rsidP="007E1212" w:rsidR="00F75C44" w:rsidRPr="004565A9">
      <w:pPr>
        <w:jc w:val="both"/>
      </w:pPr>
    </w:p>
    <w:p w:rsidRDefault="00F75C44" w:rsidP="007E1212" w:rsidR="00F75C44" w:rsidRPr="006D4BA7">
      <w:pPr>
        <w:numPr>
          <w:ilvl w:val="0"/>
          <w:numId w:val="3"/>
        </w:numPr>
        <w:ind w:firstLine="0" w:left="0"/>
        <w:jc w:val="both"/>
      </w:pPr>
      <w:r w:rsidRPr="006D4BA7">
        <w:t>r</w:t>
      </w:r>
      <w:r w:rsidR="000F60FD" w:rsidRPr="006D4BA7">
        <w:t>očište</w:t>
      </w:r>
      <w:r w:rsidR="00A2158D" w:rsidRPr="006D4BA7">
        <w:t xml:space="preserve"> za ispitivanje prijavljenih </w:t>
      </w:r>
      <w:r w:rsidRPr="006D4BA7">
        <w:t>tražbina</w:t>
      </w:r>
      <w:r w:rsidR="00A2158D" w:rsidRPr="006D4BA7">
        <w:t xml:space="preserve"> vjerovnika </w:t>
      </w:r>
      <w:r w:rsidRPr="006D4BA7">
        <w:t xml:space="preserve">koje se </w:t>
      </w:r>
      <w:r w:rsidR="00FC7FDD" w:rsidRPr="006D4BA7">
        <w:t>zakazuje za dan</w:t>
      </w:r>
      <w:r w:rsidR="00AA2BEB" w:rsidRPr="006D4BA7">
        <w:t xml:space="preserve"> </w:t>
      </w:r>
      <w:r w:rsidR="006D4BA7" w:rsidRPr="006D4BA7">
        <w:t xml:space="preserve">15. veljače 2018. </w:t>
      </w:r>
      <w:r w:rsidR="00AF3FC0" w:rsidRPr="006D4BA7">
        <w:t xml:space="preserve">u </w:t>
      </w:r>
      <w:r w:rsidR="00AA2BEB" w:rsidRPr="006D4BA7">
        <w:t>9</w:t>
      </w:r>
      <w:r w:rsidR="00FC7FDD" w:rsidRPr="006D4BA7">
        <w:t>,</w:t>
      </w:r>
      <w:r w:rsidR="00AA2BEB" w:rsidRPr="006D4BA7">
        <w:t>0</w:t>
      </w:r>
      <w:r w:rsidR="004923EA" w:rsidRPr="006D4BA7">
        <w:t>0</w:t>
      </w:r>
      <w:r w:rsidR="00D06AE7" w:rsidRPr="006D4BA7">
        <w:t xml:space="preserve"> sati </w:t>
      </w:r>
      <w:r w:rsidR="000F60FD" w:rsidRPr="006D4BA7">
        <w:t xml:space="preserve">kod </w:t>
      </w:r>
      <w:r w:rsidR="008142A2" w:rsidRPr="006D4BA7">
        <w:t xml:space="preserve">Trgovačkog suda u Zadru, sudnica </w:t>
      </w:r>
      <w:r w:rsidR="00F32CAA" w:rsidRPr="006D4BA7">
        <w:t>14</w:t>
      </w:r>
      <w:r w:rsidR="00AA2BEB" w:rsidRPr="006D4BA7">
        <w:t>/I</w:t>
      </w:r>
      <w:r w:rsidR="00A2158D" w:rsidRPr="006D4BA7">
        <w:t>,</w:t>
      </w:r>
    </w:p>
    <w:p w:rsidRDefault="00F75C44" w:rsidP="00222701" w:rsidR="00F75C44" w:rsidRPr="006D4BA7">
      <w:pPr>
        <w:jc w:val="both"/>
      </w:pPr>
    </w:p>
    <w:p w:rsidRDefault="00C10FC9" w:rsidP="007E1212" w:rsidR="000F60FD" w:rsidRPr="006D4BA7">
      <w:pPr>
        <w:numPr>
          <w:ilvl w:val="0"/>
          <w:numId w:val="3"/>
        </w:numPr>
        <w:ind w:firstLine="0" w:left="0"/>
        <w:jc w:val="both"/>
      </w:pPr>
      <w:r w:rsidRPr="006D4BA7">
        <w:t>i</w:t>
      </w:r>
      <w:r w:rsidR="007F66C6" w:rsidRPr="006D4BA7">
        <w:t>zvještajno ročište</w:t>
      </w:r>
      <w:r w:rsidR="00F75C44" w:rsidRPr="006D4BA7">
        <w:t xml:space="preserve"> koje se zakazuje za dan</w:t>
      </w:r>
      <w:r w:rsidR="006D4BA7">
        <w:t xml:space="preserve"> </w:t>
      </w:r>
      <w:r w:rsidR="006D4BA7" w:rsidRPr="006D4BA7">
        <w:t>15. veljače 2018. u 9,45 s</w:t>
      </w:r>
      <w:r w:rsidR="00F75C44" w:rsidRPr="006D4BA7">
        <w:t xml:space="preserve">ati </w:t>
      </w:r>
      <w:r w:rsidR="00704D9A" w:rsidRPr="006D4BA7">
        <w:t xml:space="preserve">kod Trgovačkog suda u Zadru, </w:t>
      </w:r>
      <w:r w:rsidR="00FB2747" w:rsidRPr="006D4BA7">
        <w:t xml:space="preserve">sudnica </w:t>
      </w:r>
      <w:r w:rsidR="00F32CAA" w:rsidRPr="006D4BA7">
        <w:t>14</w:t>
      </w:r>
      <w:r w:rsidR="002819EF">
        <w:t>/I</w:t>
      </w:r>
      <w:r w:rsidR="00A2158D" w:rsidRPr="006D4BA7">
        <w:t>.</w:t>
      </w:r>
    </w:p>
    <w:p w:rsidRDefault="00C10FC9" w:rsidP="00C10FC9" w:rsidR="000F60FD" w:rsidRPr="004565A9">
      <w:pPr>
        <w:tabs>
          <w:tab w:pos="1440" w:val="left"/>
        </w:tabs>
      </w:pPr>
      <w:r w:rsidRPr="004565A9">
        <w:lastRenderedPageBreak/>
        <w:tab/>
      </w:r>
    </w:p>
    <w:p w:rsidRDefault="00A2158D" w:rsidP="0039699B" w:rsidR="00D47766" w:rsidRPr="004565A9">
      <w:pPr>
        <w:jc w:val="both"/>
      </w:pPr>
      <w:r w:rsidRPr="004565A9">
        <w:t>VII</w:t>
      </w:r>
      <w:r w:rsidR="00F75C44" w:rsidRPr="004565A9">
        <w:t>I</w:t>
      </w:r>
      <w:r w:rsidR="00BF0141" w:rsidRPr="004565A9">
        <w:t>.</w:t>
      </w:r>
      <w:r w:rsidR="00BF0141" w:rsidRPr="004565A9">
        <w:tab/>
      </w:r>
      <w:r w:rsidR="0039699B" w:rsidRPr="004565A9">
        <w:t xml:space="preserve">Određuje se upis zabilježbe otvaranja stečajnog postupka u </w:t>
      </w:r>
      <w:r w:rsidR="000F60FD" w:rsidRPr="004565A9">
        <w:t>registar</w:t>
      </w:r>
      <w:r w:rsidR="009C7826" w:rsidRPr="004565A9">
        <w:t xml:space="preserve"> Trgovačkog suda u Zadru.</w:t>
      </w:r>
    </w:p>
    <w:p w:rsidRDefault="009C7826" w:rsidP="0039699B" w:rsidR="009C7826" w:rsidRPr="004565A9">
      <w:pPr>
        <w:jc w:val="both"/>
      </w:pPr>
    </w:p>
    <w:p w:rsidRDefault="00BF0141" w:rsidP="00C00B47" w:rsidR="00C00B47">
      <w:pPr>
        <w:jc w:val="both"/>
      </w:pPr>
      <w:r w:rsidRPr="004565A9">
        <w:t>IX.</w:t>
      </w:r>
      <w:r w:rsidRPr="004565A9">
        <w:tab/>
      </w:r>
      <w:r w:rsidR="00D47766" w:rsidRPr="004565A9">
        <w:t xml:space="preserve">Određuje se upis zabilježbe otvaranja stečajnog postupka u zemljišnoj knjizi Općinskog suda u </w:t>
      </w:r>
      <w:r w:rsidR="00FB035D">
        <w:t>Zadru,</w:t>
      </w:r>
      <w:r w:rsidR="00C00B47">
        <w:t xml:space="preserve"> u odnosu na</w:t>
      </w:r>
      <w:r w:rsidR="00FB035D">
        <w:t>:</w:t>
      </w:r>
      <w:r w:rsidR="00C00B47">
        <w:t xml:space="preserve"> </w:t>
      </w:r>
    </w:p>
    <w:p w:rsidRDefault="00C00B47" w:rsidP="00C00B47" w:rsidR="006D4BA7">
      <w:pPr>
        <w:pStyle w:val="Odlomakpopisa"/>
        <w:numPr>
          <w:ilvl w:val="0"/>
          <w:numId w:val="4"/>
        </w:numPr>
        <w:jc w:val="both"/>
      </w:pPr>
      <w:r>
        <w:t xml:space="preserve">kat. </w:t>
      </w:r>
      <w:r w:rsidR="00BF0141" w:rsidRPr="004565A9">
        <w:t>čest.</w:t>
      </w:r>
      <w:r w:rsidR="00EB1224" w:rsidRPr="004565A9">
        <w:t xml:space="preserve"> </w:t>
      </w:r>
      <w:r w:rsidR="006D4BA7">
        <w:t>3799/2,</w:t>
      </w:r>
      <w:r>
        <w:t xml:space="preserve"> u naravi </w:t>
      </w:r>
      <w:r w:rsidR="006D4BA7">
        <w:t xml:space="preserve">pašnjak, </w:t>
      </w:r>
      <w:r>
        <w:t xml:space="preserve">površine </w:t>
      </w:r>
      <w:r w:rsidR="006D4BA7">
        <w:t xml:space="preserve">111 m2, </w:t>
      </w:r>
    </w:p>
    <w:p w:rsidRDefault="006D4BA7" w:rsidP="00C00B47" w:rsidR="006D4BA7">
      <w:pPr>
        <w:pStyle w:val="Odlomakpopisa"/>
        <w:numPr>
          <w:ilvl w:val="0"/>
          <w:numId w:val="4"/>
        </w:numPr>
        <w:jc w:val="both"/>
      </w:pPr>
      <w:r>
        <w:t>kat.čest.3800/1, u naravi oranica, površine 1077 m2,</w:t>
      </w:r>
    </w:p>
    <w:p w:rsidRDefault="006D4BA7" w:rsidP="006D4BA7" w:rsidR="006D4BA7">
      <w:pPr>
        <w:pStyle w:val="Odlomakpopisa"/>
        <w:numPr>
          <w:ilvl w:val="0"/>
          <w:numId w:val="4"/>
        </w:numPr>
        <w:jc w:val="both"/>
      </w:pPr>
      <w:r>
        <w:t>kat.čest.3800/2, u naravi oranica, površine 110 m2,</w:t>
      </w:r>
    </w:p>
    <w:p w:rsidRDefault="006D4BA7" w:rsidP="006D4BA7" w:rsidR="006D4BA7">
      <w:pPr>
        <w:pStyle w:val="Odlomakpopisa"/>
        <w:numPr>
          <w:ilvl w:val="0"/>
          <w:numId w:val="4"/>
        </w:numPr>
        <w:jc w:val="both"/>
      </w:pPr>
      <w:r>
        <w:t>kat.čest.3812/12, u naravi pašnjak i put, površine 588 m2,</w:t>
      </w:r>
    </w:p>
    <w:p w:rsidRDefault="006D4BA7" w:rsidP="006D4BA7" w:rsidR="006D4BA7">
      <w:pPr>
        <w:pStyle w:val="Odlomakpopisa"/>
        <w:numPr>
          <w:ilvl w:val="0"/>
          <w:numId w:val="4"/>
        </w:numPr>
        <w:jc w:val="both"/>
      </w:pPr>
      <w:r>
        <w:t>kat.čest.3812/204, u naravi put, površine 32 m2,</w:t>
      </w:r>
    </w:p>
    <w:p w:rsidRDefault="006D4BA7" w:rsidP="006D4BA7" w:rsidR="006D4BA7">
      <w:pPr>
        <w:pStyle w:val="Odlomakpopisa"/>
        <w:numPr>
          <w:ilvl w:val="0"/>
          <w:numId w:val="4"/>
        </w:numPr>
        <w:jc w:val="both"/>
      </w:pPr>
      <w:r>
        <w:t>kat.čest.3812/205, u naravi put, površine 9 m2, ukupno 1927 m2, sve upisano u zk.ul.6731 k.o. Crno</w:t>
      </w:r>
    </w:p>
    <w:p w:rsidRDefault="00713641" w:rsidP="006D4BA7" w:rsidR="006D4BA7">
      <w:pPr>
        <w:pStyle w:val="Odlomakpopisa"/>
        <w:numPr>
          <w:ilvl w:val="0"/>
          <w:numId w:val="4"/>
        </w:numPr>
        <w:jc w:val="both"/>
      </w:pPr>
      <w:r>
        <w:t>kat.čest.3798/312, u naravi pašnjak, površine 118 m2, upisano u zk.ul.6695 k.o. Crno,</w:t>
      </w:r>
    </w:p>
    <w:p w:rsidRDefault="00713641" w:rsidP="006D4BA7" w:rsidR="00713641">
      <w:pPr>
        <w:pStyle w:val="Odlomakpopisa"/>
        <w:numPr>
          <w:ilvl w:val="0"/>
          <w:numId w:val="4"/>
        </w:numPr>
        <w:jc w:val="both"/>
      </w:pPr>
      <w:r>
        <w:t>kat.čest.481/44, u naravi pašnjak, površine 15018 m2, upisano u zk.ul.715, k.o. Crno,</w:t>
      </w:r>
    </w:p>
    <w:p w:rsidRDefault="00713641" w:rsidP="006D4BA7" w:rsidR="00713641">
      <w:pPr>
        <w:pStyle w:val="Odlomakpopisa"/>
        <w:numPr>
          <w:ilvl w:val="0"/>
          <w:numId w:val="4"/>
        </w:numPr>
        <w:jc w:val="both"/>
      </w:pPr>
      <w:r>
        <w:t>kat.čest. 3815/1, SOKIN BRIG, površine 16196</w:t>
      </w:r>
      <w:r w:rsidR="002819EF">
        <w:t xml:space="preserve"> </w:t>
      </w:r>
      <w:r>
        <w:t xml:space="preserve">m2, </w:t>
      </w:r>
    </w:p>
    <w:p w:rsidRDefault="00713641" w:rsidP="006D4BA7" w:rsidR="00713641">
      <w:pPr>
        <w:pStyle w:val="Odlomakpopisa"/>
        <w:numPr>
          <w:ilvl w:val="0"/>
          <w:numId w:val="4"/>
        </w:numPr>
        <w:jc w:val="both"/>
      </w:pPr>
      <w:r>
        <w:t>kat.čest.3815/107, u naravi dvorište, površine 103 m2,</w:t>
      </w:r>
    </w:p>
    <w:p w:rsidRDefault="00713641" w:rsidP="006D4BA7" w:rsidR="00713641">
      <w:pPr>
        <w:pStyle w:val="Odlomakpopisa"/>
        <w:numPr>
          <w:ilvl w:val="0"/>
          <w:numId w:val="4"/>
        </w:numPr>
        <w:jc w:val="both"/>
      </w:pPr>
      <w:r>
        <w:t>kat.čest.3815/108, SOKIN BRIG, površine 34m2, ukupno 16333 m2, sve upisano u zk.ul. 1026, k.o. Crno.</w:t>
      </w:r>
    </w:p>
    <w:p w:rsidRDefault="00B039F9" w:rsidP="00B039F9" w:rsidR="00B039F9">
      <w:pPr>
        <w:ind w:left="360"/>
        <w:jc w:val="both"/>
      </w:pPr>
    </w:p>
    <w:p w:rsidRDefault="00B039F9" w:rsidP="00B039F9" w:rsidR="00B039F9" w:rsidRPr="003423AC">
      <w:pPr>
        <w:jc w:val="both"/>
      </w:pPr>
      <w:r w:rsidRPr="003423AC">
        <w:t>X.</w:t>
      </w:r>
      <w:r w:rsidRPr="003423AC">
        <w:tab/>
        <w:t>Nalaže se Financijskoj agenciji da naloži banci prijenos zaplijenjenog predujma u iznosu od 5.000,00 kuna na račun Trgovačkog suda u Zadru broj HR4323900011300000857, model plaćanja 05, s pozivom na broj 221-</w:t>
      </w:r>
      <w:r>
        <w:t>331</w:t>
      </w:r>
      <w:r w:rsidRPr="003423AC">
        <w:t>-2017.</w:t>
      </w:r>
    </w:p>
    <w:p w:rsidRDefault="00703D44" w:rsidP="000F60FD" w:rsidR="00703D44" w:rsidRPr="004565A9"/>
    <w:p w:rsidRDefault="000F60FD" w:rsidP="00CC3B7D" w:rsidR="000F60FD" w:rsidRPr="004565A9">
      <w:pPr>
        <w:jc w:val="center"/>
      </w:pPr>
      <w:r w:rsidRPr="004565A9">
        <w:t>Obrazloženje</w:t>
      </w:r>
    </w:p>
    <w:p w:rsidRDefault="00222701" w:rsidP="00CC3B7D" w:rsidR="00222701" w:rsidRPr="004565A9">
      <w:pPr>
        <w:jc w:val="center"/>
      </w:pPr>
    </w:p>
    <w:p w:rsidRDefault="00C00B47" w:rsidP="00C00B47" w:rsidR="00C00B47">
      <w:pPr>
        <w:ind w:firstLine="708"/>
        <w:jc w:val="both"/>
      </w:pPr>
      <w:r>
        <w:t xml:space="preserve">Financijska agencija, RC Split, Podružnica Zadar, Trgovačkom sudu u Zadra </w:t>
      </w:r>
      <w:r w:rsidR="00703D44">
        <w:t xml:space="preserve">podnijela je </w:t>
      </w:r>
      <w:r>
        <w:t xml:space="preserve">sukladno odredbi čl. 110. st. 1. Stečajnog zakona (Narodne novine broj 71/15) prijedlog za otvaranje stečajnog postupka. Iz prijedloga proizlazi da je društvo dužnika na dan </w:t>
      </w:r>
      <w:r w:rsidR="00713641">
        <w:t xml:space="preserve">26. lipnja 2017. </w:t>
      </w:r>
      <w:r>
        <w:t xml:space="preserve">bilo u neprekidnoj blokadi 120 dana sa </w:t>
      </w:r>
      <w:r w:rsidR="00713641">
        <w:t xml:space="preserve">1.449.087,95 kn </w:t>
      </w:r>
      <w:r>
        <w:t xml:space="preserve"> ne</w:t>
      </w:r>
      <w:r w:rsidR="00713641">
        <w:t xml:space="preserve">podmirenih dospjelih osnova za </w:t>
      </w:r>
      <w:r>
        <w:t xml:space="preserve">plaćanje, da ima </w:t>
      </w:r>
      <w:r w:rsidR="00713641">
        <w:t xml:space="preserve">jednog </w:t>
      </w:r>
      <w:r>
        <w:t>zaposlen</w:t>
      </w:r>
      <w:r w:rsidR="00713641">
        <w:t>og</w:t>
      </w:r>
      <w:r>
        <w:t>, otvoren</w:t>
      </w:r>
      <w:r w:rsidR="00713641">
        <w:t>e</w:t>
      </w:r>
      <w:r>
        <w:t xml:space="preserve"> račun</w:t>
      </w:r>
      <w:r w:rsidR="00713641">
        <w:t>e</w:t>
      </w:r>
      <w:r>
        <w:t xml:space="preserve"> kod Erste&amp;Steiermarkisc</w:t>
      </w:r>
      <w:r w:rsidR="00713641">
        <w:t>he bank d.d. i Raiffeisenbank Austria d.d.</w:t>
      </w:r>
      <w:r>
        <w:t xml:space="preserve"> te da na ime predujma za namirenje troškova stečajnog postupka dužnik </w:t>
      </w:r>
      <w:r w:rsidR="00713641">
        <w:t xml:space="preserve">ima </w:t>
      </w:r>
      <w:r>
        <w:t>zaplijenjena sredstva</w:t>
      </w:r>
      <w:r w:rsidR="00713641">
        <w:t xml:space="preserve"> u iznosu od 5.000,00 kn.</w:t>
      </w:r>
      <w:r>
        <w:t xml:space="preserve"> </w:t>
      </w:r>
    </w:p>
    <w:p w:rsidRDefault="00C00B47" w:rsidP="00C00B47" w:rsidR="00C00B47">
      <w:pPr>
        <w:jc w:val="both"/>
      </w:pPr>
      <w:r>
        <w:tab/>
      </w:r>
      <w:r w:rsidR="00B039F9">
        <w:t xml:space="preserve">Rješenjem ovog Suda posl. br. </w:t>
      </w:r>
      <w:r>
        <w:t>St-</w:t>
      </w:r>
      <w:r w:rsidR="00B039F9">
        <w:t>331/17-5 od 7. rujna 2017. p</w:t>
      </w:r>
      <w:r>
        <w:t xml:space="preserve">okrenut je postupak radi utvrđivanja uvjeta za otvaranje stečajnog postupka (prethodni postupak) nad dužnikom. </w:t>
      </w:r>
    </w:p>
    <w:p w:rsidRDefault="00C00B47" w:rsidP="004B31CB" w:rsidR="001403FE">
      <w:pPr>
        <w:ind w:firstLine="708"/>
        <w:jc w:val="both"/>
      </w:pPr>
      <w:r w:rsidRPr="00EF12DB">
        <w:t xml:space="preserve">Na ročištu radi očitovanja o prijedlogu za otvaranje stečajnog postupka i utvrđivanju pretpostavki za otvaranje stečajnog postupka, zastupnik dužnika po zakonu </w:t>
      </w:r>
      <w:r w:rsidR="00703D44">
        <w:t xml:space="preserve">do otvaranja stečajnog postupka </w:t>
      </w:r>
      <w:r w:rsidR="00B039F9">
        <w:t xml:space="preserve">Branko Perčinić </w:t>
      </w:r>
      <w:r w:rsidRPr="00EF12DB">
        <w:t xml:space="preserve">koji je prethodno bio upozorena na dužnost davanja točnih podataka kao i na posljedice suprotnog postupanja, a u smislu čl. 117., 177., 178. i 180. Stečajnog zakona naveo je da dužnik u vlasništvu </w:t>
      </w:r>
      <w:r>
        <w:t xml:space="preserve">ima nekretnine </w:t>
      </w:r>
      <w:r w:rsidR="001403FE">
        <w:t xml:space="preserve">koje da su opterećen razlučnim pravom u korist </w:t>
      </w:r>
      <w:r>
        <w:t xml:space="preserve">i to </w:t>
      </w:r>
      <w:r w:rsidR="001403FE">
        <w:t>Erste</w:t>
      </w:r>
      <w:r w:rsidR="002819EF">
        <w:t xml:space="preserve"> </w:t>
      </w:r>
      <w:r w:rsidR="001403FE">
        <w:t>&amp;</w:t>
      </w:r>
      <w:r w:rsidR="002819EF">
        <w:t xml:space="preserve"> </w:t>
      </w:r>
      <w:r w:rsidR="001403FE">
        <w:t xml:space="preserve">Steiermarkische bank d.d., UNIMAR RIJEKA d.o.o. i MARINA SERVICE d.o.o., Herceg Novi, Crna Gora. Dužnik da je nadalje vlasnik opreme i strojeva unutar hale </w:t>
      </w:r>
      <w:r w:rsidR="004B31CB">
        <w:t xml:space="preserve">u Poličniku čija vrijednost po procjeni </w:t>
      </w:r>
      <w:r w:rsidR="00314D8E">
        <w:t>sudskog vještaka da iznosu oko</w:t>
      </w:r>
      <w:r w:rsidR="004B31CB">
        <w:t xml:space="preserve"> </w:t>
      </w:r>
      <w:r w:rsidR="00314D8E">
        <w:t>3.500.000,00 EUR-a, a vrijednost opreme i strojeva unutar hale u starom poginu koji se nalazi u k.o. Crno po s</w:t>
      </w:r>
      <w:r w:rsidR="004B31CB">
        <w:t xml:space="preserve">udskom </w:t>
      </w:r>
      <w:r w:rsidR="00314D8E">
        <w:t>vještaku da iznos oko 2.500.0</w:t>
      </w:r>
      <w:r w:rsidR="004B31CB">
        <w:t>0</w:t>
      </w:r>
      <w:r w:rsidR="00314D8E">
        <w:t>0,</w:t>
      </w:r>
      <w:r w:rsidR="004B31CB">
        <w:t xml:space="preserve">00 EUR-a. Druge imovine da dužnik nema u vlasništvu. Zastupnik dužnika po zakonu do otvaranje stečajnog postupka nadalje je iskazao kako dužnik ostvaruje prihode od iznajmljivanja poslovnog prostora-proizvodne hale u Poličniku. </w:t>
      </w:r>
    </w:p>
    <w:p w:rsidRDefault="00A13347" w:rsidP="00FB035D" w:rsidR="002E1833" w:rsidRPr="004565A9">
      <w:pPr>
        <w:ind w:firstLine="708"/>
        <w:jc w:val="both"/>
      </w:pPr>
      <w:r w:rsidRPr="004565A9">
        <w:t xml:space="preserve">Prema Potvrdi o blokadi računa i novčanih sredstava ovršenika/dužnika Financijske agencije proizlazi da je isti na dan </w:t>
      </w:r>
      <w:r w:rsidR="004B31CB">
        <w:t xml:space="preserve">11. rujna </w:t>
      </w:r>
      <w:r w:rsidRPr="004565A9">
        <w:t xml:space="preserve">2017. imao evidentirano </w:t>
      </w:r>
      <w:r w:rsidR="00704D1C">
        <w:t>1</w:t>
      </w:r>
      <w:r w:rsidR="004B31CB">
        <w:t xml:space="preserve">96 </w:t>
      </w:r>
      <w:r w:rsidR="00412861" w:rsidRPr="004565A9">
        <w:t xml:space="preserve">dana </w:t>
      </w:r>
      <w:r w:rsidR="004B31CB">
        <w:t>neprekidne blokade.</w:t>
      </w:r>
    </w:p>
    <w:p w:rsidRDefault="008142A2" w:rsidP="00E46C38" w:rsidR="00E46C38" w:rsidRPr="004565A9">
      <w:pPr>
        <w:ind w:firstLine="708"/>
        <w:jc w:val="both"/>
      </w:pPr>
      <w:r w:rsidRPr="004565A9">
        <w:t xml:space="preserve">Obzirom da je utvrđeno postojanje stečajnog razloga jer je stečajni dužnik nesposoban za plaćanje budući ne može ispunjavati svoje dospjele novčane obveze u smislu čl. 6. st. 1. i </w:t>
      </w:r>
      <w:r w:rsidRPr="004565A9">
        <w:lastRenderedPageBreak/>
        <w:t xml:space="preserve">2. Stečajnog zakona (Narodne novine broj 71/15), kao i obzirom da isti u vlasništvu ima </w:t>
      </w:r>
      <w:r w:rsidR="00412861" w:rsidRPr="004565A9">
        <w:t xml:space="preserve">imovinu i to </w:t>
      </w:r>
      <w:r w:rsidRPr="004565A9">
        <w:t>nekretnine</w:t>
      </w:r>
      <w:r w:rsidR="00C10FC9" w:rsidRPr="004565A9">
        <w:t xml:space="preserve"> i pokretnine </w:t>
      </w:r>
      <w:r w:rsidRPr="004565A9">
        <w:t>unovčenjem koj</w:t>
      </w:r>
      <w:r w:rsidR="00033209" w:rsidRPr="004565A9">
        <w:t xml:space="preserve">e imovine se </w:t>
      </w:r>
      <w:r w:rsidRPr="004565A9">
        <w:t>mogu pokr</w:t>
      </w:r>
      <w:r w:rsidR="00A13347" w:rsidRPr="004565A9">
        <w:t xml:space="preserve">iti troškovi postupka i </w:t>
      </w:r>
      <w:r w:rsidRPr="004565A9">
        <w:t xml:space="preserve">vjerovnici, to je u </w:t>
      </w:r>
      <w:r w:rsidR="00412861" w:rsidRPr="004565A9">
        <w:t xml:space="preserve">smislu članaka 129. i  130. Stečajnog zakona odlučeno o otvaranju stečajnog postupka.  </w:t>
      </w:r>
    </w:p>
    <w:p w:rsidRDefault="00E46C38" w:rsidP="009C7826" w:rsidR="008142A2" w:rsidRPr="004565A9">
      <w:pPr>
        <w:ind w:firstLine="708"/>
        <w:jc w:val="both"/>
      </w:pPr>
      <w:r w:rsidRPr="004565A9">
        <w:t xml:space="preserve">Sukladno članku 84. st. 1. a u svezi čl. </w:t>
      </w:r>
      <w:r w:rsidR="00C10FC9" w:rsidRPr="004565A9">
        <w:t xml:space="preserve">129 st. 1. </w:t>
      </w:r>
      <w:r w:rsidRPr="004565A9">
        <w:t>Stečajnog zakona izvršen je automatski izbor stečajnog upravitelja s napomenom da su iz dodijele izuzeti stečajni upravitelji Edvin Šimunov</w:t>
      </w:r>
      <w:r w:rsidR="004B31CB">
        <w:t xml:space="preserve">, </w:t>
      </w:r>
      <w:r w:rsidRPr="004565A9">
        <w:t>Antun Kovačević</w:t>
      </w:r>
      <w:r w:rsidR="004B31CB">
        <w:t>, Branko Morić i Frane Zvonimir Negro</w:t>
      </w:r>
      <w:r w:rsidRPr="004565A9">
        <w:t xml:space="preserve"> koji su izvijestili sud da iz osobnih razloga ne mogu obavljati dužnost </w:t>
      </w:r>
      <w:r w:rsidR="00703D44">
        <w:t xml:space="preserve">privremenog odnosno </w:t>
      </w:r>
      <w:r w:rsidRPr="004565A9">
        <w:t>stečajnog upravitelja u novim predmetima.</w:t>
      </w:r>
    </w:p>
    <w:p w:rsidRDefault="008142A2" w:rsidP="00703D44" w:rsidR="00CE3405" w:rsidRPr="004565A9">
      <w:pPr>
        <w:ind w:firstLine="708"/>
        <w:jc w:val="both"/>
      </w:pPr>
      <w:r w:rsidRPr="004565A9">
        <w:t>Nalog iz točke VIII</w:t>
      </w:r>
      <w:r w:rsidR="00A13347" w:rsidRPr="004565A9">
        <w:t>.</w:t>
      </w:r>
      <w:r w:rsidRPr="004565A9">
        <w:t xml:space="preserve"> i IX</w:t>
      </w:r>
      <w:r w:rsidR="00A13347" w:rsidRPr="004565A9">
        <w:t>.</w:t>
      </w:r>
      <w:r w:rsidRPr="004565A9">
        <w:t xml:space="preserve"> ovog rješenja temelji se na odredbi članka 129. stavak 2. i čl. 34. st. 3. Stečajnog zakona, a radi postupanja navedenih tijela u skladu sa odredbom čl</w:t>
      </w:r>
      <w:r w:rsidR="00C10FC9" w:rsidRPr="004565A9">
        <w:t>. 131. st. 2. Stečajnog zakona</w:t>
      </w:r>
      <w:r w:rsidR="00CE3405">
        <w:t>, dok se nalog iz točke X. rješenja temelji na odredbi čl. 112. st. 6. Stečajnog zakona.</w:t>
      </w:r>
    </w:p>
    <w:p w:rsidRDefault="008142A2" w:rsidP="00C10FC9" w:rsidR="008142A2" w:rsidRPr="004565A9">
      <w:pPr>
        <w:ind w:firstLine="708"/>
        <w:jc w:val="both"/>
      </w:pPr>
      <w:r w:rsidRPr="004565A9">
        <w:t>S</w:t>
      </w:r>
      <w:r w:rsidR="00A13347" w:rsidRPr="004565A9">
        <w:t xml:space="preserve">lijedom navedenog odlučeno je kao u izreci ovog rješenja. </w:t>
      </w:r>
      <w:r w:rsidRPr="004565A9">
        <w:t xml:space="preserve">  </w:t>
      </w:r>
    </w:p>
    <w:p w:rsidRDefault="00B13C8D" w:rsidP="00D31C92" w:rsidR="00B13C8D" w:rsidRPr="004565A9">
      <w:pPr>
        <w:ind w:left="708"/>
        <w:jc w:val="both"/>
      </w:pPr>
    </w:p>
    <w:p w:rsidRDefault="00222701" w:rsidP="0068406C" w:rsidR="009A0F36" w:rsidRPr="004565A9">
      <w:pPr>
        <w:ind w:firstLine="708"/>
        <w:jc w:val="center"/>
      </w:pPr>
      <w:r w:rsidRPr="004565A9">
        <w:t xml:space="preserve">U Zadru </w:t>
      </w:r>
      <w:r w:rsidR="004B31CB">
        <w:t xml:space="preserve">8. studenog </w:t>
      </w:r>
      <w:r w:rsidR="00C10FC9" w:rsidRPr="004565A9">
        <w:t xml:space="preserve">2017. </w:t>
      </w:r>
      <w:r w:rsidR="009A0F36" w:rsidRPr="004565A9">
        <w:t xml:space="preserve"> </w:t>
      </w:r>
    </w:p>
    <w:p w:rsidRDefault="00C10FC9" w:rsidP="00D86816" w:rsidR="00C10FC9" w:rsidRPr="004565A9">
      <w:pPr>
        <w:jc w:val="both"/>
      </w:pPr>
    </w:p>
    <w:p w:rsidRDefault="00A56916" w:rsidP="00A56916" w:rsidR="00A56916">
      <w:r>
        <w:t xml:space="preserve">Za točnost otpravka – ovlaštena službenica                                                                    Sutkinja </w:t>
      </w:r>
    </w:p>
    <w:p w:rsidRDefault="00A56916" w:rsidP="00A56916" w:rsidR="00A56916">
      <w:r>
        <w:t>Marijana Žuža                                                                                                   Ana Markač, v. r.</w:t>
      </w:r>
    </w:p>
    <w:p w:rsidRDefault="00FB035D" w:rsidP="000F60FD" w:rsidR="00FB035D">
      <w:pPr>
        <w:jc w:val="both"/>
      </w:pPr>
    </w:p>
    <w:p w:rsidRDefault="00A56916" w:rsidP="000F60FD" w:rsidR="000F60FD" w:rsidRPr="004565A9">
      <w:pPr>
        <w:jc w:val="both"/>
      </w:pPr>
      <w:r w:rsidRPr="004565A9">
        <w:t>Pouka o pravnom lijeku</w:t>
      </w:r>
      <w:r w:rsidR="000F60FD" w:rsidRPr="004565A9">
        <w:t>:</w:t>
      </w:r>
    </w:p>
    <w:p w:rsidRDefault="004807E2" w:rsidP="004807E2" w:rsidR="004807E2" w:rsidRPr="004565A9">
      <w:pPr>
        <w:ind w:firstLine="705"/>
        <w:jc w:val="both"/>
      </w:pPr>
      <w:r w:rsidRPr="004565A9"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4565A9">
      <w:pPr>
        <w:ind w:firstLine="705"/>
        <w:jc w:val="both"/>
      </w:pPr>
      <w:r w:rsidRPr="004565A9">
        <w:t xml:space="preserve">Žalba se podnosi ovom sudu za Visoki trgovački sud Republike Hrvatske u </w:t>
      </w:r>
      <w:r w:rsidR="00A13347" w:rsidRPr="004565A9">
        <w:t>3 (</w:t>
      </w:r>
      <w:r w:rsidR="004D4E09" w:rsidRPr="004565A9">
        <w:t>tri</w:t>
      </w:r>
      <w:r w:rsidR="00A13347" w:rsidRPr="004565A9">
        <w:t>)</w:t>
      </w:r>
      <w:r w:rsidRPr="004565A9">
        <w:t xml:space="preserve"> primjerka u roku od 8 </w:t>
      </w:r>
      <w:r w:rsidR="00A13347" w:rsidRPr="004565A9">
        <w:t xml:space="preserve">(osam) </w:t>
      </w:r>
      <w:r w:rsidRPr="004565A9">
        <w:t xml:space="preserve">dana od prijema rješenja, odnosno od isteka </w:t>
      </w:r>
      <w:r w:rsidR="00A13347" w:rsidRPr="004565A9">
        <w:t>osmog dana od dana objave na e-O</w:t>
      </w:r>
      <w:r w:rsidRPr="004565A9">
        <w:t>glasnoj ploči suda.</w:t>
      </w:r>
    </w:p>
    <w:p w:rsidRDefault="000F406B" w:rsidP="000F406B" w:rsidR="000F406B" w:rsidRPr="004565A9">
      <w:pPr>
        <w:jc w:val="both"/>
      </w:pPr>
    </w:p>
    <w:p w:rsidRDefault="000F406B" w:rsidP="000F406B" w:rsidR="000F406B" w:rsidRPr="004565A9">
      <w:pPr>
        <w:jc w:val="both"/>
      </w:pPr>
    </w:p>
    <w:p w:rsidRDefault="003A199E" w:rsidP="003A199E" w:rsidR="003A199E" w:rsidRPr="004565A9">
      <w:pPr>
        <w:ind w:hanging="705" w:left="705"/>
        <w:rPr>
          <w:color w:val="000000"/>
        </w:rPr>
      </w:pPr>
      <w:r w:rsidRPr="004565A9">
        <w:rPr>
          <w:color w:val="000000"/>
        </w:rPr>
        <w:t>DNA:</w:t>
      </w:r>
    </w:p>
    <w:p w:rsidRDefault="003A199E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Stečajnom dužniku</w:t>
      </w:r>
      <w:r w:rsidR="00D86816" w:rsidRPr="004565A9">
        <w:rPr>
          <w:color w:val="000000"/>
        </w:rPr>
        <w:t>,</w:t>
      </w:r>
    </w:p>
    <w:p w:rsidRDefault="003A199E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Stečajno</w:t>
      </w:r>
      <w:r w:rsidR="00704D1C">
        <w:rPr>
          <w:color w:val="000000"/>
        </w:rPr>
        <w:t xml:space="preserve">j upraviteljici </w:t>
      </w:r>
      <w:r w:rsidRPr="004565A9">
        <w:rPr>
          <w:color w:val="000000"/>
        </w:rPr>
        <w:t xml:space="preserve">uz </w:t>
      </w:r>
      <w:r w:rsidR="00222701" w:rsidRPr="004565A9">
        <w:rPr>
          <w:color w:val="000000"/>
        </w:rPr>
        <w:t xml:space="preserve">izjavu i </w:t>
      </w:r>
      <w:r w:rsidRPr="004565A9">
        <w:rPr>
          <w:color w:val="000000"/>
        </w:rPr>
        <w:t>potvrdu o imenovanju</w:t>
      </w:r>
      <w:r w:rsidR="00D86816" w:rsidRPr="004565A9">
        <w:rPr>
          <w:color w:val="000000"/>
        </w:rPr>
        <w:t>,</w:t>
      </w:r>
      <w:r w:rsidR="00CE3405">
        <w:rPr>
          <w:color w:val="000000"/>
        </w:rPr>
        <w:t xml:space="preserve"> uz presliku zapisnika od 28. rujna </w:t>
      </w:r>
      <w:r w:rsidR="00643D48" w:rsidRPr="004565A9">
        <w:rPr>
          <w:color w:val="000000"/>
        </w:rPr>
        <w:t>2017.</w:t>
      </w:r>
      <w:r w:rsidR="00CE3405">
        <w:rPr>
          <w:color w:val="000000"/>
        </w:rPr>
        <w:t xml:space="preserve"> (list spisa 13</w:t>
      </w:r>
      <w:r w:rsidR="00704D1C">
        <w:rPr>
          <w:color w:val="000000"/>
        </w:rPr>
        <w:t>),</w:t>
      </w:r>
    </w:p>
    <w:p w:rsidRDefault="003A199E" w:rsidP="003A199E" w:rsidR="00C10FC9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FINA,</w:t>
      </w:r>
      <w:r w:rsidR="00222701" w:rsidRPr="004565A9">
        <w:rPr>
          <w:color w:val="000000"/>
        </w:rPr>
        <w:t xml:space="preserve"> </w:t>
      </w:r>
    </w:p>
    <w:p w:rsidRDefault="003A199E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 xml:space="preserve">ŽDO </w:t>
      </w:r>
      <w:r w:rsidR="00033209" w:rsidRPr="004565A9">
        <w:rPr>
          <w:color w:val="000000"/>
        </w:rPr>
        <w:t>–</w:t>
      </w:r>
      <w:r w:rsidRPr="004565A9">
        <w:rPr>
          <w:color w:val="000000"/>
        </w:rPr>
        <w:t xml:space="preserve"> </w:t>
      </w:r>
      <w:r w:rsidR="00C10FC9" w:rsidRPr="004565A9">
        <w:rPr>
          <w:color w:val="000000"/>
        </w:rPr>
        <w:t>Zadar</w:t>
      </w:r>
      <w:r w:rsidR="00D86816" w:rsidRPr="004565A9">
        <w:rPr>
          <w:color w:val="000000"/>
        </w:rPr>
        <w:t>,</w:t>
      </w:r>
    </w:p>
    <w:p w:rsidRDefault="003A199E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Poreznoj upravi</w:t>
      </w:r>
      <w:r w:rsidR="00C10FC9" w:rsidRPr="004565A9">
        <w:rPr>
          <w:color w:val="000000"/>
        </w:rPr>
        <w:t xml:space="preserve"> Zadar</w:t>
      </w:r>
      <w:r w:rsidR="00D86816" w:rsidRPr="004565A9">
        <w:rPr>
          <w:color w:val="000000"/>
        </w:rPr>
        <w:t>,</w:t>
      </w:r>
    </w:p>
    <w:p w:rsidRDefault="00C10FC9" w:rsidP="003A199E" w:rsidR="003A199E" w:rsidRPr="00B86915">
      <w:pPr>
        <w:numPr>
          <w:ilvl w:val="0"/>
          <w:numId w:val="2"/>
        </w:numPr>
        <w:rPr>
          <w:color w:val="000000"/>
        </w:rPr>
      </w:pPr>
      <w:r w:rsidRPr="004565A9">
        <w:t>Općinski sud u Zadru, Zemljišnoknjižn</w:t>
      </w:r>
      <w:r w:rsidR="00704D1C">
        <w:t>om odjelu</w:t>
      </w:r>
      <w:r w:rsidR="009C7826" w:rsidRPr="004565A9">
        <w:t>,</w:t>
      </w:r>
    </w:p>
    <w:p w:rsidRDefault="00B86915" w:rsidP="00B86915" w:rsidR="00B86915" w:rsidRPr="00B86915">
      <w:pPr>
        <w:numPr>
          <w:ilvl w:val="0"/>
          <w:numId w:val="2"/>
        </w:numPr>
        <w:rPr>
          <w:color w:val="000000"/>
        </w:rPr>
      </w:pPr>
      <w:r w:rsidRPr="004565A9">
        <w:t xml:space="preserve">Općinski sud u Zadru, </w:t>
      </w:r>
      <w:r>
        <w:t>Ovršnom odjelu</w:t>
      </w:r>
      <w:r w:rsidRPr="004565A9">
        <w:t>,</w:t>
      </w:r>
    </w:p>
    <w:p w:rsidRDefault="00696A23" w:rsidP="003A199E" w:rsidR="00C10FC9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Sudskom</w:t>
      </w:r>
      <w:r w:rsidR="003A199E" w:rsidRPr="004565A9">
        <w:rPr>
          <w:color w:val="000000"/>
        </w:rPr>
        <w:t xml:space="preserve"> registru</w:t>
      </w:r>
      <w:r w:rsidR="00222701" w:rsidRPr="004565A9">
        <w:rPr>
          <w:color w:val="000000"/>
        </w:rPr>
        <w:t xml:space="preserve">, </w:t>
      </w:r>
    </w:p>
    <w:p w:rsidRDefault="00C10FC9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e-O</w:t>
      </w:r>
      <w:r w:rsidR="00696A23" w:rsidRPr="004565A9">
        <w:rPr>
          <w:color w:val="000000"/>
        </w:rPr>
        <w:t>glasna ploča</w:t>
      </w:r>
      <w:r w:rsidR="00C47DE6" w:rsidRPr="004565A9">
        <w:rPr>
          <w:color w:val="000000"/>
        </w:rPr>
        <w:t xml:space="preserve"> sud</w:t>
      </w:r>
      <w:r w:rsidRPr="004565A9">
        <w:rPr>
          <w:color w:val="000000"/>
        </w:rPr>
        <w:t>ova</w:t>
      </w:r>
    </w:p>
    <w:p w:rsidRDefault="003A199E" w:rsidP="003A199E" w:rsidR="003A199E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Pisarnica suda-ovdje</w:t>
      </w:r>
    </w:p>
    <w:p w:rsidRDefault="00B86915" w:rsidP="003A199E" w:rsidR="00B86915" w:rsidRPr="004565A9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Računovodstvu suda</w:t>
      </w:r>
    </w:p>
    <w:p w:rsidRDefault="003A199E" w:rsidP="003A199E" w:rsidR="003A199E" w:rsidRPr="004565A9">
      <w:pPr>
        <w:numPr>
          <w:ilvl w:val="0"/>
          <w:numId w:val="2"/>
        </w:numPr>
        <w:jc w:val="both"/>
      </w:pPr>
      <w:r w:rsidRPr="004565A9">
        <w:rPr>
          <w:color w:val="000000"/>
        </w:rPr>
        <w:t>U spis.</w:t>
      </w:r>
    </w:p>
    <w:p w:rsidRDefault="003A199E" w:rsidP="003A199E" w:rsidR="003A199E" w:rsidRPr="004565A9">
      <w:pPr>
        <w:ind w:hanging="705" w:left="705"/>
        <w:rPr>
          <w:b/>
          <w:color w:val="000000"/>
        </w:rPr>
      </w:pPr>
    </w:p>
    <w:p w:rsidRDefault="003A199E" w:rsidP="003A199E" w:rsidR="003A199E" w:rsidRPr="004565A9">
      <w:pPr>
        <w:ind w:firstLine="705"/>
        <w:jc w:val="both"/>
      </w:pPr>
    </w:p>
    <w:p w:rsidRDefault="003A199E" w:rsidP="003A199E" w:rsidR="003A199E" w:rsidRPr="004565A9">
      <w:pPr>
        <w:ind w:firstLine="705"/>
        <w:jc w:val="both"/>
      </w:pPr>
    </w:p>
    <w:p w:rsidRDefault="003A199E" w:rsidP="002C0442" w:rsidR="003A199E" w:rsidRPr="004565A9">
      <w:pPr>
        <w:ind w:firstLine="705"/>
        <w:jc w:val="both"/>
      </w:pPr>
    </w:p>
    <w:sectPr w:rsidSect="00C10FC9" w:rsidR="003A199E" w:rsidRPr="004565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99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DB22BA">
      <w:rPr>
        <w:rStyle w:val="Brojstranice"/>
        <w:noProof/>
        <w:sz w:val="22"/>
        <w:szCs w:val="22"/>
      </w:rPr>
      <w:t>3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949D4" w:rsidP="00C00B47" w:rsidR="00C00B47" w:rsidRPr="001D63A9">
    <w:pPr>
      <w:jc w:val="right"/>
    </w:pPr>
    <w:r w:rsidRPr="009C7826">
      <w:rPr>
        <w:sz w:val="22"/>
        <w:szCs w:val="22"/>
      </w:rPr>
      <w:t xml:space="preserve">Poslovni broj: </w:t>
    </w:r>
    <w:r w:rsidR="006D4BA7">
      <w:rPr>
        <w:sz w:val="22"/>
        <w:szCs w:val="22"/>
      </w:rPr>
      <w:t>2 P-331/17-11</w:t>
    </w:r>
  </w:p>
  <w:p w:rsidRDefault="00EB1224" w:rsidP="00C10FC9" w:rsidR="00EB1224" w:rsidRPr="009C7826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116617" w:rsidRPr="006D4BA7">
      <w:rPr>
        <w:sz w:val="22"/>
        <w:szCs w:val="22"/>
      </w:rPr>
      <w:t>331/17-11</w:t>
    </w:r>
  </w:p>
  <w:p w:rsidRDefault="00B949D4" w:rsidP="00A56916" w:rsidR="00B949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406B"/>
    <w:rsid w:val="000F60FD"/>
    <w:rsid w:val="00110648"/>
    <w:rsid w:val="00110BF6"/>
    <w:rsid w:val="00110E63"/>
    <w:rsid w:val="00114342"/>
    <w:rsid w:val="00116617"/>
    <w:rsid w:val="00137109"/>
    <w:rsid w:val="001403FE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19EF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14D8E"/>
    <w:rsid w:val="00353DC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861"/>
    <w:rsid w:val="00423D0F"/>
    <w:rsid w:val="004340F3"/>
    <w:rsid w:val="00434341"/>
    <w:rsid w:val="00450E02"/>
    <w:rsid w:val="004563A1"/>
    <w:rsid w:val="004565A9"/>
    <w:rsid w:val="004807E2"/>
    <w:rsid w:val="00491920"/>
    <w:rsid w:val="004923EA"/>
    <w:rsid w:val="004A2F29"/>
    <w:rsid w:val="004A53BF"/>
    <w:rsid w:val="004B31CB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4BA7"/>
    <w:rsid w:val="006D5DF5"/>
    <w:rsid w:val="006D749E"/>
    <w:rsid w:val="00702C1A"/>
    <w:rsid w:val="00703D44"/>
    <w:rsid w:val="00704D1C"/>
    <w:rsid w:val="00704D9A"/>
    <w:rsid w:val="00713641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6DC2"/>
    <w:rsid w:val="00A010AB"/>
    <w:rsid w:val="00A13347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56916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39F9"/>
    <w:rsid w:val="00B0695E"/>
    <w:rsid w:val="00B10E44"/>
    <w:rsid w:val="00B138E8"/>
    <w:rsid w:val="00B13C8D"/>
    <w:rsid w:val="00B14FC1"/>
    <w:rsid w:val="00B34DF7"/>
    <w:rsid w:val="00B86255"/>
    <w:rsid w:val="00B8691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0141"/>
    <w:rsid w:val="00BF4EC9"/>
    <w:rsid w:val="00C00B47"/>
    <w:rsid w:val="00C025FC"/>
    <w:rsid w:val="00C04054"/>
    <w:rsid w:val="00C05DFE"/>
    <w:rsid w:val="00C10FC9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3405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B22BA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288"/>
    <w:rsid w:val="00E266F3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5483A"/>
    <w:rsid w:val="00F568F8"/>
    <w:rsid w:val="00F66098"/>
    <w:rsid w:val="00F74D73"/>
    <w:rsid w:val="00F75C44"/>
    <w:rsid w:val="00F911DE"/>
    <w:rsid w:val="00FB035D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9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9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9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9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A56916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9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9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9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9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A56916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95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069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E94A3-BEE3-4674-901A-C5BC489A0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1173</properties:Words>
  <properties:Characters>6364</properties:Characters>
  <properties:Lines>148</properties:Lines>
  <properties:Paragraphs>58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2017-11-08T06:15:00Z</dcterms:created>
  <dc:creator>Ardena Bajlo</dc:creator>
  <cp:lastModifiedBy>Marijana Žuža</cp:lastModifiedBy>
  <cp:lastPrinted>2017-11-08T07:55:00Z</cp:lastPrinted>
  <dcterms:modified xmlns:xsi="http://www.w3.org/2001/XMLSchema-instance" xsi:type="dcterms:W3CDTF">2017-11-08T08:37:00Z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