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14af" w14:paraId="a4814a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A16" w:rsidP="00FE1A16" w:rsidR="00FE1A16" w:rsidRPr="004453B3">
      <w:pPr>
        <w:pStyle w:val="Zaglavlje"/>
      </w:pPr>
      <w:r w:rsidRPr="004453B3">
        <w:t xml:space="preserve">REPUBLIKA HRVATSKA </w:t>
      </w:r>
    </w:p>
    <w:p w:rsidRDefault="00FE1A16" w:rsidP="00FE1A16" w:rsidR="00FE1A16" w:rsidRPr="004453B3">
      <w:pPr>
        <w:pStyle w:val="Zaglavlje"/>
      </w:pPr>
      <w:r w:rsidRPr="004453B3">
        <w:t>Trgovački sud u Zagrebu</w:t>
      </w:r>
    </w:p>
    <w:p w:rsidRDefault="00FE1A16" w:rsidP="00FE1A16" w:rsidR="00FE1A16" w:rsidRPr="004453B3">
      <w:pPr>
        <w:pStyle w:val="Zaglavlje"/>
      </w:pPr>
      <w:r w:rsidRPr="004453B3">
        <w:t xml:space="preserve">Zagreb, Amruševa 2/II </w:t>
      </w:r>
    </w:p>
    <w:p w:rsidRDefault="00FE1A16" w:rsidP="00FE1A16" w:rsidR="00FE1A16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6178/15</w:t>
      </w:r>
    </w:p>
    <w:p w:rsidRDefault="00FE1A16" w:rsidP="00FE1A16" w:rsidR="00FE1A16" w:rsidRPr="004453B3">
      <w:pPr>
        <w:jc w:val="center"/>
      </w:pPr>
    </w:p>
    <w:p w:rsidRDefault="00FE1A16" w:rsidP="00FE1A16" w:rsidR="00FE1A16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center"/>
      </w:pPr>
      <w:r w:rsidRPr="004453B3">
        <w:t>R J E Š E N J E</w:t>
      </w:r>
    </w:p>
    <w:p w:rsidRDefault="00FE1A16" w:rsidP="00FE1A16" w:rsidR="00FE1A16" w:rsidRPr="004453B3">
      <w:pPr>
        <w:jc w:val="center"/>
      </w:pPr>
    </w:p>
    <w:p w:rsidRDefault="00FE1A16" w:rsidP="00FE1A16" w:rsidR="00FE1A16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LOR-MI d.o.o., Lobor, Markušbrijeg 133, OIB: 21049820523</w:t>
      </w:r>
      <w:r w:rsidRPr="004453B3">
        <w:t xml:space="preserve">, dana </w:t>
      </w:r>
      <w:r>
        <w:t>23. ožujka</w:t>
      </w:r>
      <w:r w:rsidRPr="004453B3">
        <w:t xml:space="preserve"> 2016. 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center"/>
      </w:pPr>
      <w:r w:rsidRPr="004453B3">
        <w:t>r i j e š i o    je</w:t>
      </w:r>
    </w:p>
    <w:p w:rsidRDefault="00FE1A16" w:rsidP="00FE1A16" w:rsidR="00FE1A1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E1A16" w:rsidP="00FE1A16" w:rsidR="00FE1A1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LOR-MI d.o.o., Lobor, Markušbrijeg 133, OIB: 21049820523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E1A16" w:rsidP="00FE1A16" w:rsidR="00FE1A16" w:rsidRPr="004453B3">
      <w:pPr>
        <w:pStyle w:val="BodyText21"/>
        <w:rPr>
          <w:rFonts w:hAnsi="Times New Roman" w:ascii="Times New Roman"/>
          <w:szCs w:val="24"/>
        </w:rPr>
      </w:pPr>
    </w:p>
    <w:p w:rsidRDefault="00FE1A16" w:rsidP="00FE1A16" w:rsidR="00FE1A1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Anđelko Stankus, OIB: 11168088853, Jelkovec, Varaždin, Braće Radića 20</w:t>
      </w:r>
      <w:r w:rsidRPr="004453B3">
        <w:rPr>
          <w:rFonts w:hAnsi="Times New Roman" w:ascii="Times New Roman"/>
          <w:szCs w:val="24"/>
        </w:rPr>
        <w:t>.</w:t>
      </w:r>
    </w:p>
    <w:p w:rsidRDefault="00FE1A16" w:rsidP="00FE1A16" w:rsidR="00FE1A1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E1A16" w:rsidP="00FE1A16" w:rsidR="00FE1A16">
      <w:pPr>
        <w:jc w:val="both"/>
      </w:pPr>
      <w:r w:rsidRPr="004453B3">
        <w:t xml:space="preserve">III. Zaključuje se stečajni postupak nad dužnikom </w:t>
      </w:r>
      <w:r>
        <w:t>LOR-MI d.o.o., Lobor, Markušbrijeg 133, OIB: 21049820523.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t>IV. Nakon pravomoćnosti ovog rješenja, dužnik će se  brisati iz sudskog registra.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ind w:left="360"/>
        <w:jc w:val="center"/>
      </w:pPr>
      <w:r w:rsidRPr="004453B3">
        <w:t>Obrazloženje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FE1A16" w:rsidP="00FE1A16" w:rsidR="00FE1A16" w:rsidRPr="004453B3">
      <w:pPr>
        <w:jc w:val="center"/>
      </w:pPr>
    </w:p>
    <w:p w:rsidRDefault="00FE1A16" w:rsidP="00FE1A16" w:rsidR="00FE1A16" w:rsidRPr="004453B3">
      <w:pPr>
        <w:ind w:firstLine="720" w:left="5040"/>
        <w:jc w:val="right"/>
      </w:pPr>
      <w:r w:rsidRPr="004453B3">
        <w:t xml:space="preserve">      SUDAC:</w:t>
      </w:r>
    </w:p>
    <w:p w:rsidRDefault="00FE1A16" w:rsidR="00A76DEF" w:rsidRPr="000F2755">
      <w:pPr>
        <w:jc w:val="right"/>
        <w:rPr>
          <w:sz w:val="22"/>
          <w:szCs w:val="22"/>
        </w:rPr>
      </w:pPr>
      <w:r>
        <w:t>Goran Iskra</w:t>
      </w:r>
      <w:r w:rsidR="00A76DEF">
        <w:t>,</w:t>
      </w:r>
      <w:r w:rsidR="00A76DEF">
        <w:rPr>
          <w:sz w:val="22"/>
          <w:szCs w:val="22"/>
        </w:rPr>
        <w:t>v.r.</w:t>
      </w:r>
    </w:p>
    <w:p w:rsidRDefault="00FE1A16" w:rsidP="00FE1A16" w:rsidR="00FE1A16" w:rsidRPr="004453B3">
      <w:pPr>
        <w:jc w:val="right"/>
      </w:pP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</w:p>
    <w:p w:rsidRDefault="00FE1A16" w:rsidP="00FE1A16" w:rsidR="00FE1A16" w:rsidRPr="004453B3">
      <w:pPr>
        <w:jc w:val="both"/>
      </w:pPr>
      <w:r w:rsidRPr="004453B3">
        <w:t>Uputa o pravnom lijeku:</w:t>
      </w:r>
    </w:p>
    <w:p w:rsidRDefault="00FE1A16" w:rsidP="00FE1A16" w:rsidR="00FE1A16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E1A16" w:rsidP="00FE1A16" w:rsidR="00FE1A16" w:rsidRPr="004453B3">
      <w:pPr>
        <w:jc w:val="both"/>
        <w:rPr>
          <w:i/>
        </w:rPr>
      </w:pPr>
    </w:p>
    <w:p w:rsidRDefault="00FE1A16" w:rsidP="00FE1A16" w:rsidR="00FE1A16" w:rsidRPr="004453B3">
      <w:pPr>
        <w:jc w:val="both"/>
      </w:pPr>
    </w:p>
    <w:p w:rsidRDefault="00A76DEF" w:rsidR="00A76DEF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A76DEF" w:rsidR="00A76DE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A76DEF" w:rsidR="00A76DE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FE1A16" w:rsidP="00FE1A16" w:rsidR="00FE1A16" w:rsidRPr="004453B3">
      <w:pPr>
        <w:jc w:val="center"/>
        <w:rPr>
          <w:highlight w:val="green"/>
          <w:u w:val="single"/>
        </w:rPr>
      </w:pPr>
    </w:p>
    <w:p w:rsidRDefault="00FE1A16" w:rsidP="00FE1A16" w:rsidR="00FE1A16" w:rsidRPr="004453B3">
      <w:pPr>
        <w:jc w:val="center"/>
        <w:rPr>
          <w:highlight w:val="green"/>
          <w:u w:val="single"/>
        </w:rPr>
      </w:pPr>
    </w:p>
    <w:p w:rsidRDefault="00FE1A16" w:rsidP="00FE1A16" w:rsidR="00FE1A16" w:rsidRPr="004453B3">
      <w:pPr>
        <w:jc w:val="center"/>
        <w:rPr>
          <w:u w:val="single"/>
        </w:rPr>
      </w:pPr>
    </w:p>
    <w:p w:rsidRDefault="00FE1A16" w:rsidP="00FE1A16" w:rsidR="00FE1A16" w:rsidRPr="004453B3"/>
    <w:p w:rsidRDefault="000D2C86" w:rsidP="00FE1A1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D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E1A16">
      <w:t>6178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2591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76DEF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1A16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7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7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6178</izvorni_sadrzaj>
    <derivirana_varijabla naziv="DomainObject.Predmet.Broj_1">6178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St-6178/2015</izvorni_sadrzaj>
    <derivirana_varijabla naziv="DomainObject.Predmet.OznakaBroj_1">St-6178/2015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LOR-MI d.o.o. zastupanog po punomoćniku ZORAN POŽGAJ</izvorni_sadrzaj>
    <derivirana_varijabla naziv="DomainObject.Predmet.ProtustrankaFormated_1">  LOR-MI d.o.o. zastupanog po punomoćniku ZORAN POŽGAJ</derivirana_varijabla>
  </DomainObject.Predmet.ProtustrankaFormated>
  <DomainObject.Predmet.ProtustrankaFormatedOIB>
    <izvorni_sadrzaj>  LOR-MI d.o.o., OIB 21049820523 zastupanog po punomoćniku ZORAN POŽGAJ</izvorni_sadrzaj>
    <derivirana_varijabla naziv="DomainObject.Predmet.ProtustrankaFormatedOIB_1">  LOR-MI d.o.o., OIB 21049820523 zastupanog po punomoćniku ZORAN POŽGAJ</derivirana_varijabla>
  </DomainObject.Predmet.ProtustrankaFormatedOIB>
  <DomainObject.Predmet.ProtustrankaFormatedWithAdress>
    <izvorni_sadrzaj> LOR-MI d.o.o., Markušbrijeg 133, 49250 Lobor zastupanog po punomoćniku ZORAN POŽGAJ</izvorni_sadrzaj>
    <derivirana_varijabla naziv="DomainObject.Predmet.ProtustrankaFormatedWithAdress_1"> LOR-MI d.o.o., Markušbrijeg 133, 49250 Lobor zastupanog po punomoćniku ZORAN POŽGAJ</derivirana_varijabla>
  </DomainObject.Predmet.ProtustrankaFormatedWithAdress>
  <DomainObject.Predmet.ProtustrankaFormatedWithAdressOIB>
    <izvorni_sadrzaj> LOR-MI d.o.o., OIB 21049820523, Markušbrijeg 133, 49250 Lobor zastupanog po punomoćniku ZORAN POŽGAJ</izvorni_sadrzaj>
    <derivirana_varijabla naziv="DomainObject.Predmet.ProtustrankaFormatedWithAdressOIB_1"> LOR-MI d.o.o., OIB 21049820523, Markušbrijeg 133, 49250 Lobor zastupanog po punomoćniku ZORAN POŽGAJ</derivirana_varijabla>
  </DomainObject.Predmet.ProtustrankaFormatedWithAdressOIB>
  <DomainObject.Predmet.ProtustrankaWithAdress>
    <izvorni_sadrzaj>LOR-MI d.o.o. Markušbrijeg 133, 49250 Lobor</izvorni_sadrzaj>
    <derivirana_varijabla naziv="DomainObject.Predmet.ProtustrankaWithAdress_1">LOR-MI d.o.o. Markušbrijeg 133, 49250 Lobor</derivirana_varijabla>
  </DomainObject.Predmet.ProtustrankaWithAdress>
  <DomainObject.Predmet.ProtustrankaWithAdressOIB>
    <izvorni_sadrzaj>LOR-MI d.o.o., OIB 21049820523, Markušbrijeg 133, 49250 Lobor</izvorni_sadrzaj>
    <derivirana_varijabla naziv="DomainObject.Predmet.ProtustrankaWithAdressOIB_1">LOR-MI d.o.o., OIB 21049820523, Markušbrijeg 133, 49250 Lobor</derivirana_varijabla>
  </DomainObject.Predmet.ProtustrankaWithAdressOIB>
  <DomainObject.Predmet.ProtustrankaNazivFormated>
    <izvorni_sadrzaj>LOR-MI d.o.o.</izvorni_sadrzaj>
    <derivirana_varijabla naziv="DomainObject.Predmet.ProtustrankaNazivFormated_1">LOR-MI d.o.o.</derivirana_varijabla>
  </DomainObject.Predmet.ProtustrankaNazivFormated>
  <DomainObject.Predmet.ProtustrankaNazivFormatedOIB>
    <izvorni_sadrzaj>LOR-MI d.o.o., OIB 21049820523</izvorni_sadrzaj>
    <derivirana_varijabla naziv="DomainObject.Predmet.ProtustrankaNazivFormatedOIB_1">LOR-MI d.o.o., OIB 21049820523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LOR-MI d.o.o. zastupanog po punomoćniku ZORAN POŽGAJ</item>
    </izvorni_sadrzaj>
    <derivirana_varijabla naziv="DomainObject.Predmet.ProtuStrankaListFormated_1">
      <item>LOR-MI d.o.o. zastupanog po punomoćniku ZORAN POŽGAJ</item>
    </derivirana_varijabla>
  </DomainObject.Predmet.ProtuStrankaListFormated>
  <DomainObject.Predmet.ProtuStrankaListFormatedOIB>
    <izvorni_sadrzaj>
      <item>LOR-MI d.o.o., OIB 21049820523 zastupanog po punomoćniku ZORAN POŽGAJ</item>
    </izvorni_sadrzaj>
    <derivirana_varijabla naziv="DomainObject.Predmet.ProtuStrankaListFormatedOIB_1">
      <item>LOR-MI d.o.o., OIB 21049820523 zastupanog po punomoćniku ZORAN POŽGAJ</item>
    </derivirana_varijabla>
  </DomainObject.Predmet.ProtuStrankaListFormatedOIB>
  <DomainObject.Predmet.ProtuStrankaListFormatedWithAdress>
    <izvorni_sadrzaj>
      <item>LOR-MI d.o.o., Markušbrijeg 133, 49250 Lobor zastupanog po punomoćniku ZORAN POŽGAJ</item>
    </izvorni_sadrzaj>
    <derivirana_varijabla naziv="DomainObject.Predmet.ProtuStrankaListFormatedWithAdress_1">
      <item>LOR-MI d.o.o., Markušbrijeg 133, 49250 Lobor zastupanog po punomoćniku ZORAN POŽGAJ</item>
    </derivirana_varijabla>
  </DomainObject.Predmet.ProtuStrankaListFormatedWithAdress>
  <DomainObject.Predmet.ProtuStrankaListFormatedWithAdressOIB>
    <izvorni_sadrzaj>
      <item>LOR-MI d.o.o., OIB 21049820523, Markušbrijeg 133, 49250 Lobor zastupanog po punomoćniku ZORAN POŽGAJ</item>
    </izvorni_sadrzaj>
    <derivirana_varijabla naziv="DomainObject.Predmet.ProtuStrankaListFormatedWithAdressOIB_1">
      <item>LOR-MI d.o.o., OIB 21049820523, Markušbrijeg 133, 49250 Lobor zastupanog po punomoćniku ZORAN POŽGAJ</item>
    </derivirana_varijabla>
  </DomainObject.Predmet.ProtuStrankaListFormatedWithAdressOIB>
  <DomainObject.Predmet.ProtuStrankaListNazivFormated>
    <izvorni_sadrzaj>
      <item>LOR-MI d.o.o.</item>
    </izvorni_sadrzaj>
    <derivirana_varijabla naziv="DomainObject.Predmet.ProtuStrankaListNazivFormated_1">
      <item>LOR-MI d.o.o.</item>
    </derivirana_varijabla>
  </DomainObject.Predmet.ProtuStrankaListNazivFormated>
  <DomainObject.Predmet.ProtuStrankaListNazivFormatedOIB>
    <izvorni_sadrzaj>
      <item>LOR-MI d.o.o., OIB 21049820523</item>
    </izvorni_sadrzaj>
    <derivirana_varijabla naziv="DomainObject.Predmet.ProtuStrankaListNazivFormatedOIB_1">
      <item>LOR-MI d.o.o., OIB 21049820523</item>
    </derivirana_varijabla>
  </DomainObject.Predmet.ProtuStrankaListNazivFormatedOIB>
  <DomainObject.Predmet.OstaliListFormated>
    <izvorni_sadrzaj>
      <item>Anđelko Stankus</item>
      <item>ZORAN POŽGAJ punomoćnik sudionika u postupku LOR-MI d.o.o.</item>
    </izvorni_sadrzaj>
    <derivirana_varijabla naziv="DomainObject.Predmet.OstaliListFormated_1">
      <item>Anđelko Stankus</item>
      <item>ZORAN POŽGAJ punomoćnik sudionika u postupku LOR-MI d.o.o.</item>
    </derivirana_varijabla>
  </DomainObject.Predmet.OstaliListFormated>
  <DomainObject.Predmet.OstaliListFormatedOIB>
    <izvorni_sadrzaj>
      <item>Anđelko Stankus, OIB 11168088853</item>
      <item>ZORAN POŽGAJ, OIB 48584095476 punomoćnik sudionika u postupku LOR-MI d.o.o.</item>
    </izvorni_sadrzaj>
    <derivirana_varijabla naziv="DomainObject.Predmet.OstaliListFormatedOIB_1">
      <item>Anđelko Stankus, OIB 11168088853</item>
      <item>ZORAN POŽGAJ, OIB 48584095476 punomoćnik sudionika u postupku LOR-MI d.o.o.</item>
    </derivirana_varijabla>
  </DomainObject.Predmet.OstaliListFormatedOIB>
  <DomainObject.Predmet.OstaliListFormatedWithAdress>
    <izvorni_sadrzaj>
      <item>Anđelko Stankus, Jelkovec, Braće Radića 20, 42000 Varaždin</item>
      <item>ZORAN POŽGAJ, MARKUŠBRIJEG 133, 49250 Markušbrijeg punomoćnik sudionika u postupku LOR-MI d.o.o.</item>
    </izvorni_sadrzaj>
    <derivirana_varijabla naziv="DomainObject.Predmet.OstaliListFormatedWithAdress_1">
      <item>Anđelko Stankus, Jelkovec, Braće Radića 20, 42000 Varaždin</item>
      <item>ZORAN POŽGAJ, MARKUŠBRIJEG 133, 49250 Markušbrijeg punomoćnik sudionika u postupku LOR-MI d.o.o.</item>
    </derivirana_varijabla>
  </DomainObject.Predmet.OstaliListFormatedWithAdress>
  <DomainObject.Predmet.OstaliListFormatedWithAdressOIB>
    <izvorni_sadrzaj>
      <item>Anđelko Stankus, OIB 11168088853, Jelkovec, Braće Radića 20, 42000 Varaždin</item>
      <item>ZORAN POŽGAJ, OIB 48584095476, MARKUŠBRIJEG 133, 49250 Markušbrijeg punomoćnik sudionika u postupku LOR-MI d.o.o.</item>
    </izvorni_sadrzaj>
    <derivirana_varijabla naziv="DomainObject.Predmet.OstaliListFormatedWithAdressOIB_1">
      <item>Anđelko Stankus, OIB 11168088853, Jelkovec, Braće Radića 20, 42000 Varaždin</item>
      <item>ZORAN POŽGAJ, OIB 48584095476, MARKUŠBRIJEG 133, 49250 Markušbrijeg punomoćnik sudionika u postupku LOR-MI d.o.o.</item>
    </derivirana_varijabla>
  </DomainObject.Predmet.OstaliListFormatedWithAdressOIB>
  <DomainObject.Predmet.OstaliListNazivFormated>
    <izvorni_sadrzaj>
      <item>Anđelko Stankus</item>
      <item>ZORAN POŽGAJ</item>
    </izvorni_sadrzaj>
    <derivirana_varijabla naziv="DomainObject.Predmet.OstaliListNazivFormated_1">
      <item>Anđelko Stankus</item>
      <item>ZORAN POŽGAJ</item>
    </derivirana_varijabla>
  </DomainObject.Predmet.OstaliListNazivFormated>
  <DomainObject.Predmet.OstaliListNazivFormatedOIB>
    <izvorni_sadrzaj>
      <item>Anđelko Stankus, OIB 11168088853</item>
      <item>ZORAN POŽGAJ, OIB 48584095476</item>
    </izvorni_sadrzaj>
    <derivirana_varijabla naziv="DomainObject.Predmet.OstaliListNazivFormatedOIB_1">
      <item>Anđelko Stankus, OIB 11168088853</item>
      <item>ZORAN POŽGAJ, OIB 48584095476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LOR-MI d.o.o.</izvorni_sadrzaj>
    <derivirana_varijabla naziv="DomainObject.Predmet.ProtustrankaIDrugi_1">LOR-MI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LOR-MI d.o.o., OIB 21049820523, Markušbrijeg 133, 49250 Lobor</izvorni_sadrzaj>
    <derivirana_varijabla naziv="DomainObject.Predmet.ProtustrankaIDrugiAdressOIB_1">LOR-MI d.o.o., OIB 21049820523, Markušbrijeg 133, 49250 Lobor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LOR-MI d.o.o.</item>
      <item>FINA Regionalni centar Zagreb</item>
      <item>Anđelko Stankus</item>
      <item>ZORAN POŽGAJ</item>
    </izvorni_sadrzaj>
    <derivirana_varijabla naziv="DomainObject.Predmet.SudioniciListNaziv_1">
      <item>LOR-MI d.o.o.</item>
      <item>FINA Regionalni centar Zagreb</item>
      <item>Anđelko Stankus</item>
      <item>ZORAN POŽGAJ</item>
    </derivirana_varijabla>
  </DomainObject.Predmet.SudioniciListNaziv>
  <DomainObject.Predmet.SudioniciListAdressOIB>
    <izvorni_sadrzaj>
      <item>LOR-MI d.o.o., OIB 21049820523, Markušbrijeg 133,49250 Lobor</item>
      <item>FINA Regionalni centar Zagreb, OIB 85821130368, Trg svibanjskih žrtava 1995. 1,10000 Zagreb</item>
      <item>Anđelko Stankus, OIB 11168088853, Jelkovec, Braće Radića 20,42000 Varaždin</item>
      <item>ZORAN POŽGAJ, OIB 48584095476, MARKUŠBRIJEG 133,49250 Markušbrijeg</item>
    </izvorni_sadrzaj>
    <derivirana_varijabla naziv="DomainObject.Predmet.SudioniciListAdressOIB_1">
      <item>LOR-MI d.o.o., OIB 21049820523, Markušbrijeg 133,49250 Lobor</item>
      <item>FINA Regionalni centar Zagreb, OIB 85821130368, Trg svibanjskih žrtava 1995. 1,10000 Zagreb</item>
      <item>Anđelko Stankus, OIB 11168088853, Jelkovec, Braće Radića 20,42000 Varaždin</item>
      <item>ZORAN POŽGAJ, OIB 48584095476, MARKUŠBRIJEG 133,49250 Markušbrijeg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21049820523</item>
      <item>, OIB 85821130368</item>
      <item>, OIB 11168088853</item>
      <item>, OIB 48584095476</item>
    </izvorni_sadrzaj>
    <derivirana_varijabla naziv="DomainObject.Predmet.SudioniciListNazivOIB_1">
      <item>, OIB 21049820523</item>
      <item>, OIB 85821130368</item>
      <item>, OIB 11168088853</item>
      <item>, OIB 48584095476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B70E1-4285-484C-A7A6-05BBBC1E7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2170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2016-03-23T06:08:00Z</dcterms:created>
  <dc:creator>Korisnik</dc:creator>
  <cp:lastModifiedBy>Višnja Svečak</cp:lastModifiedBy>
  <cp:lastPrinted>2016-03-23T09:26:00Z</cp:lastPrinted>
  <dcterms:modified xmlns:xsi="http://www.w3.org/2001/XMLSchema-instance" xsi:type="dcterms:W3CDTF">2016-03-23T09:26:00Z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