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02e8" w14:paraId="b2202e8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7353F9" w:rsidRPr="00FD1414">
        <w:rPr>
          <w:rFonts w:hAnsi="Times New Roman" w:ascii="Times New Roman"/>
          <w:szCs w:val="24"/>
          <w:lang w:val="hr-HR"/>
        </w:rPr>
        <w:t xml:space="preserve"> </w:t>
      </w:r>
      <w:r w:rsidR="00FF281D">
        <w:rPr>
          <w:rFonts w:hAnsi="Times New Roman" w:ascii="Times New Roman"/>
        </w:rPr>
        <w:t>VIVA MUZIKA-KULTURNO UMJETNIČKA UDRUGA GRAĐANA, Kutina, Kolodvorska 14, OIB 28992752182</w:t>
      </w:r>
      <w:r w:rsidR="00FD1414" w:rsidRPr="00FD1414">
        <w:rPr>
          <w:rFonts w:hAnsi="Times New Roman" w:ascii="Times New Roman"/>
        </w:rPr>
        <w:t>, dana 07.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FF281D" w:rsidRPr="00FF281D">
        <w:rPr>
          <w:rFonts w:hAnsi="Times New Roman" w:ascii="Times New Roman"/>
          <w:szCs w:val="24"/>
        </w:rPr>
        <w:t>VIVA MUZIKA-KULTURNO UMJETNIČKA UDRUGA GRAĐANA, Kutina, Kolodvorska 14, OIB 28992752182</w:t>
      </w:r>
      <w:r w:rsidR="00FF281D">
        <w:rPr>
          <w:rFonts w:hAnsi="Times New Roman" w:ascii="Times New Roman"/>
          <w:szCs w:val="24"/>
        </w:rPr>
        <w:t>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F281D">
        <w:rPr>
          <w:rFonts w:hAnsi="Times New Roman" w:ascii="Times New Roman"/>
          <w:lang w:val="hr-HR"/>
        </w:rPr>
        <w:t>175,00</w:t>
      </w:r>
      <w:r w:rsidR="00A53A81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BF468A" w:rsidRPr="00FD1414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7353F9" w:rsidRPr="00FD1414">
        <w:rPr>
          <w:rFonts w:hAnsi="Times New Roman" w:ascii="Times New Roman"/>
          <w:lang w:val="hr-HR"/>
        </w:rPr>
        <w:t>0</w:t>
      </w:r>
      <w:r w:rsidR="00FD1414" w:rsidRPr="00FD1414">
        <w:rPr>
          <w:rFonts w:hAnsi="Times New Roman" w:ascii="Times New Roman"/>
          <w:lang w:val="hr-HR"/>
        </w:rPr>
        <w:t>7</w:t>
      </w:r>
      <w:r w:rsidR="007353F9" w:rsidRPr="00FD1414">
        <w:rPr>
          <w:rFonts w:hAnsi="Times New Roman" w:ascii="Times New Roman"/>
          <w:lang w:val="hr-HR"/>
        </w:rPr>
        <w:t>. 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91641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91641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916414" w:rsidP="00492E13" w:rsidR="00916414">
      <w:pPr>
        <w:jc w:val="center"/>
      </w:pPr>
    </w:p>
    <w:p w:rsidRDefault="00916414" w:rsidP="002152A3" w:rsidR="00916414" w:rsidRPr="00916414">
      <w:pPr>
        <w:jc w:val="right"/>
        <w:rPr>
          <w:rFonts w:hAnsi="Times New Roman" w:ascii="Times New Roman"/>
        </w:rPr>
      </w:pPr>
      <w:r w:rsidRPr="00916414">
        <w:rPr>
          <w:rFonts w:hAnsi="Times New Roman" w:ascii="Times New Roman"/>
        </w:rPr>
        <w:t>za točnost otpravka</w:t>
      </w:r>
    </w:p>
    <w:p w:rsidRDefault="00916414" w:rsidP="002152A3" w:rsidR="00916414" w:rsidRPr="00916414">
      <w:pPr>
        <w:jc w:val="right"/>
        <w:rPr>
          <w:rFonts w:hAnsi="Times New Roman" w:ascii="Times New Roman"/>
        </w:rPr>
      </w:pPr>
      <w:r w:rsidRPr="00916414">
        <w:rPr>
          <w:rFonts w:hAnsi="Times New Roman" w:ascii="Times New Roman"/>
        </w:rPr>
        <w:t>ovlašteni službenik</w:t>
      </w:r>
    </w:p>
    <w:p w:rsidRDefault="00916414" w:rsidP="002152A3" w:rsidR="00916414" w:rsidRPr="00916414">
      <w:pPr>
        <w:jc w:val="right"/>
        <w:rPr>
          <w:rFonts w:hAnsi="Times New Roman" w:ascii="Times New Roman"/>
        </w:rPr>
      </w:pPr>
      <w:r w:rsidRPr="00916414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2DB" w:rsidP="00DB4528" w:rsidR="00D142DB">
      <w:r>
        <w:separator/>
      </w:r>
    </w:p>
  </w:endnote>
  <w:endnote w:id="0" w:type="continuationSeparator">
    <w:p w:rsidRDefault="00D142DB" w:rsidP="00DB4528" w:rsidR="00D14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2DB" w:rsidP="00DB4528" w:rsidR="00D142DB">
      <w:r>
        <w:separator/>
      </w:r>
    </w:p>
  </w:footnote>
  <w:footnote w:id="0" w:type="continuationSeparator">
    <w:p w:rsidRDefault="00D142DB" w:rsidP="00DB4528" w:rsidR="00D14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64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FF281D">
          <w:rPr>
            <w:rFonts w:hAnsi="Times New Roman" w:ascii="Times New Roman"/>
            <w:lang w:val="hr-HR"/>
          </w:rPr>
          <w:t>6584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FF281D">
      <w:rPr>
        <w:rFonts w:hAnsi="Times New Roman" w:ascii="Times New Roman"/>
        <w:lang w:val="hr-HR"/>
      </w:rPr>
      <w:t>6584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1641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C35BA"/>
    <w:rsid w:val="00BF468A"/>
    <w:rsid w:val="00C37263"/>
    <w:rsid w:val="00C507FC"/>
    <w:rsid w:val="00C50A35"/>
    <w:rsid w:val="00C543E3"/>
    <w:rsid w:val="00CF2939"/>
    <w:rsid w:val="00D07EB9"/>
    <w:rsid w:val="00D142DB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281D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4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4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4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4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4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4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4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4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6584</izvorni_sadrzaj>
    <derivirana_varijabla naziv="DomainObject.Predmet.Broj_1">6584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St-6584/2015</izvorni_sadrzaj>
    <derivirana_varijabla naziv="DomainObject.Predmet.OznakaBroj_1">St-6584/2015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MUZIKA-KULTURNO UMJETNIČKA UDRUGA GRAĐANA zastupanog po punomoćniku Boris Jelčić</izvorni_sadrzaj>
    <derivirana_varijabla naziv="DomainObject.Predmet.ProtustrankaFormated_1">  VIVA MUZIKA-KULTURNO UMJETNIČKA UDRUGA GRAĐANA zastupanog po punomoćniku Boris Jelčić</derivirana_varijabla>
  </DomainObject.Predmet.ProtustrankaFormated>
  <DomainObject.Predmet.ProtustrankaFormatedOIB>
    <izvorni_sadrzaj>  VIVA MUZIKA-KULTURNO UMJETNIČKA UDRUGA GRAĐANA, OIB 28992752182 zastupanog po punomoćniku Boris Jelčić</izvorni_sadrzaj>
    <derivirana_varijabla naziv="DomainObject.Predmet.ProtustrankaFormatedOIB_1">  VIVA MUZIKA-KULTURNO UMJETNIČKA UDRUGA GRAĐANA, OIB 28992752182 zastupanog po punomoćniku Boris Jelčić</derivirana_varijabla>
  </DomainObject.Predmet.ProtustrankaFormatedOIB>
  <DomainObject.Predmet.ProtustrankaFormatedWithAdress>
    <izvorni_sadrzaj> VIVA MUZIKA-KULTURNO UMJETNIČKA UDRUGA GRAĐANA, KOLODVORSKA 14, 44320 Kutina zastupanog po punomoćniku Boris Jelčić</izvorni_sadrzaj>
    <derivirana_varijabla naziv="DomainObject.Predmet.ProtustrankaFormatedWithAdress_1"> VIVA MUZIKA-KULTURNO UMJETNIČKA UDRUGA GRAĐANA, KOLODVORSKA 14, 44320 Kutina zastupanog po punomoćniku Boris Jelčić</derivirana_varijabla>
  </DomainObject.Predmet.ProtustrankaFormatedWithAdress>
  <DomainObject.Predmet.ProtustrankaFormatedWithAdressOIB>
    <izvorni_sadrzaj> VIVA MUZIKA-KULTURNO UMJETNIČKA UDRUGA GRAĐANA, OIB 28992752182, KOLODVORSKA 14, 44320 Kutina zastupanog po punomoćniku Boris Jelčić</izvorni_sadrzaj>
    <derivirana_varijabla naziv="DomainObject.Predmet.ProtustrankaFormatedWithAdressOIB_1"> VIVA MUZIKA-KULTURNO UMJETNIČKA UDRUGA GRAĐANA, OIB 28992752182, KOLODVORSKA 14, 44320 Kutina zastupanog po punomoćniku Boris Jelčić</derivirana_varijabla>
  </DomainObject.Predmet.ProtustrankaFormatedWithAdressOIB>
  <DomainObject.Predmet.ProtustrankaWithAdress>
    <izvorni_sadrzaj>VIVA MUZIKA-KULTURNO UMJETNIČKA UDRUGA GRAĐANA KOLODVORSKA 14, 44320 Kutina</izvorni_sadrzaj>
    <derivirana_varijabla naziv="DomainObject.Predmet.ProtustrankaWithAdress_1">VIVA MUZIKA-KULTURNO UMJETNIČKA UDRUGA GRAĐANA KOLODVORSKA 14, 44320 Kutina</derivirana_varijabla>
  </DomainObject.Predmet.ProtustrankaWithAdress>
  <DomainObject.Predmet.ProtustrankaWithAdressOIB>
    <izvorni_sadrzaj>VIVA MUZIKA-KULTURNO UMJETNIČKA UDRUGA GRAĐANA, OIB 28992752182, KOLODVORSKA 14, 44320 Kutina</izvorni_sadrzaj>
    <derivirana_varijabla naziv="DomainObject.Predmet.ProtustrankaWithAdressOIB_1">VIVA MUZIKA-KULTURNO UMJETNIČKA UDRUGA GRAĐANA, OIB 28992752182, KOLODVORSKA 14, 44320 Kutina</derivirana_varijabla>
  </DomainObject.Predmet.ProtustrankaWithAdressOIB>
  <DomainObject.Predmet.ProtustrankaNazivFormated>
    <izvorni_sadrzaj>VIVA MUZIKA-KULTURNO UMJETNIČKA UDRUGA GRAĐANA</izvorni_sadrzaj>
    <derivirana_varijabla naziv="DomainObject.Predmet.ProtustrankaNazivFormated_1">VIVA MUZIKA-KULTURNO UMJETNIČKA UDRUGA GRAĐANA</derivirana_varijabla>
  </DomainObject.Predmet.ProtustrankaNazivFormated>
  <DomainObject.Predmet.ProtustrankaNazivFormatedOIB>
    <izvorni_sadrzaj>VIVA MUZIKA-KULTURNO UMJETNIČKA UDRUGA GRAĐANA, OIB 28992752182</izvorni_sadrzaj>
    <derivirana_varijabla naziv="DomainObject.Predmet.ProtustrankaNazivFormatedOIB_1">VIVA MUZIKA-KULTURNO UMJETNIČKA UDRUGA GRAĐANA, OIB 28992752182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MUZIKA-KULTURNO UMJETNIČKA UDRUGA GRAĐANA zastupanog po punomoćniku Boris Jelčić</item>
    </izvorni_sadrzaj>
    <derivirana_varijabla naziv="DomainObject.Predmet.ProtuStrankaListFormated_1">
      <item>VIVA MUZIKA-KULTURNO UMJETNIČKA UDRUGA GRAĐANA zastupanog po punomoćniku Boris Jelčić</item>
    </derivirana_varijabla>
  </DomainObject.Predmet.ProtuStrankaListFormated>
  <DomainObject.Predmet.ProtuStrankaListFormatedOIB>
    <izvorni_sadrzaj>
      <item>VIVA MUZIKA-KULTURNO UMJETNIČKA UDRUGA GRAĐANA, OIB 28992752182 zastupanog po punomoćniku Boris Jelčić</item>
    </izvorni_sadrzaj>
    <derivirana_varijabla naziv="DomainObject.Predmet.ProtuStrankaListFormatedOIB_1">
      <item>VIVA MUZIKA-KULTURNO UMJETNIČKA UDRUGA GRAĐANA, OIB 28992752182 zastupanog po punomoćniku Boris Jelčić</item>
    </derivirana_varijabla>
  </DomainObject.Predmet.ProtuStrankaListFormatedOIB>
  <DomainObject.Predmet.ProtuStrankaListFormatedWithAdress>
    <izvorni_sadrzaj>
      <item>VIVA MUZIKA-KULTURNO UMJETNIČKA UDRUGA GRAĐANA, KOLODVORSKA 14, 44320 Kutina zastupanog po punomoćniku Boris Jelčić</item>
    </izvorni_sadrzaj>
    <derivirana_varijabla naziv="DomainObject.Predmet.ProtuStrankaListFormatedWithAdress_1">
      <item>VIVA MUZIKA-KULTURNO UMJETNIČKA UDRUGA GRAĐANA, KOLODVORSKA 14, 44320 Kutina zastupanog po punomoćniku Boris Jelčić</item>
    </derivirana_varijabla>
  </DomainObject.Predmet.ProtuStrankaListFormatedWithAdress>
  <DomainObject.Predmet.ProtuStrankaListFormatedWithAdressOIB>
    <izvorni_sadrzaj>
      <item>VIVA MUZIKA-KULTURNO UMJETNIČKA UDRUGA GRAĐANA, OIB 28992752182, KOLODVORSKA 14, 44320 Kutina zastupanog po punomoćniku Boris Jelčić</item>
    </izvorni_sadrzaj>
    <derivirana_varijabla naziv="DomainObject.Predmet.ProtuStrankaListFormatedWithAdressOIB_1">
      <item>VIVA MUZIKA-KULTURNO UMJETNIČKA UDRUGA GRAĐANA, OIB 28992752182, KOLODVORSKA 14, 44320 Kutina zastupanog po punomoćniku Boris Jelčić</item>
    </derivirana_varijabla>
  </DomainObject.Predmet.ProtuStrankaListFormatedWithAdressOIB>
  <DomainObject.Predmet.ProtuStrankaListNazivFormated>
    <izvorni_sadrzaj>
      <item>VIVA MUZIKA-KULTURNO UMJETNIČKA UDRUGA GRAĐANA</item>
    </izvorni_sadrzaj>
    <derivirana_varijabla naziv="DomainObject.Predmet.ProtuStrankaListNazivFormated_1">
      <item>VIVA MUZIKA-KULTURNO UMJETNIČKA UDRUGA GRAĐANA</item>
    </derivirana_varijabla>
  </DomainObject.Predmet.ProtuStrankaListNazivFormated>
  <DomainObject.Predmet.ProtuStrankaListNazivFormatedOIB>
    <izvorni_sadrzaj>
      <item>VIVA MUZIKA-KULTURNO UMJETNIČKA UDRUGA GRAĐANA, OIB 28992752182</item>
    </izvorni_sadrzaj>
    <derivirana_varijabla naziv="DomainObject.Predmet.ProtuStrankaListNazivFormatedOIB_1">
      <item>VIVA MUZIKA-KULTURNO UMJETNIČKA UDRUGA GRAĐANA, OIB 28992752182</item>
    </derivirana_varijabla>
  </DomainObject.Predmet.ProtuStrankaListNazivFormatedOIB>
  <DomainObject.Predmet.OstaliListFormated>
    <izvorni_sadrzaj>
      <item>Boris Jelčić punomoćnik sudionika u postupku VIVA MUZIKA-KULTURNO UMJETNIČKA UDRUGA GRAĐANA</item>
    </izvorni_sadrzaj>
    <derivirana_varijabla naziv="DomainObject.Predmet.OstaliListFormated_1">
      <item>Boris Jelčić punomoćnik sudionika u postupku VIVA MUZIKA-KULTURNO UMJETNIČKA UDRUGA GRAĐANA</item>
    </derivirana_varijabla>
  </DomainObject.Predmet.OstaliListFormated>
  <DomainObject.Predmet.OstaliListFormatedOIB>
    <izvorni_sadrzaj>
      <item>Boris Jelčić, OIB 68908351078 punomoćnik sudionika u postupku VIVA MUZIKA-KULTURNO UMJETNIČKA UDRUGA GRAĐANA</item>
    </izvorni_sadrzaj>
    <derivirana_varijabla naziv="DomainObject.Predmet.OstaliListFormatedOIB_1">
      <item>Boris Jelčić, OIB 68908351078 punomoćnik sudionika u postupku VIVA MUZIKA-KULTURNO UMJETNIČKA UDRUGA GRAĐANA</item>
    </derivirana_varijabla>
  </DomainObject.Predmet.OstaliListFormatedOIB>
  <DomainObject.Predmet.OstaliListFormatedWithAdress>
    <izvorni_sadrzaj>
      <item>Boris Jelčić, Ulica Hrvatskih Branitelja 13, 44320 Kutina punomoćnik sudionika u postupku VIVA MUZIKA-KULTURNO UMJETNIČKA UDRUGA GRAĐANA</item>
    </izvorni_sadrzaj>
    <derivirana_varijabla naziv="DomainObject.Predmet.OstaliListFormatedWithAdress_1">
      <item>Boris Jelčić, Ulica Hrvatskih Branitelja 13, 44320 Kutina punomoćnik sudionika u postupku VIVA MUZIKA-KULTURNO UMJETNIČKA UDRUGA GRAĐANA</item>
    </derivirana_varijabla>
  </DomainObject.Predmet.OstaliListFormatedWithAdress>
  <DomainObject.Predmet.OstaliListFormatedWithAdressOIB>
    <izvorni_sadrzaj>
      <item>Boris Jelčić, OIB 68908351078, Ulica Hrvatskih Branitelja 13, 44320 Kutina punomoćnik sudionika u postupku VIVA MUZIKA-KULTURNO UMJETNIČKA UDRUGA GRAĐANA</item>
    </izvorni_sadrzaj>
    <derivirana_varijabla naziv="DomainObject.Predmet.OstaliListFormatedWithAdressOIB_1">
      <item>Boris Jelčić, OIB 68908351078, Ulica Hrvatskih Branitelja 13, 44320 Kutina punomoćnik sudionika u postupku VIVA MUZIKA-KULTURNO UMJETNIČKA UDRUGA GRAĐANA</item>
    </derivirana_varijabla>
  </DomainObject.Predmet.OstaliListFormatedWithAdressOIB>
  <DomainObject.Predmet.OstaliListNazivFormated>
    <izvorni_sadrzaj>
      <item>Boris Jelčić</item>
    </izvorni_sadrzaj>
    <derivirana_varijabla naziv="DomainObject.Predmet.OstaliListNazivFormated_1">
      <item>Boris Jelčić</item>
    </derivirana_varijabla>
  </DomainObject.Predmet.OstaliListNazivFormated>
  <DomainObject.Predmet.OstaliListNazivFormatedOIB>
    <izvorni_sadrzaj>
      <item>Boris Jelčić, OIB 68908351078</item>
    </izvorni_sadrzaj>
    <derivirana_varijabla naziv="DomainObject.Predmet.OstaliListNazivFormatedOIB_1">
      <item>Boris Jelčić, OIB 68908351078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MUZIKA-KULTURNO UMJETNIČKA UDRUGA GRAĐANA</izvorni_sadrzaj>
    <derivirana_varijabla naziv="DomainObject.Predmet.ProtustrankaIDrugi_1">VIVA MUZIKA-KULTURNO UMJETNIČKA UDRUGA GRAĐANA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MUZIKA-KULTURNO UMJETNIČKA UDRUGA GRAĐANA, OIB 28992752182, KOLODVORSKA 14, 44320 Kutina</izvorni_sadrzaj>
    <derivirana_varijabla naziv="DomainObject.Predmet.ProtustrankaIDrugiAdressOIB_1">VIVA MUZIKA-KULTURNO UMJETNIČKA UDRUGA GRAĐANA, OIB 28992752182, KOLODVORSKA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MUZIKA-KULTURNO UMJETNIČKA UDRUGA GRAĐANA</item>
      <item>Boris Jelčić</item>
    </izvorni_sadrzaj>
    <derivirana_varijabla naziv="DomainObject.Predmet.SudioniciListNaziv_1">
      <item>FINA Regionalni centar Zagreb</item>
      <item>VIVA MUZIKA-KULTURNO UMJETNIČKA UDRUGA GRAĐANA</item>
      <item>Boris Jelčić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MUZIKA-KULTURNO UMJETNIČKA UDRUGA GRAĐANA, OIB 28992752182, KOLODVORSKA 14,44320 Kutina</item>
      <item>Boris Jelčić, OIB 68908351078, Ulica Hrvatskih Branitelja 13,44320 Kutina</item>
    </izvorni_sadrzaj>
    <derivirana_varijabla naziv="DomainObject.Predmet.SudioniciListAdressOIB_1">
      <item>FINA Regionalni centar Zagreb, OIB 85821130368, Trg svibanjskih žrtava 1995. 1,10000 Zagreb</item>
      <item>VIVA MUZIKA-KULTURNO UMJETNIČKA UDRUGA GRAĐANA, OIB 28992752182, KOLODVORSKA 14,44320 Kutina</item>
      <item>Boris Jelčić, OIB 68908351078, Ulica Hrvatskih Branitelja 13,44320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28992752182</item>
      <item>, OIB 68908351078</item>
    </izvorni_sadrzaj>
    <derivirana_varijabla naziv="DomainObject.Predmet.SudioniciListNazivOIB_1">
      <item>, OIB 85821130368</item>
      <item>, OIB 28992752182</item>
      <item>, OIB 68908351078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D2F17-E2B8-4ED1-8FD7-3E950F267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2102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2016-07-07T09:30:00Z</dcterms:created>
  <dc:creator>Sudsko vijeæe</dc:creator>
  <cp:lastModifiedBy>Višnja Svečak</cp:lastModifiedBy>
  <cp:lastPrinted>2016-07-07T11:10:00Z</cp:lastPrinted>
  <dcterms:modified xmlns:xsi="http://www.w3.org/2001/XMLSchema-instance" xsi:type="dcterms:W3CDTF">2016-07-07T11:10:00Z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