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8ad0" w14:paraId="bd88ad0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C45A25">
        <w:t>293</w:t>
      </w:r>
      <w:r w:rsidR="00C44933" w:rsidRPr="00AB42D5">
        <w:t>/15</w:t>
      </w:r>
      <w:r w:rsidR="00535A37" w:rsidRPr="00AB42D5">
        <w:t>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 od 2. studenog 2015. za provedbu skraćenoga stečajnog postupka</w:t>
      </w:r>
      <w:r w:rsidRPr="008C3132">
        <w:t xml:space="preserve"> nad dužnikom</w:t>
      </w:r>
      <w:r>
        <w:t xml:space="preserve"> </w:t>
      </w:r>
      <w:r w:rsidR="00C45A25">
        <w:t>BRANITELJSKA ZADRUGA „TREĆI LISTOPADA“, Benkovac, Pristeg 166., OIB 65303161719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1C2B01">
        <w:t>5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C45A25">
        <w:t>BRANITELJSKA ZADRUGA „TREĆI LISTOPADA“, Benkovac, Pristeg 166., OIB 65303161719</w:t>
      </w:r>
      <w:r w:rsidR="008F77CD">
        <w:t xml:space="preserve"> </w:t>
      </w:r>
      <w:r w:rsidR="00AB42D5">
        <w:t>s danom 1</w:t>
      </w:r>
      <w:r w:rsidR="001C2B01">
        <w:t>5</w:t>
      </w:r>
      <w:r w:rsidR="00AB42D5">
        <w:t xml:space="preserve">. ožujka 2016. u </w:t>
      </w:r>
      <w:r w:rsidR="00FF6F2F">
        <w:t>15,00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FF6F2F">
        <w:t>Vencel Čuljak iz Osijeka, Plješevička 16E., oib 60951188779.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92384C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C45A25">
        <w:t>BRANITELJSKA ZADRUGA „TREĆI LISTOPADA“, Benkovac, Pristeg 166., OIB 65303161719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FF6F2F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</w:t>
      </w:r>
      <w:r w:rsidR="00AB42D5">
        <w:lastRenderedPageBreak/>
        <w:t xml:space="preserve">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Pr="00B604B0">
        <w:t xml:space="preserve"> u bitnome navodi da na dan 1. rujna 2015. dužnik u Očevidniku redoslijeda osnova za plaćanje ima evidentirane neizvršene osnove za plaćanje u neprekinutom razdoblju od </w:t>
      </w:r>
      <w:r w:rsidR="00C45A25">
        <w:t xml:space="preserve">1388 </w:t>
      </w:r>
      <w:r w:rsidRPr="00B604B0">
        <w:t xml:space="preserve">dana u ukupnom iznosu od </w:t>
      </w:r>
      <w:r w:rsidR="00C45A25">
        <w:t xml:space="preserve">9.239,28 </w:t>
      </w:r>
      <w:r w:rsidRPr="00B604B0">
        <w:t xml:space="preserve">kuna, da nema zaposlenih, </w:t>
      </w:r>
      <w:r w:rsidR="00FF6F2F">
        <w:t xml:space="preserve">i da ima otvoren račun kod OTP Banke Hrvatska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1C2B01">
        <w:t>ovaj sud je 15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 w:rsidRPr="002B5AAE">
      <w:pPr>
        <w:jc w:val="both"/>
      </w:pPr>
    </w:p>
    <w:p w:rsidRDefault="000E3B4A" w:rsidP="00FF6F2F" w:rsidR="000E3B4A" w:rsidRPr="00240F6B">
      <w:pPr>
        <w:jc w:val="center"/>
      </w:pPr>
      <w:r w:rsidRPr="00240F6B">
        <w:t xml:space="preserve">U Zadru, </w:t>
      </w:r>
      <w:r>
        <w:t xml:space="preserve">dana 15.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FF6F2F">
        <w:tab/>
      </w:r>
      <w:r w:rsidR="00FF6F2F">
        <w:tab/>
      </w:r>
      <w:r w:rsidR="00FF6F2F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FF6F2F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0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535A37">
      <w:t>Poslovni broj: 5</w:t>
    </w:r>
    <w:r w:rsidR="00535A37" w:rsidRPr="008C3132">
      <w:t xml:space="preserve"> St-</w:t>
    </w:r>
    <w:r w:rsidR="00C45A25">
      <w:t>293</w:t>
    </w:r>
    <w:r w:rsidR="00535A37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2765"/>
    <w:rsid w:val="00086EBE"/>
    <w:rsid w:val="0008729C"/>
    <w:rsid w:val="00091D5A"/>
    <w:rsid w:val="000931FC"/>
    <w:rsid w:val="000A0DAE"/>
    <w:rsid w:val="000C0823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71AD1"/>
    <w:rsid w:val="00572080"/>
    <w:rsid w:val="005759FC"/>
    <w:rsid w:val="00583030"/>
    <w:rsid w:val="00584E27"/>
    <w:rsid w:val="00597207"/>
    <w:rsid w:val="005B75A8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A0EBB"/>
    <w:rsid w:val="006A5EFE"/>
    <w:rsid w:val="006B4E61"/>
    <w:rsid w:val="006B5DE1"/>
    <w:rsid w:val="006D47A2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384C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0FC9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3063"/>
    <w:rsid w:val="00E77411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St-293/2015-5</izvorni_sadrzaj>
    <derivirana_varijabla naziv="DomainObject.Oznaka_1">St-293/2015-5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˝TREĆI LISTOPADA˝</izvorni_sadrzaj>
    <derivirana_varijabla naziv="DomainObject.Predmet.ProtustrankaFormated_1">  BRANITELJSKA ZADRUGA ˝TREĆI LISTOPADA˝</derivirana_varijabla>
  </DomainObject.Predmet.ProtustrankaFormated>
  <DomainObject.Predmet.ProtustrankaFormatedOIB>
    <izvorni_sadrzaj>  BRANITELJSKA ZADRUGA ˝TREĆI LISTOPADA˝, OIB 65303161719</izvorni_sadrzaj>
    <derivirana_varijabla naziv="DomainObject.Predmet.ProtustrankaFormatedOIB_1">  BRANITELJSKA ZADRUGA ˝TREĆI LISTOPADA˝, OIB 65303161719</derivirana_varijabla>
  </DomainObject.Predmet.ProtustrankaFormatedOIB>
  <DomainObject.Predmet.ProtustrankaFormatedWithAdress>
    <izvorni_sadrzaj> BRANITELJSKA ZADRUGA ˝TREĆI LISTOPADA˝, Pristeg 166, 23420 Benkovac</izvorni_sadrzaj>
    <derivirana_varijabla naziv="DomainObject.Predmet.ProtustrankaFormatedWithAdress_1"> BRANITELJSKA ZADRUGA ˝TREĆI LISTOPADA˝, Pristeg 166, 23420 Benkovac</derivirana_varijabla>
  </DomainObject.Predmet.ProtustrankaFormatedWithAdress>
  <DomainObject.Predmet.ProtustrankaFormatedWithAdressOIB>
    <izvorni_sadrzaj> BRANITELJSKA ZADRUGA ˝TREĆI LISTOPADA˝, OIB 65303161719, Pristeg 166, 23420 Benkovac</izvorni_sadrzaj>
    <derivirana_varijabla naziv="DomainObject.Predmet.ProtustrankaFormatedWithAdressOIB_1"> BRANITELJSKA ZADRUGA ˝TREĆI LISTOPADA˝, OIB 65303161719, Pristeg 166, 23420 Benkovac</derivirana_varijabla>
  </DomainObject.Predmet.ProtustrankaFormatedWithAdressOIB>
  <DomainObject.Predmet.ProtustrankaWithAdress>
    <izvorni_sadrzaj>BRANITELJSKA ZADRUGA ˝TREĆI LISTOPADA˝ Pristeg 166, 23420 Benkovac</izvorni_sadrzaj>
    <derivirana_varijabla naziv="DomainObject.Predmet.ProtustrankaWithAdress_1">BRANITELJSKA ZADRUGA ˝TREĆI LISTOPADA˝ Pristeg 166, 23420 Benkovac</derivirana_varijabla>
  </DomainObject.Predmet.ProtustrankaWithAdress>
  <DomainObject.Predmet.ProtustrankaWithAdressOIB>
    <izvorni_sadrzaj>BRANITELJSKA ZADRUGA ˝TREĆI LISTOPADA˝, OIB 65303161719, Pristeg 166, 23420 Benkovac</izvorni_sadrzaj>
    <derivirana_varijabla naziv="DomainObject.Predmet.ProtustrankaWithAdressOIB_1">BRANITELJSKA ZADRUGA ˝TREĆI LISTOPADA˝, OIB 65303161719, Pristeg 166, 23420 Benkovac</derivirana_varijabla>
  </DomainObject.Predmet.ProtustrankaWithAdressOIB>
  <DomainObject.Predmet.ProtustrankaNazivFormated>
    <izvorni_sadrzaj>BRANITELJSKA ZADRUGA ˝TREĆI LISTOPADA˝</izvorni_sadrzaj>
    <derivirana_varijabla naziv="DomainObject.Predmet.ProtustrankaNazivFormated_1">BRANITELJSKA ZADRUGA ˝TREĆI LISTOPADA˝</derivirana_varijabla>
  </DomainObject.Predmet.ProtustrankaNazivFormated>
  <DomainObject.Predmet.ProtustrankaNazivFormatedOIB>
    <izvorni_sadrzaj>BRANITELJSKA ZADRUGA ˝TREĆI LISTOPADA˝, OIB 65303161719</izvorni_sadrzaj>
    <derivirana_varijabla naziv="DomainObject.Predmet.ProtustrankaNazivFormatedOIB_1">BRANITELJSKA ZADRUGA ˝TREĆI LISTOPADA˝, OIB 65303161719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9239.28</izvorni_sadrzaj>
    <derivirana_varijabla naziv="DomainObject.Predmet.TrenutnaVrijednost_1">9239.28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BRANITELJSKA ZADRUGA ˝TREĆI LISTOPADA˝</item>
    </izvorni_sadrzaj>
    <derivirana_varijabla naziv="DomainObject.Predmet.ProtuStrankaListFormated_1">
      <item>BRANITELJSKA ZADRUGA ˝TREĆI LISTOPADA˝</item>
    </derivirana_varijabla>
  </DomainObject.Predmet.ProtuStrankaListFormated>
  <DomainObject.Predmet.ProtuStrankaListFormatedOIB>
    <izvorni_sadrzaj>
      <item>BRANITELJSKA ZADRUGA ˝TREĆI LISTOPADA˝, OIB 65303161719</item>
    </izvorni_sadrzaj>
    <derivirana_varijabla naziv="DomainObject.Predmet.ProtuStrankaListFormatedOIB_1">
      <item>BRANITELJSKA ZADRUGA ˝TREĆI LISTOPADA˝, OIB 65303161719</item>
    </derivirana_varijabla>
  </DomainObject.Predmet.ProtuStrankaListFormatedOIB>
  <DomainObject.Predmet.ProtuStrankaListFormatedWithAdress>
    <izvorni_sadrzaj>
      <item>BRANITELJSKA ZADRUGA ˝TREĆI LISTOPADA˝, Pristeg 166, 23420 Benkovac</item>
    </izvorni_sadrzaj>
    <derivirana_varijabla naziv="DomainObject.Predmet.ProtuStrankaListFormatedWithAdress_1">
      <item>BRANITELJSKA ZADRUGA ˝TREĆI LISTOPADA˝, Pristeg 166, 23420 Benkovac</item>
    </derivirana_varijabla>
  </DomainObject.Predmet.ProtuStrankaListFormatedWithAdress>
  <DomainObject.Predmet.ProtuStrankaListFormatedWithAdressOIB>
    <izvorni_sadrzaj>
      <item>BRANITELJSKA ZADRUGA ˝TREĆI LISTOPADA˝, OIB 65303161719, Pristeg 166, 23420 Benkovac</item>
    </izvorni_sadrzaj>
    <derivirana_varijabla naziv="DomainObject.Predmet.ProtuStrankaListFormatedWithAdressOIB_1">
      <item>BRANITELJSKA ZADRUGA ˝TREĆI LISTOPADA˝, OIB 65303161719, Pristeg 166, 23420 Benkovac</item>
    </derivirana_varijabla>
  </DomainObject.Predmet.ProtuStrankaListFormatedWithAdressOIB>
  <DomainObject.Predmet.ProtuStrankaListNazivFormated>
    <izvorni_sadrzaj>
      <item>BRANITELJSKA ZADRUGA ˝TREĆI LISTOPADA˝</item>
    </izvorni_sadrzaj>
    <derivirana_varijabla naziv="DomainObject.Predmet.ProtuStrankaListNazivFormated_1">
      <item>BRANITELJSKA ZADRUGA ˝TREĆI LISTOPADA˝</item>
    </derivirana_varijabla>
  </DomainObject.Predmet.ProtuStrankaListNazivFormated>
  <DomainObject.Predmet.ProtuStrankaListNazivFormatedOIB>
    <izvorni_sadrzaj>
      <item>BRANITELJSKA ZADRUGA ˝TREĆI LISTOPADA˝, OIB 65303161719</item>
    </izvorni_sadrzaj>
    <derivirana_varijabla naziv="DomainObject.Predmet.ProtuStrankaListNazivFormatedOIB_1">
      <item>BRANITELJSKA ZADRUGA ˝TREĆI LISTOPADA˝, OIB 65303161719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St-293/2015-5</izvorni_sadrzaj>
    <derivirana_varijabla naziv="DomainObject.PoslovniBrojDokumenta_1">St-293/2015-5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BRANITELJSKA ZADRUGA ˝TREĆI LISTOPADA˝</izvorni_sadrzaj>
    <derivirana_varijabla naziv="DomainObject.Predmet.ProtustrankaIDrugi_1">BRANITELJSKA ZADRUGA ˝TREĆI LISTOPADA˝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BRANITELJSKA ZADRUGA ˝TREĆI LISTOPADA˝, OIB 65303161719, Pristeg 166, 23420 Benkovac</izvorni_sadrzaj>
    <derivirana_varijabla naziv="DomainObject.Predmet.ProtustrankaIDrugiAdressOIB_1">BRANITELJSKA ZADRUGA ˝TREĆI LISTOPADA˝, OIB 65303161719, Pristeg 166,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BRANITELJSKA ZADRUGA ˝TREĆI LISTOPADA˝</item>
    </izvorni_sadrzaj>
    <derivirana_varijabla naziv="DomainObject.Predmet.SudioniciListNaziv_1">
      <item>FINA</item>
      <item>BRANITELJSKA ZADRUGA ˝TREĆI LISTOPADA˝</item>
    </derivirana_varijabla>
  </DomainObject.Predmet.SudioniciListNaziv>
  <DomainObject.Predmet.SudioniciListAdressOIB>
    <izvorni_sadrzaj>
      <item>FINA, OIB 85821130368</item>
      <item>BRANITELJSKA ZADRUGA ˝TREĆI LISTOPADA˝, OIB 65303161719, Pristeg 166,23420 Benkovac</item>
    </izvorni_sadrzaj>
    <derivirana_varijabla naziv="DomainObject.Predmet.SudioniciListAdressOIB_1">
      <item>FINA, OIB 85821130368</item>
      <item>BRANITELJSKA ZADRUGA ˝TREĆI LISTOPADA˝, OIB 65303161719, Pristeg 166,23420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65303161719</item>
    </izvorni_sadrzaj>
    <derivirana_varijabla naziv="DomainObject.Predmet.SudioniciListNazivOIB_1">
      <item>, OIB 85821130368</item>
      <item>, OIB 65303161719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864</properties:Words>
  <properties:Characters>4747</properties:Characters>
  <properties:Lines>124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2016-03-10T09:19:00Z</dcterms:created>
  <dc:creator>Administrator</dc:creator>
  <cp:lastModifiedBy>wsadmin</cp:lastModifiedBy>
  <cp:lastPrinted>2016-03-15T14:02:00Z</cp:lastPrinted>
  <dcterms:modified xmlns:xsi="http://www.w3.org/2001/XMLSchema-instance" xsi:type="dcterms:W3CDTF">2016-03-15T14:02:00Z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