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3e34" w14:paraId="d193e34" w:rsidRDefault="005E0ABE" w:rsidP="005E0ABE" w:rsidR="005E0AB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N. G. –</w:t>
      </w:r>
      <w:r w:rsidR="006259B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MARINE d. o. o. Nova Vas, Brčići, </w:t>
      </w:r>
      <w:proofErr w:type="spellStart"/>
      <w:r>
        <w:rPr>
          <w:rFonts w:cs="Times New Roman" w:eastAsia="Times New Roman"/>
          <w:szCs w:val="24"/>
          <w:lang w:eastAsia="hr-HR"/>
        </w:rPr>
        <w:t>Višnjanska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12, OIB </w:t>
      </w:r>
      <w:r w:rsidRPr="005E0ABE">
        <w:rPr>
          <w:rFonts w:cs="Times New Roman" w:eastAsia="Times New Roman"/>
          <w:szCs w:val="24"/>
          <w:lang w:eastAsia="hr-HR"/>
        </w:rPr>
        <w:t>42889788336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E0ABE">
        <w:rPr>
          <w:rFonts w:cs="Times New Roman" w:eastAsia="Times New Roman"/>
          <w:szCs w:val="24"/>
          <w:lang w:eastAsia="hr-HR"/>
        </w:rPr>
        <w:t>040245884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27. srpnja 2018. objavljuje sljedeći</w:t>
      </w:r>
    </w:p>
    <w:p w:rsidRDefault="005E0ABE" w:rsidP="005E0ABE" w:rsidR="005E0AB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0ABE" w:rsidP="005E0ABE" w:rsidR="005E0AB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E0ABE" w:rsidP="005E0ABE" w:rsidR="005E0ABE">
      <w:pPr>
        <w:ind w:firstLine="708"/>
        <w:rPr>
          <w:szCs w:val="24"/>
        </w:rPr>
      </w:pPr>
    </w:p>
    <w:p w:rsidRDefault="005E0ABE" w:rsidP="005E0ABE" w:rsidR="005E0AB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N. G. –</w:t>
      </w:r>
      <w:r w:rsidR="006259B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MARINE d. o. o. Nova Vas, Brčići, </w:t>
      </w:r>
      <w:proofErr w:type="spellStart"/>
      <w:r>
        <w:rPr>
          <w:rFonts w:cs="Times New Roman" w:eastAsia="Times New Roman"/>
          <w:szCs w:val="24"/>
          <w:lang w:eastAsia="hr-HR"/>
        </w:rPr>
        <w:t>Višnjanska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12, OIB </w:t>
      </w:r>
      <w:r w:rsidRPr="005E0ABE">
        <w:rPr>
          <w:rFonts w:cs="Times New Roman" w:eastAsia="Times New Roman"/>
          <w:szCs w:val="24"/>
          <w:lang w:eastAsia="hr-HR"/>
        </w:rPr>
        <w:t>42889788336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E0ABE">
        <w:rPr>
          <w:rFonts w:cs="Times New Roman" w:eastAsia="Times New Roman"/>
          <w:szCs w:val="24"/>
          <w:lang w:eastAsia="hr-HR"/>
        </w:rPr>
        <w:t>040245884</w:t>
      </w:r>
      <w:r>
        <w:rPr>
          <w:rFonts w:cs="Times New Roman" w:eastAsia="Times New Roman"/>
          <w:szCs w:val="24"/>
          <w:lang w:eastAsia="hr-HR"/>
        </w:rPr>
        <w:t>, je pravna osoba koja nema zaposlenih, koja je na dan 20.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E0ABE" w:rsidP="005E0ABE" w:rsidR="005E0ABE">
      <w:pPr>
        <w:ind w:firstLine="708"/>
        <w:rPr>
          <w:szCs w:val="24"/>
        </w:rPr>
      </w:pPr>
    </w:p>
    <w:p w:rsidRDefault="005E0ABE" w:rsidP="005E0ABE" w:rsidR="005E0AB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20</w:t>
      </w:r>
      <w:r>
        <w:rPr>
          <w:rFonts w:cs="Times New Roman" w:eastAsia="Times New Roman"/>
          <w:szCs w:val="24"/>
          <w:lang w:eastAsia="hr-HR"/>
        </w:rPr>
        <w:t>. srpnja 2018</w:t>
      </w:r>
      <w:r>
        <w:rPr>
          <w:szCs w:val="24"/>
        </w:rPr>
        <w:t>. iznosio 5.770,70 kn.</w:t>
      </w:r>
    </w:p>
    <w:p w:rsidRDefault="005E0ABE" w:rsidP="005E0ABE" w:rsidR="005E0ABE">
      <w:pPr>
        <w:rPr>
          <w:szCs w:val="24"/>
        </w:rPr>
      </w:pPr>
    </w:p>
    <w:p w:rsidRDefault="005E0ABE" w:rsidP="005E0ABE" w:rsidR="005E0AB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E0ABE" w:rsidP="005E0ABE" w:rsidR="005E0AB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0ABE" w:rsidP="005E0ABE" w:rsidR="005E0AB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3333-264-2018, i da u istom roku uplate na depozit ovog suda broj HR 4323900011300029763, poziv na broj 020-264-18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E0ABE" w:rsidP="005E0ABE" w:rsidR="005E0ABE">
      <w:pPr>
        <w:ind w:firstLine="708"/>
        <w:rPr>
          <w:szCs w:val="24"/>
        </w:rPr>
      </w:pPr>
    </w:p>
    <w:p w:rsidRDefault="005E0ABE" w:rsidP="005E0ABE" w:rsidR="005E0AB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E0ABE" w:rsidP="005E0ABE" w:rsidR="005E0ABE">
      <w:pPr>
        <w:ind w:firstLine="708"/>
        <w:rPr>
          <w:szCs w:val="24"/>
        </w:rPr>
      </w:pPr>
    </w:p>
    <w:p w:rsidRDefault="005E0ABE" w:rsidP="005E0ABE" w:rsidR="005E0ABE">
      <w:pPr>
        <w:jc w:val="center"/>
        <w:rPr>
          <w:szCs w:val="24"/>
        </w:rPr>
      </w:pPr>
      <w:r>
        <w:rPr>
          <w:szCs w:val="24"/>
        </w:rPr>
        <w:t>U Pazinu 27. srpnja 2018.</w:t>
      </w:r>
    </w:p>
    <w:p w:rsidRDefault="005E0ABE" w:rsidP="005E0ABE" w:rsidR="005E0ABE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5E0ABE" w:rsidP="005E0ABE" w:rsidR="005E0ABE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C5242C">
        <w:rPr>
          <w:szCs w:val="24"/>
        </w:rPr>
        <w:t xml:space="preserve">, v. r. </w:t>
      </w:r>
    </w:p>
    <w:p w:rsidRDefault="005E0ABE" w:rsidP="005E0ABE" w:rsidR="005E0ABE">
      <w:pPr>
        <w:rPr>
          <w:szCs w:val="24"/>
        </w:rPr>
      </w:pPr>
      <w:r>
        <w:rPr>
          <w:szCs w:val="24"/>
        </w:rPr>
        <w:t>DNA:</w:t>
      </w:r>
    </w:p>
    <w:p w:rsidRDefault="005E0ABE" w:rsidP="005E0ABE" w:rsidR="00893E47" w:rsidRPr="005E0AB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5E0AB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ABE" w:rsidP="005E0ABE" w:rsidR="005E0ABE">
      <w:r>
        <w:separator/>
      </w:r>
    </w:p>
  </w:endnote>
  <w:endnote w:id="0" w:type="continuationSeparator">
    <w:p w:rsidRDefault="005E0ABE" w:rsidP="005E0ABE" w:rsidR="005E0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ABE" w:rsidP="005E0ABE" w:rsidR="005E0ABE">
      <w:r>
        <w:separator/>
      </w:r>
    </w:p>
  </w:footnote>
  <w:footnote w:id="0" w:type="continuationSeparator">
    <w:p w:rsidRDefault="005E0ABE" w:rsidP="005E0ABE" w:rsidR="005E0A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90D" w:rsidP="002560EA" w:rsidR="002560EA">
    <w:pPr>
      <w:pStyle w:val="Zaglavlje"/>
      <w:jc w:val="right"/>
    </w:pPr>
    <w:r>
      <w:t>11 St-</w:t>
    </w:r>
    <w:r w:rsidR="005E0ABE">
      <w:t>264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BD9"/>
    <w:rsid w:val="0004674C"/>
    <w:rsid w:val="000C1B8E"/>
    <w:rsid w:val="001F5509"/>
    <w:rsid w:val="002A0151"/>
    <w:rsid w:val="0047136B"/>
    <w:rsid w:val="00561B59"/>
    <w:rsid w:val="005E0ABE"/>
    <w:rsid w:val="006259BA"/>
    <w:rsid w:val="00965430"/>
    <w:rsid w:val="00C5242C"/>
    <w:rsid w:val="00DB0BD9"/>
    <w:rsid w:val="00E7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AB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0A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0AB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0A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AB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9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4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42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4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4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AB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0A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0AB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0A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AB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9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4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42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4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4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N.G. - MARINE d.o.o. NOVA VAS</izvorni_sadrzaj>
    <derivirana_varijabla naziv="DomainObject.Predmet.ProtustrankaFormated_1">  N.G. - MARINE d.o.o. NOVA VAS</derivirana_varijabla>
  </DomainObject.Predmet.ProtustrankaFormated>
  <DomainObject.Predmet.ProtustrankaFormatedOIB>
    <izvorni_sadrzaj>  N.G. - MARINE d.o.o. NOVA VAS, OIB 42889788336</izvorni_sadrzaj>
    <derivirana_varijabla naziv="DomainObject.Predmet.ProtustrankaFormatedOIB_1">  N.G. - MARINE d.o.o. NOVA VAS, OIB 42889788336</derivirana_varijabla>
  </DomainObject.Predmet.ProtustrankaFormatedOIB>
  <DomainObject.Predmet.ProtustrankaFormatedWithAdress>
    <izvorni_sadrzaj> N.G. - MARINE d.o.o. NOVA VAS, Brčići, Višnjanska 12, 52440 Nova Vas</izvorni_sadrzaj>
    <derivirana_varijabla naziv="DomainObject.Predmet.ProtustrankaFormatedWithAdress_1"> N.G. - MARINE d.o.o. NOVA VAS, Brčići, Višnjanska 12, 52440 Nova Vas</derivirana_varijabla>
  </DomainObject.Predmet.ProtustrankaFormatedWithAdress>
  <DomainObject.Predmet.ProtustrankaFormatedWithAdressOIB>
    <izvorni_sadrzaj> N.G. - MARINE d.o.o. NOVA VAS, OIB 42889788336, Brčići, Višnjanska 12, 52440 Nova Vas</izvorni_sadrzaj>
    <derivirana_varijabla naziv="DomainObject.Predmet.ProtustrankaFormatedWithAdressOIB_1"> N.G. - MARINE d.o.o. NOVA VAS, OIB 42889788336, Brčići, Višnjanska 12, 52440 Nova Vas</derivirana_varijabla>
  </DomainObject.Predmet.ProtustrankaFormatedWithAdressOIB>
  <DomainObject.Predmet.ProtustrankaWithAdress>
    <izvorni_sadrzaj>N.G. - MARINE d.o.o. NOVA VAS Brčići, Višnjanska 12, 52440 Nova Vas</izvorni_sadrzaj>
    <derivirana_varijabla naziv="DomainObject.Predmet.ProtustrankaWithAdress_1">N.G. - MARINE d.o.o. NOVA VAS Brčići, Višnjanska 12, 52440 Nova Vas</derivirana_varijabla>
  </DomainObject.Predmet.ProtustrankaWithAdress>
  <DomainObject.Predmet.ProtustrankaWithAdressOIB>
    <izvorni_sadrzaj>N.G. - MARINE d.o.o. NOVA VAS, OIB 42889788336, Brčići, Višnjanska 12, 52440 Nova Vas</izvorni_sadrzaj>
    <derivirana_varijabla naziv="DomainObject.Predmet.ProtustrankaWithAdressOIB_1">N.G. - MARINE d.o.o. NOVA VAS, OIB 42889788336, Brčići, Višnjanska 12, 52440 Nova Vas</derivirana_varijabla>
  </DomainObject.Predmet.ProtustrankaWithAdressOIB>
  <DomainObject.Predmet.ProtustrankaNazivFormated>
    <izvorni_sadrzaj>N.G. - MARINE d.o.o. NOVA VAS</izvorni_sadrzaj>
    <derivirana_varijabla naziv="DomainObject.Predmet.ProtustrankaNazivFormated_1">N.G. - MARINE d.o.o. NOVA VAS</derivirana_varijabla>
  </DomainObject.Predmet.ProtustrankaNazivFormated>
  <DomainObject.Predmet.ProtustrankaNazivFormatedOIB>
    <izvorni_sadrzaj>N.G. - MARINE d.o.o. NOVA VAS, OIB 42889788336</izvorni_sadrzaj>
    <derivirana_varijabla naziv="DomainObject.Predmet.ProtustrankaNazivFormatedOIB_1">N.G. - MARINE d.o.o. NOVA VAS, OIB 42889788336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5770.70</izvorni_sadrzaj>
    <derivirana_varijabla naziv="DomainObject.Predmet.TrenutnaVrijednost_1">5770.70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N.G. - MARINE d.o.o. NOVA VAS</item>
    </izvorni_sadrzaj>
    <derivirana_varijabla naziv="DomainObject.Predmet.ProtuStrankaListFormated_1">
      <item>N.G. - MARINE d.o.o. NOVA VAS</item>
    </derivirana_varijabla>
  </DomainObject.Predmet.ProtuStrankaListFormated>
  <DomainObject.Predmet.ProtuStrankaListFormatedOIB>
    <izvorni_sadrzaj>
      <item>N.G. - MARINE d.o.o. NOVA VAS, OIB 42889788336</item>
    </izvorni_sadrzaj>
    <derivirana_varijabla naziv="DomainObject.Predmet.ProtuStrankaListFormatedOIB_1">
      <item>N.G. - MARINE d.o.o. NOVA VAS, OIB 42889788336</item>
    </derivirana_varijabla>
  </DomainObject.Predmet.ProtuStrankaListFormatedOIB>
  <DomainObject.Predmet.ProtuStrankaListFormatedWithAdress>
    <izvorni_sadrzaj>
      <item>N.G. - MARINE d.o.o. NOVA VAS, Brčići, Višnjanska 12, 52440 Nova Vas</item>
    </izvorni_sadrzaj>
    <derivirana_varijabla naziv="DomainObject.Predmet.ProtuStrankaListFormatedWithAdress_1">
      <item>N.G. - MARINE d.o.o. NOVA VAS, Brčići, Višnjanska 12, 52440 Nova Vas</item>
    </derivirana_varijabla>
  </DomainObject.Predmet.ProtuStrankaListFormatedWithAdress>
  <DomainObject.Predmet.ProtuStrankaListFormatedWithAdressOIB>
    <izvorni_sadrzaj>
      <item>N.G. - MARINE d.o.o. NOVA VAS, OIB 42889788336, Brčići, Višnjanska 12, 52440 Nova Vas</item>
    </izvorni_sadrzaj>
    <derivirana_varijabla naziv="DomainObject.Predmet.ProtuStrankaListFormatedWithAdressOIB_1">
      <item>N.G. - MARINE d.o.o. NOVA VAS, OIB 42889788336, Brčići, Višnjanska 12, 52440 Nova Vas</item>
    </derivirana_varijabla>
  </DomainObject.Predmet.ProtuStrankaListFormatedWithAdressOIB>
  <DomainObject.Predmet.ProtuStrankaListNazivFormated>
    <izvorni_sadrzaj>
      <item>N.G. - MARINE d.o.o. NOVA VAS</item>
    </izvorni_sadrzaj>
    <derivirana_varijabla naziv="DomainObject.Predmet.ProtuStrankaListNazivFormated_1">
      <item>N.G. - MARINE d.o.o. NOVA VAS</item>
    </derivirana_varijabla>
  </DomainObject.Predmet.ProtuStrankaListNazivFormated>
  <DomainObject.Predmet.ProtuStrankaListNazivFormatedOIB>
    <izvorni_sadrzaj>
      <item>N.G. - MARINE d.o.o. NOVA VAS, OIB 42889788336</item>
    </izvorni_sadrzaj>
    <derivirana_varijabla naziv="DomainObject.Predmet.ProtuStrankaListNazivFormatedOIB_1">
      <item>N.G. - MARINE d.o.o. NOVA VAS, OIB 42889788336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N.G. - MARINE d.o.o. NOVA VAS</izvorni_sadrzaj>
    <derivirana_varijabla naziv="DomainObject.Predmet.ProtustrankaIDrugi_1">N.G. - MARINE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N.G. - MARINE d.o.o. NOVA VAS, OIB 42889788336, Brčići, Višnjanska 12, 52440 Nova Vas</izvorni_sadrzaj>
    <derivirana_varijabla naziv="DomainObject.Predmet.ProtustrankaIDrugiAdressOIB_1">N.G. - MARINE d.o.o. NOVA VAS, OIB 42889788336, Brčići, Višnjanska 12,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N.G. - MARINE d.o.o. NOVA VAS</item>
    </izvorni_sadrzaj>
    <derivirana_varijabla naziv="DomainObject.Predmet.SudioniciListNaziv_1">
      <item>FINANCIJSKA AGENCIJA, RC RIJEKA, PODRUŽNICA PULA, PULA</item>
      <item>N.G. - MARINE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N.G. - MARINE d.o.o. NOVA VAS, OIB 42889788336, Brčići, Višnjanska 12,52440 Nova Vas</item>
    </izvorni_sadrzaj>
    <derivirana_varijabla naziv="DomainObject.Predmet.SudioniciListAdressOIB_1">
      <item>FINANCIJSKA AGENCIJA, RC RIJEKA, PODRUŽNICA PULA, PULA, OIB 85821130368, Giardini 5,52100 Pula</item>
      <item>N.G. - MARINE d.o.o. NOVA VAS, OIB 42889788336, Brčići, Višnjanska 12,52440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42889788336</item>
    </izvorni_sadrzaj>
    <derivirana_varijabla naziv="DomainObject.Predmet.SudioniciListNazivOIB_1">
      <item>, OIB 85821130368</item>
      <item>, OIB 42889788336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2677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2018-07-26T07:14:00Z</dcterms:created>
  <dc:creator>Morena Brajuha</dc:creator>
  <dc:description/>
  <cp:keywords/>
  <cp:lastModifiedBy>Morena Brajuha</cp:lastModifiedBy>
  <cp:lastPrinted>2018-07-26T13:26:00Z</cp:lastPrinted>
  <dcterms:modified xmlns:xsi="http://www.w3.org/2001/XMLSchema-instance" xsi:type="dcterms:W3CDTF">2018-07-27T06:44:00Z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(St-264-18 N.G.-marine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