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b8b6a" w14:paraId="6bb8b6a" w:rsidRDefault="000A0B3D" w:rsidP="000A0B3D" w:rsidR="000A0B3D" w:rsidRPr="007854AB">
      <w:pPr>
        <w15:collapsed w:val="false"/>
      </w:pPr>
      <w:bookmarkStart w:name="_GoBack" w:id="0"/>
      <w:bookmarkEnd w:id="0"/>
      <w:r w:rsidRPr="007854AB">
        <w:tab/>
      </w:r>
      <w:r w:rsidRPr="007854AB">
        <w:tab/>
      </w:r>
      <w:r w:rsidRPr="007854AB">
        <w:tab/>
      </w:r>
      <w:r w:rsidRPr="007854AB">
        <w:tab/>
      </w:r>
      <w:r w:rsidRPr="007854AB">
        <w:tab/>
      </w:r>
      <w:r w:rsidRPr="007854AB">
        <w:tab/>
      </w:r>
      <w:r w:rsidRPr="007854AB">
        <w:tab/>
      </w:r>
      <w:r w:rsidRPr="007854AB">
        <w:tab/>
      </w:r>
      <w:r w:rsidRPr="007854AB">
        <w:tab/>
      </w:r>
      <w:r w:rsidRPr="007854AB">
        <w:tab/>
      </w:r>
      <w:r w:rsidRPr="007854AB">
        <w:tab/>
        <w:t>4 St-85/15</w:t>
      </w:r>
    </w:p>
    <w:p w:rsidRDefault="002558FB" w:rsidP="000A0B3D" w:rsidR="000A0B3D" w:rsidRPr="007854AB">
      <w:r w:rsidRPr="007854AB">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0B3D" w:rsidP="000A0B3D" w:rsidR="000A0B3D" w:rsidRPr="007854AB">
      <w:r w:rsidRPr="007854AB">
        <w:t xml:space="preserve">REPUBLIKA HRVATSKA </w:t>
      </w:r>
    </w:p>
    <w:p w:rsidRDefault="000A0B3D" w:rsidP="000A0B3D" w:rsidR="000A0B3D" w:rsidRPr="007854AB">
      <w:r w:rsidRPr="007854AB">
        <w:t xml:space="preserve">TRGOVAČKI SUD U ZAGREBU </w:t>
      </w:r>
    </w:p>
    <w:p w:rsidRDefault="000A0B3D" w:rsidP="000A0B3D" w:rsidR="000A0B3D" w:rsidRPr="007854AB">
      <w:r w:rsidRPr="007854AB">
        <w:t xml:space="preserve">STALNA SLUŽBA </w:t>
      </w:r>
    </w:p>
    <w:p w:rsidRDefault="000A0B3D" w:rsidP="000A0B3D" w:rsidR="000A0B3D" w:rsidRPr="007854AB">
      <w:r w:rsidRPr="007854AB">
        <w:t>Karlovac, Ljudevita Šestića 4</w:t>
      </w:r>
    </w:p>
    <w:p w:rsidRDefault="00096A6C" w:rsidP="00BD3394" w:rsidR="00096A6C" w:rsidRPr="007854AB">
      <w:pPr>
        <w:jc w:val="right"/>
      </w:pPr>
    </w:p>
    <w:p w:rsidRDefault="000A0B3D" w:rsidP="000A0B3D" w:rsidR="000A0B3D" w:rsidRPr="007854AB">
      <w:pPr>
        <w:jc w:val="center"/>
      </w:pPr>
      <w:r w:rsidRPr="007854AB">
        <w:t>R</w:t>
      </w:r>
      <w:r w:rsidR="00426611">
        <w:t xml:space="preserve"> </w:t>
      </w:r>
      <w:r w:rsidRPr="007854AB">
        <w:t>E</w:t>
      </w:r>
      <w:r w:rsidR="00426611">
        <w:t xml:space="preserve"> </w:t>
      </w:r>
      <w:r w:rsidRPr="007854AB">
        <w:t>P</w:t>
      </w:r>
      <w:r w:rsidR="00426611">
        <w:t xml:space="preserve"> </w:t>
      </w:r>
      <w:r w:rsidRPr="007854AB">
        <w:t>U</w:t>
      </w:r>
      <w:r w:rsidR="00426611">
        <w:t xml:space="preserve"> </w:t>
      </w:r>
      <w:r w:rsidRPr="007854AB">
        <w:t>B</w:t>
      </w:r>
      <w:r w:rsidR="00426611">
        <w:t xml:space="preserve"> </w:t>
      </w:r>
      <w:r w:rsidRPr="007854AB">
        <w:t>L</w:t>
      </w:r>
      <w:r w:rsidR="00426611">
        <w:t xml:space="preserve"> </w:t>
      </w:r>
      <w:r w:rsidRPr="007854AB">
        <w:t>I</w:t>
      </w:r>
      <w:r w:rsidR="00426611">
        <w:t xml:space="preserve"> </w:t>
      </w:r>
      <w:r w:rsidRPr="007854AB">
        <w:t>K</w:t>
      </w:r>
      <w:r w:rsidR="00426611">
        <w:t xml:space="preserve"> </w:t>
      </w:r>
      <w:r w:rsidRPr="007854AB">
        <w:t>A</w:t>
      </w:r>
      <w:r w:rsidR="00426611">
        <w:t xml:space="preserve">  </w:t>
      </w:r>
      <w:r w:rsidRPr="007854AB">
        <w:t xml:space="preserve"> H</w:t>
      </w:r>
      <w:r w:rsidR="00426611">
        <w:t xml:space="preserve"> </w:t>
      </w:r>
      <w:r w:rsidRPr="007854AB">
        <w:t>R</w:t>
      </w:r>
      <w:r w:rsidR="00426611">
        <w:t xml:space="preserve"> </w:t>
      </w:r>
      <w:r w:rsidRPr="007854AB">
        <w:t>V</w:t>
      </w:r>
      <w:r w:rsidR="00426611">
        <w:t xml:space="preserve"> </w:t>
      </w:r>
      <w:r w:rsidRPr="007854AB">
        <w:t>A</w:t>
      </w:r>
      <w:r w:rsidR="00426611">
        <w:t xml:space="preserve"> </w:t>
      </w:r>
      <w:r w:rsidRPr="007854AB">
        <w:t>T</w:t>
      </w:r>
      <w:r w:rsidR="00426611">
        <w:t xml:space="preserve"> </w:t>
      </w:r>
      <w:r w:rsidRPr="007854AB">
        <w:t>S</w:t>
      </w:r>
      <w:r w:rsidR="00426611">
        <w:t xml:space="preserve"> </w:t>
      </w:r>
      <w:r w:rsidRPr="007854AB">
        <w:t>K</w:t>
      </w:r>
      <w:r w:rsidR="00426611">
        <w:t xml:space="preserve"> </w:t>
      </w:r>
      <w:r w:rsidRPr="007854AB">
        <w:t>A</w:t>
      </w:r>
    </w:p>
    <w:p w:rsidRDefault="000A0B3D" w:rsidP="000A0B3D" w:rsidR="000A0B3D" w:rsidRPr="007854AB">
      <w:pPr>
        <w:jc w:val="center"/>
      </w:pPr>
      <w:r w:rsidRPr="007854AB">
        <w:t>R J E Š E N J E</w:t>
      </w:r>
    </w:p>
    <w:p w:rsidRDefault="005E3015" w:rsidP="00BD3394" w:rsidR="005E3015" w:rsidRPr="007854AB">
      <w:pPr>
        <w:jc w:val="both"/>
      </w:pPr>
    </w:p>
    <w:p w:rsidRDefault="007854AB" w:rsidP="007854AB" w:rsidR="00056A75" w:rsidRPr="007854AB">
      <w:pPr>
        <w:ind w:firstLine="708"/>
        <w:jc w:val="both"/>
      </w:pPr>
      <w:r>
        <w:t>Trgovački sud u Zagrebu, Stalna služba,</w:t>
      </w:r>
      <w:r w:rsidR="00A77BB3" w:rsidRPr="007854AB">
        <w:t xml:space="preserve"> </w:t>
      </w:r>
      <w:r w:rsidR="00096A6C" w:rsidRPr="007854AB">
        <w:t>po sucu</w:t>
      </w:r>
      <w:r w:rsidR="00C120CE" w:rsidRPr="007854AB">
        <w:t xml:space="preserve"> </w:t>
      </w:r>
      <w:r w:rsidR="009237A9" w:rsidRPr="007854AB">
        <w:t>Goranki</w:t>
      </w:r>
      <w:r w:rsidR="009F0937" w:rsidRPr="007854AB">
        <w:t xml:space="preserve"> Boljkovac</w:t>
      </w:r>
      <w:r w:rsidR="00096A6C" w:rsidRPr="007854AB">
        <w:t xml:space="preserve">, kao </w:t>
      </w:r>
      <w:r w:rsidR="00153D87" w:rsidRPr="007854AB">
        <w:t>s</w:t>
      </w:r>
      <w:r w:rsidR="00056A75" w:rsidRPr="007854AB">
        <w:t xml:space="preserve">tečajnom sucu, u stečajnom postupku </w:t>
      </w:r>
      <w:r w:rsidR="000A0B3D" w:rsidRPr="007854AB">
        <w:t xml:space="preserve">nad imovinom dužnika pojedinca IVICA LIPOŠĆAK, vlasnik obrta "RIBNJAK VRNJIKA", </w:t>
      </w:r>
      <w:r w:rsidR="005D147B" w:rsidRPr="007854AB">
        <w:t xml:space="preserve">u stečaju, </w:t>
      </w:r>
      <w:r w:rsidR="000A0B3D" w:rsidRPr="007854AB">
        <w:t>Plaški, Kunić 58/A, OIB 74616934077</w:t>
      </w:r>
      <w:r>
        <w:t>, dana 3. lipnja</w:t>
      </w:r>
      <w:r w:rsidR="000A0B3D" w:rsidRPr="007854AB">
        <w:t xml:space="preserve"> 201</w:t>
      </w:r>
      <w:r>
        <w:t>6</w:t>
      </w:r>
      <w:r w:rsidR="000A0B3D" w:rsidRPr="007854AB">
        <w:t>. godine</w:t>
      </w:r>
      <w:r w:rsidR="00056A75" w:rsidRPr="007854AB">
        <w:t xml:space="preserve"> </w:t>
      </w:r>
    </w:p>
    <w:p w:rsidRDefault="00056A75" w:rsidP="00BD3394" w:rsidR="00056A75" w:rsidRPr="007854AB">
      <w:pPr>
        <w:jc w:val="both"/>
      </w:pPr>
    </w:p>
    <w:p w:rsidRDefault="009F0937" w:rsidP="00056A75" w:rsidR="008A3BF4" w:rsidRPr="007854AB">
      <w:pPr>
        <w:jc w:val="center"/>
      </w:pPr>
      <w:r w:rsidRPr="007854AB">
        <w:t>r</w:t>
      </w:r>
      <w:r w:rsidR="00056A75" w:rsidRPr="007854AB">
        <w:t xml:space="preserve"> i j e š i o   j e</w:t>
      </w:r>
    </w:p>
    <w:p w:rsidRDefault="00505ABF" w:rsidP="00131B20" w:rsidR="00505ABF">
      <w:pPr>
        <w:ind w:hanging="720" w:left="720"/>
        <w:jc w:val="both"/>
      </w:pPr>
    </w:p>
    <w:p w:rsidRDefault="007854AB" w:rsidP="007854AB" w:rsidR="007854AB">
      <w:pPr>
        <w:ind w:firstLine="709"/>
        <w:jc w:val="both"/>
      </w:pPr>
      <w:r>
        <w:t xml:space="preserve">I. Nalaže se Općinskom sudu u Karlovcu, Zemljišnoknjižni odjel Ogulin, upisati u zemljišne knjige, i to na ¼ dijela k.č.br. 1253/6, 1253/7 i 1253/8 upisane zk.ul. 1892 k.o. Ogulin, </w:t>
      </w:r>
      <w:r w:rsidR="00BE5B45">
        <w:t xml:space="preserve">u vlasništvu Ivice Lipošćaka, Ogulin, Bukovnička 35B, </w:t>
      </w:r>
      <w:r w:rsidR="00BE5B45" w:rsidRPr="007854AB">
        <w:t>OIB 74616934077</w:t>
      </w:r>
      <w:r w:rsidR="00BE5B45">
        <w:t xml:space="preserve">, </w:t>
      </w:r>
      <w:r>
        <w:t>otvaranje stečajnog postupka nad</w:t>
      </w:r>
      <w:r w:rsidRPr="007854AB">
        <w:t xml:space="preserve"> imovinom dužnika pojedinca IVICA LIPOŠĆAK, vlasnik obrta "RIBNJAK VRNJIKA", u stečaju, Plaški, Kunić 58/A, OIB 74616934077</w:t>
      </w:r>
      <w:r w:rsidR="00BE5B45">
        <w:t>, koji stečajni postupak je otvoren rješenjem ovog suda posl.br. 4 St-85/15 od 10. srpnja 2015. godine.</w:t>
      </w:r>
      <w:r>
        <w:t xml:space="preserve"> </w:t>
      </w:r>
    </w:p>
    <w:p w:rsidRDefault="007854AB" w:rsidP="007854AB" w:rsidR="007854AB">
      <w:pPr>
        <w:ind w:firstLine="709"/>
        <w:jc w:val="both"/>
      </w:pPr>
    </w:p>
    <w:p w:rsidRDefault="007854AB" w:rsidP="007854AB" w:rsidR="007854AB">
      <w:pPr>
        <w:ind w:firstLine="709"/>
        <w:jc w:val="both"/>
      </w:pPr>
      <w:r>
        <w:t xml:space="preserve">II. Nalaže se Općinskom sudu u Rijeci, Zemljišnoknjižni odjel Rijeka, upisati u zemljišne knjige, i to na 72/2000 dijela k.č.br. 1430/87 upisane u zk.ul. 4614, poduložak 31, k.o. Plase, </w:t>
      </w:r>
      <w:r w:rsidR="00BE5B45">
        <w:t xml:space="preserve">u vlasništvu Ivice Lipošćaka, Ogulin, Ribarići 73A, </w:t>
      </w:r>
      <w:r w:rsidR="00BE5B45" w:rsidRPr="007854AB">
        <w:t>OIB 74616934077</w:t>
      </w:r>
      <w:r w:rsidR="00BE5B45">
        <w:t xml:space="preserve">, </w:t>
      </w:r>
      <w:r>
        <w:t>otvaranje stečajnog postupka nad</w:t>
      </w:r>
      <w:r w:rsidRPr="007854AB">
        <w:t xml:space="preserve"> imovinom dužnika pojedinca IVICA LIPOŠĆAK, vlasnik obrta "RIBNJAK VRNJIKA", u stečaju, Plaški, Kunić 58/A, OIB 74616934077</w:t>
      </w:r>
      <w:r w:rsidR="00BE5B45">
        <w:t>, koji stečajni postupak je otvoren rješenjem ovog suda posl.br. 4 St-85/15 od 10. srpnja 2015. godine</w:t>
      </w:r>
      <w:r>
        <w:t xml:space="preserve">. </w:t>
      </w:r>
    </w:p>
    <w:p w:rsidRDefault="007854AB" w:rsidP="00131B20" w:rsidR="007854AB" w:rsidRPr="007854AB">
      <w:pPr>
        <w:ind w:hanging="720" w:left="720"/>
        <w:jc w:val="both"/>
      </w:pPr>
    </w:p>
    <w:p w:rsidRDefault="00287A3A" w:rsidP="00287A3A" w:rsidR="00A618B3" w:rsidRPr="007854AB">
      <w:pPr>
        <w:jc w:val="center"/>
      </w:pPr>
      <w:r w:rsidRPr="007854AB">
        <w:t>Obrazloženje</w:t>
      </w:r>
    </w:p>
    <w:p w:rsidRDefault="00287A3A" w:rsidP="00287A3A" w:rsidR="00287A3A" w:rsidRPr="007854AB">
      <w:pPr>
        <w:jc w:val="both"/>
      </w:pPr>
    </w:p>
    <w:p w:rsidRDefault="00BE5B45" w:rsidP="00287A3A" w:rsidR="00BE5B45">
      <w:pPr>
        <w:jc w:val="both"/>
      </w:pPr>
      <w:r>
        <w:tab/>
        <w:t>Rješenje ovog suda posl.br. 4 St-85/15 od 10. srpnja 2015. godine otvoren je stečajni postupak</w:t>
      </w:r>
      <w:r w:rsidRPr="00BE5B45">
        <w:t xml:space="preserve"> </w:t>
      </w:r>
      <w:r>
        <w:t>nad</w:t>
      </w:r>
      <w:r w:rsidRPr="007854AB">
        <w:t xml:space="preserve"> imovinom dužnika pojedinca IVICA LIPOŠĆAK, vlasnik obrta "RIBNJAK VRNJIKA", u stečaju, Plaški, Kunić 58/A, OIB 74616934077</w:t>
      </w:r>
      <w:r>
        <w:t>.</w:t>
      </w:r>
    </w:p>
    <w:p w:rsidRDefault="00BE5B45" w:rsidP="00287A3A" w:rsidR="00BE5B45">
      <w:pPr>
        <w:jc w:val="both"/>
      </w:pPr>
    </w:p>
    <w:p w:rsidRDefault="00BE5B45" w:rsidP="00287A3A" w:rsidR="008A631F">
      <w:pPr>
        <w:jc w:val="both"/>
      </w:pPr>
      <w:r>
        <w:tab/>
        <w:t xml:space="preserve">Odredbom čl. 54. st. 6. </w:t>
      </w:r>
      <w:r w:rsidR="008A631F" w:rsidRPr="007854AB">
        <w:t xml:space="preserve">Stečajnog zakona (Narodne novine broj 44/99, 29/99, 129/00, 123/03, 82/06, 116/10, 25/12, 133/12, 45/13, dalje u tekstu: SZ-a) </w:t>
      </w:r>
      <w:r>
        <w:t xml:space="preserve">propisano je da će u rješenju o otvaranju stečajnog postupka stečajni sudac odrediti da se otvaranje stečajnog postupka upiše u sudski, odnosno obrtni registar, u zemljišne knjige, upisnik brodova, upisnik brodova u izgradnji, upisnik zrakoplova te upisnik prava intelektualnog vlasništva. </w:t>
      </w:r>
    </w:p>
    <w:p w:rsidRDefault="00BE5B45" w:rsidP="00287A3A" w:rsidR="00BE5B45">
      <w:pPr>
        <w:jc w:val="both"/>
      </w:pPr>
    </w:p>
    <w:p w:rsidRDefault="00BE5B45" w:rsidP="00287A3A" w:rsidR="00BE5B45">
      <w:pPr>
        <w:jc w:val="both"/>
      </w:pPr>
      <w:r>
        <w:tab/>
        <w:t xml:space="preserve">Odredbom čl. 65. st. 2. SZ-a propisano je da će se rješenje o otvaranju stečajnog postupka dostaviti tijelima koja vode upisnike, odnosno javne knjige iz čl. 54. st. 6. tog Zakona, a odredbom stavka 3. istog članka propisano je da su tijela iz stavka 2. dužna po </w:t>
      </w:r>
      <w:r>
        <w:lastRenderedPageBreak/>
        <w:t xml:space="preserve">službenoj dužnosti na temelju dostavljenoga rješenja zabilježiti otvaranje stečajnoga postupka. </w:t>
      </w:r>
    </w:p>
    <w:p w:rsidRDefault="00BE5B45" w:rsidP="00287A3A" w:rsidR="00BE5B45">
      <w:pPr>
        <w:jc w:val="both"/>
      </w:pPr>
    </w:p>
    <w:p w:rsidRDefault="00BE5B45" w:rsidP="00287A3A" w:rsidR="00BE5B45" w:rsidRPr="007854AB">
      <w:pPr>
        <w:jc w:val="both"/>
      </w:pPr>
      <w:r>
        <w:tab/>
        <w:t xml:space="preserve">Rješenjem o otvaranju stečajnog postupka nad imovinom dužnika pojedinca od 10. srpnja 2015. godine sud je odredio da se otvaranje stečajnog postupka upiše u zemljišne knjige koje vodi Općinski sud u Splitu, Zemljišnoknjižni odjel Sinj, obzirom da je privremeni stečajni upravitelj Jozo Brčić izvijestio sud da je dužnik pojedinac vlasnik triju nekretnina upisanih kod tog suda. Nakon što je otvoren stečajni postupak, stečajni upravitelj došao je do saznanja da je dužnik pojedinac Ivica Lipošćak, </w:t>
      </w:r>
      <w:r w:rsidRPr="007854AB">
        <w:t>OIB 74616934077</w:t>
      </w:r>
      <w:r>
        <w:t xml:space="preserve">, vlasnik nekretnina specificiranih u točkama I. i II. izreke ovog rješenja, upisanih u zemljišne knjige Općinskog suda u Karlovcu, Zemljišnoknjižni odjel Ogulin, i Općinskog suda u Rijeci, Zemljišnoknjižni odjel Rijeka, </w:t>
      </w:r>
      <w:r w:rsidR="00315831">
        <w:t xml:space="preserve">pa je podneskom zaprimljenim kod suda 30. svibnja 2016. godine predložio da sud dostavi rješenje o otvaranju stečajnog postupka navedenim sudovima, a kako bi se činjenica otvaranja stečajnog postupka upisala u zemljišne knjige. </w:t>
      </w:r>
    </w:p>
    <w:p w:rsidRDefault="008A631F" w:rsidP="00287A3A" w:rsidR="008A631F">
      <w:pPr>
        <w:jc w:val="both"/>
      </w:pPr>
    </w:p>
    <w:p w:rsidRDefault="007513C1" w:rsidP="00315831" w:rsidR="00392297" w:rsidRPr="007854AB">
      <w:pPr>
        <w:jc w:val="both"/>
      </w:pPr>
      <w:r>
        <w:tab/>
        <w:t xml:space="preserve">Slijedom navedenog, temeljem odredbe čl. 54. st. 6. SZ-a i čl. 65. st. 2. i 3. SZ-a, riješeno je kao u izreci ovog rješenja. </w:t>
      </w:r>
      <w:r w:rsidR="00392297" w:rsidRPr="007854AB">
        <w:t xml:space="preserve"> </w:t>
      </w:r>
    </w:p>
    <w:p w:rsidRDefault="00267DA6" w:rsidP="008C51C3" w:rsidR="009468B0" w:rsidRPr="007854AB">
      <w:pPr>
        <w:ind w:firstLine="708"/>
        <w:jc w:val="both"/>
      </w:pPr>
      <w:r w:rsidRPr="007854AB">
        <w:t xml:space="preserve"> </w:t>
      </w:r>
    </w:p>
    <w:p w:rsidRDefault="009468B0" w:rsidP="009468B0" w:rsidR="009468B0" w:rsidRPr="007854AB">
      <w:pPr>
        <w:jc w:val="center"/>
      </w:pPr>
      <w:r w:rsidRPr="007854AB">
        <w:t>U Karlovcu</w:t>
      </w:r>
      <w:r w:rsidR="004A201D" w:rsidRPr="007854AB">
        <w:t xml:space="preserve"> </w:t>
      </w:r>
      <w:r w:rsidR="007513C1">
        <w:t>3. lipnja 2016</w:t>
      </w:r>
      <w:r w:rsidR="004A201D" w:rsidRPr="007854AB">
        <w:t>.</w:t>
      </w:r>
      <w:r w:rsidRPr="007854AB">
        <w:t xml:space="preserve"> godine </w:t>
      </w:r>
    </w:p>
    <w:p w:rsidRDefault="00DC1D3C" w:rsidP="009468B0" w:rsidR="00DC1D3C" w:rsidRPr="007854AB">
      <w:pPr>
        <w:jc w:val="center"/>
      </w:pPr>
    </w:p>
    <w:p w:rsidRDefault="009468B0" w:rsidP="009468B0" w:rsidR="009468B0" w:rsidRPr="007854AB">
      <w:pPr>
        <w:jc w:val="both"/>
      </w:pPr>
      <w:r w:rsidRPr="007854AB">
        <w:t xml:space="preserve">                                                                       </w:t>
      </w:r>
      <w:r w:rsidR="00923BEE" w:rsidRPr="007854AB">
        <w:t xml:space="preserve">                               </w:t>
      </w:r>
      <w:r w:rsidR="008A3BF4" w:rsidRPr="007854AB">
        <w:t xml:space="preserve">  </w:t>
      </w:r>
      <w:r w:rsidR="00A77BB3" w:rsidRPr="007854AB">
        <w:t xml:space="preserve">           </w:t>
      </w:r>
      <w:r w:rsidR="008A3BF4" w:rsidRPr="007854AB">
        <w:t xml:space="preserve">  </w:t>
      </w:r>
      <w:r w:rsidR="008C51C3" w:rsidRPr="007854AB">
        <w:t xml:space="preserve">   </w:t>
      </w:r>
      <w:r w:rsidRPr="007854AB">
        <w:t>Stečajni sudac:</w:t>
      </w:r>
    </w:p>
    <w:p w:rsidRDefault="009468B0" w:rsidP="008C51C3" w:rsidR="008C51C3" w:rsidRPr="007854AB">
      <w:pPr>
        <w:tabs>
          <w:tab w:pos="7083" w:val="left"/>
          <w:tab w:pos="9072" w:val="right"/>
        </w:tabs>
        <w:jc w:val="right"/>
      </w:pPr>
      <w:r w:rsidRPr="007854AB">
        <w:t xml:space="preserve">                                                                     </w:t>
      </w:r>
      <w:r w:rsidR="009237A9" w:rsidRPr="007854AB">
        <w:t xml:space="preserve">                       </w:t>
      </w:r>
      <w:r w:rsidR="00C567C0" w:rsidRPr="007854AB">
        <w:t xml:space="preserve">   </w:t>
      </w:r>
      <w:r w:rsidR="008A3BF4" w:rsidRPr="007854AB">
        <w:t xml:space="preserve">  </w:t>
      </w:r>
      <w:r w:rsidR="003D0B7D" w:rsidRPr="007854AB">
        <w:t>Goranka Boljkovac</w:t>
      </w:r>
      <w:r w:rsidR="0073549C" w:rsidRPr="007854AB">
        <w:t>, v.r.</w:t>
      </w:r>
    </w:p>
    <w:p w:rsidRDefault="008C51C3" w:rsidP="008C51C3" w:rsidR="008C51C3" w:rsidRPr="007854AB">
      <w:pPr>
        <w:tabs>
          <w:tab w:pos="7083" w:val="left"/>
          <w:tab w:pos="9072" w:val="right"/>
        </w:tabs>
        <w:jc w:val="right"/>
      </w:pPr>
    </w:p>
    <w:p w:rsidRDefault="0073549C" w:rsidP="0073549C" w:rsidR="00DC1D3C" w:rsidRPr="007854AB">
      <w:pPr>
        <w:tabs>
          <w:tab w:pos="7083" w:val="left"/>
        </w:tabs>
        <w:jc w:val="both"/>
      </w:pPr>
      <w:r w:rsidRPr="007854AB">
        <w:tab/>
        <w:t>Za točnost otpravka-</w:t>
      </w:r>
    </w:p>
    <w:p w:rsidRDefault="0073549C" w:rsidP="0073549C" w:rsidR="00DC1D3C" w:rsidRPr="007854AB">
      <w:pPr>
        <w:tabs>
          <w:tab w:pos="7083" w:val="left"/>
        </w:tabs>
        <w:jc w:val="both"/>
      </w:pPr>
      <w:r w:rsidRPr="007854AB">
        <w:tab/>
        <w:t>ovlašteni službenik</w:t>
      </w:r>
    </w:p>
    <w:p w:rsidRDefault="0073549C" w:rsidP="0073549C" w:rsidR="00E14847" w:rsidRPr="007854AB">
      <w:pPr>
        <w:tabs>
          <w:tab w:pos="7083" w:val="left"/>
        </w:tabs>
        <w:jc w:val="both"/>
      </w:pPr>
      <w:r w:rsidRPr="007854AB">
        <w:tab/>
        <w:t>Renata Klokočki</w:t>
      </w:r>
    </w:p>
    <w:p w:rsidRDefault="00E14847" w:rsidP="009468B0" w:rsidR="00E14847" w:rsidRPr="007854AB">
      <w:pPr>
        <w:jc w:val="both"/>
      </w:pPr>
    </w:p>
    <w:p w:rsidRDefault="00DC1D3C" w:rsidP="009468B0" w:rsidR="00DC1D3C" w:rsidRPr="007854AB">
      <w:pPr>
        <w:jc w:val="both"/>
      </w:pPr>
    </w:p>
    <w:p w:rsidRDefault="0091049A" w:rsidP="00B93ADE" w:rsidR="0091049A">
      <w:pPr>
        <w:ind w:left="360"/>
        <w:jc w:val="both"/>
      </w:pPr>
    </w:p>
    <w:p w:rsidRDefault="007513C1" w:rsidP="00B93ADE" w:rsidR="007513C1" w:rsidRPr="007854AB">
      <w:pPr>
        <w:ind w:left="360"/>
        <w:jc w:val="both"/>
      </w:pPr>
    </w:p>
    <w:sectPr w:rsidSect="00923BEE" w:rsidR="007513C1" w:rsidRPr="007854AB">
      <w:headerReference w:type="even" r:id="rId11"/>
      <w:headerReference w:type="default" r:id="rId12"/>
      <w:pgSz w:h="16838" w:w="11906"/>
      <w:pgMar w:gutter="0" w:footer="708" w:header="708" w:left="1417" w:bottom="143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3CE9" w:rsidR="00893CE9">
      <w:r>
        <w:separator/>
      </w:r>
    </w:p>
  </w:endnote>
  <w:endnote w:id="0" w:type="continuationSeparator">
    <w:p w:rsidRDefault="00893CE9" w:rsidR="00893C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3CE9" w:rsidR="00893CE9">
      <w:r>
        <w:separator/>
      </w:r>
    </w:p>
  </w:footnote>
  <w:footnote w:id="0" w:type="continuationSeparator">
    <w:p w:rsidRDefault="00893CE9" w:rsidR="00893C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134" w:rsidP="007D34E0" w:rsidR="00A441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134" w:rsidR="00A441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134" w:rsidP="007D34E0" w:rsidR="00A441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0A9B">
      <w:rPr>
        <w:rStyle w:val="Brojstranice"/>
        <w:noProof/>
      </w:rPr>
      <w:t>2</w:t>
    </w:r>
    <w:r>
      <w:rPr>
        <w:rStyle w:val="Brojstranice"/>
      </w:rPr>
      <w:fldChar w:fldCharType="end"/>
    </w:r>
  </w:p>
  <w:p w:rsidRDefault="00A44134" w:rsidP="00A77BB3" w:rsidR="00A44134">
    <w:pPr>
      <w:pStyle w:val="Zaglavlje"/>
      <w:jc w:val="right"/>
    </w:pPr>
    <w:r>
      <w:t>4 St-</w:t>
    </w:r>
    <w:r w:rsidR="000A0B3D">
      <w:t>85/15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492F4AE1"/>
    <w:multiLevelType w:val="hybridMultilevel"/>
    <w:tmpl w:val="05781D3E"/>
    <w:lvl w:tplc="BECA016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6"/>
  </w:num>
  <w:num w:numId="3">
    <w:abstractNumId w:val="3"/>
  </w:num>
  <w:num w:numId="4">
    <w:abstractNumId w:val="5"/>
  </w:num>
  <w:num w:numId="5">
    <w:abstractNumId w:val="2"/>
  </w:num>
  <w:num w:numId="6">
    <w:abstractNumId w:val="1"/>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7304"/>
    <w:rsid w:val="000077F7"/>
    <w:rsid w:val="00012F1D"/>
    <w:rsid w:val="00014849"/>
    <w:rsid w:val="000245B4"/>
    <w:rsid w:val="00036180"/>
    <w:rsid w:val="00056A75"/>
    <w:rsid w:val="00096A6C"/>
    <w:rsid w:val="000A0B3D"/>
    <w:rsid w:val="000A0B40"/>
    <w:rsid w:val="000B0FB2"/>
    <w:rsid w:val="000B5F1C"/>
    <w:rsid w:val="000C1E12"/>
    <w:rsid w:val="000C53C7"/>
    <w:rsid w:val="00120C2D"/>
    <w:rsid w:val="00131B20"/>
    <w:rsid w:val="001424B3"/>
    <w:rsid w:val="00145CED"/>
    <w:rsid w:val="00153D87"/>
    <w:rsid w:val="001913D7"/>
    <w:rsid w:val="001B2E51"/>
    <w:rsid w:val="001F52FA"/>
    <w:rsid w:val="00214A20"/>
    <w:rsid w:val="00217C7A"/>
    <w:rsid w:val="002234AB"/>
    <w:rsid w:val="00251412"/>
    <w:rsid w:val="002558FB"/>
    <w:rsid w:val="002616DE"/>
    <w:rsid w:val="00267DA6"/>
    <w:rsid w:val="0027237A"/>
    <w:rsid w:val="00287A3A"/>
    <w:rsid w:val="002939D3"/>
    <w:rsid w:val="002B4CEF"/>
    <w:rsid w:val="00313BDB"/>
    <w:rsid w:val="00315831"/>
    <w:rsid w:val="003565B3"/>
    <w:rsid w:val="00374A53"/>
    <w:rsid w:val="00392297"/>
    <w:rsid w:val="003B2C1A"/>
    <w:rsid w:val="003D0B7D"/>
    <w:rsid w:val="00426611"/>
    <w:rsid w:val="004268EE"/>
    <w:rsid w:val="004333B9"/>
    <w:rsid w:val="004620D3"/>
    <w:rsid w:val="004A201D"/>
    <w:rsid w:val="004A44BE"/>
    <w:rsid w:val="004E22C3"/>
    <w:rsid w:val="004F20AA"/>
    <w:rsid w:val="00504675"/>
    <w:rsid w:val="00505ABF"/>
    <w:rsid w:val="0050695B"/>
    <w:rsid w:val="00562398"/>
    <w:rsid w:val="005646C8"/>
    <w:rsid w:val="005D147B"/>
    <w:rsid w:val="005E3015"/>
    <w:rsid w:val="005F0A9B"/>
    <w:rsid w:val="00605121"/>
    <w:rsid w:val="00643621"/>
    <w:rsid w:val="00650897"/>
    <w:rsid w:val="00660B8E"/>
    <w:rsid w:val="006730C6"/>
    <w:rsid w:val="006A7683"/>
    <w:rsid w:val="006B0440"/>
    <w:rsid w:val="006D621E"/>
    <w:rsid w:val="006E19E2"/>
    <w:rsid w:val="006E49A1"/>
    <w:rsid w:val="006F485F"/>
    <w:rsid w:val="00724A58"/>
    <w:rsid w:val="0073549C"/>
    <w:rsid w:val="007513C1"/>
    <w:rsid w:val="00764B48"/>
    <w:rsid w:val="00770120"/>
    <w:rsid w:val="0077016B"/>
    <w:rsid w:val="00783E03"/>
    <w:rsid w:val="007854AB"/>
    <w:rsid w:val="007D34E0"/>
    <w:rsid w:val="00834391"/>
    <w:rsid w:val="00844E28"/>
    <w:rsid w:val="008529EA"/>
    <w:rsid w:val="008748E1"/>
    <w:rsid w:val="0088799E"/>
    <w:rsid w:val="00893CE9"/>
    <w:rsid w:val="008A3BF4"/>
    <w:rsid w:val="008A631F"/>
    <w:rsid w:val="008A6591"/>
    <w:rsid w:val="008C51C3"/>
    <w:rsid w:val="008D3F1E"/>
    <w:rsid w:val="008F1555"/>
    <w:rsid w:val="0091049A"/>
    <w:rsid w:val="009237A9"/>
    <w:rsid w:val="00923BEE"/>
    <w:rsid w:val="00933952"/>
    <w:rsid w:val="00937F31"/>
    <w:rsid w:val="009468B0"/>
    <w:rsid w:val="00985DE2"/>
    <w:rsid w:val="009D3D71"/>
    <w:rsid w:val="009F0937"/>
    <w:rsid w:val="00A14DAD"/>
    <w:rsid w:val="00A24BC2"/>
    <w:rsid w:val="00A330A9"/>
    <w:rsid w:val="00A4312C"/>
    <w:rsid w:val="00A44134"/>
    <w:rsid w:val="00A45370"/>
    <w:rsid w:val="00A618B3"/>
    <w:rsid w:val="00A7199A"/>
    <w:rsid w:val="00A77BB3"/>
    <w:rsid w:val="00AE2504"/>
    <w:rsid w:val="00AF58ED"/>
    <w:rsid w:val="00B103D9"/>
    <w:rsid w:val="00B143A2"/>
    <w:rsid w:val="00B33DFE"/>
    <w:rsid w:val="00B50EEB"/>
    <w:rsid w:val="00B81753"/>
    <w:rsid w:val="00B93ADE"/>
    <w:rsid w:val="00BA6ECF"/>
    <w:rsid w:val="00BD18BE"/>
    <w:rsid w:val="00BD2065"/>
    <w:rsid w:val="00BD3394"/>
    <w:rsid w:val="00BE5B45"/>
    <w:rsid w:val="00BE6956"/>
    <w:rsid w:val="00C07070"/>
    <w:rsid w:val="00C120CE"/>
    <w:rsid w:val="00C567C0"/>
    <w:rsid w:val="00C60A3B"/>
    <w:rsid w:val="00C63754"/>
    <w:rsid w:val="00C65FCF"/>
    <w:rsid w:val="00C71732"/>
    <w:rsid w:val="00C83EDF"/>
    <w:rsid w:val="00C951B7"/>
    <w:rsid w:val="00CA1F5B"/>
    <w:rsid w:val="00CA4496"/>
    <w:rsid w:val="00CA6C99"/>
    <w:rsid w:val="00CC4222"/>
    <w:rsid w:val="00CD08C4"/>
    <w:rsid w:val="00D16E71"/>
    <w:rsid w:val="00D26C39"/>
    <w:rsid w:val="00D42104"/>
    <w:rsid w:val="00D4607D"/>
    <w:rsid w:val="00D66539"/>
    <w:rsid w:val="00DC1D3C"/>
    <w:rsid w:val="00DC4E31"/>
    <w:rsid w:val="00E07968"/>
    <w:rsid w:val="00E10266"/>
    <w:rsid w:val="00E14847"/>
    <w:rsid w:val="00E2247C"/>
    <w:rsid w:val="00EA39DD"/>
    <w:rsid w:val="00EB2C04"/>
    <w:rsid w:val="00EC0260"/>
    <w:rsid w:val="00F01E5F"/>
    <w:rsid w:val="00F868B6"/>
    <w:rsid w:val="00F97D8F"/>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styleId="Odlomakpopisa" w:type="paragraph">
    <w:name w:val="List Paragraph"/>
    <w:basedOn w:val="Normal"/>
    <w:uiPriority w:val="34"/>
    <w:qFormat/>
    <w:rsid w:val="000A0B3D"/>
    <w:pPr>
      <w:ind w:left="720"/>
      <w:contextualSpacing/>
    </w:pPr>
  </w:style>
  <w:style w:styleId="Tekstrezerviranogmjesta" w:type="character">
    <w:name w:val="Placeholder Text"/>
    <w:basedOn w:val="Zadanifontodlomka"/>
    <w:uiPriority w:val="99"/>
    <w:semiHidden/>
    <w:rsid w:val="005F0A9B"/>
    <w:rPr>
      <w:color w:val="808080"/>
      <w:bdr w:space="0" w:sz="0" w:color="auto" w:val="none"/>
      <w:shd w:fill="auto" w:color="auto" w:val="clear"/>
    </w:rPr>
  </w:style>
  <w:style w:customStyle="true" w:styleId="eSPISCCParagraphDefaultFont" w:type="character">
    <w:name w:val="eSPIS_CC_Paragraph Default Font"/>
    <w:basedOn w:val="Zadanifontodlomka"/>
    <w:rsid w:val="005F0A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0A9B"/>
    <w:rPr>
      <w:bdr w:space="0" w:sz="0" w:color="auto" w:val="none"/>
      <w:shd w:fill="FFFFCC" w:color="auto" w:val="clear"/>
      <w:lang w:val="hr-HR"/>
    </w:rPr>
  </w:style>
  <w:style w:customStyle="true" w:styleId="PozadinaSvijetloCrvena" w:type="character">
    <w:name w:val="Pozadina_SvijetloCrvena"/>
    <w:basedOn w:val="eSPISCCParagraphDefaultFont"/>
    <w:rsid w:val="005F0A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0A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styleId="Odlomakpopisa" w:type="paragraph">
    <w:name w:val="List Paragraph"/>
    <w:basedOn w:val="Normal"/>
    <w:uiPriority w:val="34"/>
    <w:qFormat/>
    <w:rsid w:val="000A0B3D"/>
    <w:pPr>
      <w:ind w:left="720"/>
      <w:contextualSpacing/>
    </w:pPr>
  </w:style>
  <w:style w:styleId="Tekstrezerviranogmjesta" w:type="character">
    <w:name w:val="Placeholder Text"/>
    <w:basedOn w:val="Zadanifontodlomka"/>
    <w:uiPriority w:val="99"/>
    <w:semiHidden/>
    <w:rsid w:val="005F0A9B"/>
    <w:rPr>
      <w:color w:val="808080"/>
      <w:bdr w:color="auto" w:space="0" w:sz="0" w:val="none"/>
      <w:shd w:color="auto" w:fill="auto" w:val="clear"/>
    </w:rPr>
  </w:style>
  <w:style w:customStyle="1" w:styleId="eSPISCCParagraphDefaultFont" w:type="character">
    <w:name w:val="eSPIS_CC_Paragraph Default Font"/>
    <w:basedOn w:val="Zadanifontodlomka"/>
    <w:rsid w:val="005F0A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0A9B"/>
    <w:rPr>
      <w:bdr w:color="auto" w:space="0" w:sz="0" w:val="none"/>
      <w:shd w:color="auto" w:fill="FFFFCC" w:val="clear"/>
      <w:lang w:val="hr-HR"/>
    </w:rPr>
  </w:style>
  <w:style w:customStyle="1" w:styleId="PozadinaSvijetloCrvena" w:type="character">
    <w:name w:val="Pozadina_SvijetloCrvena"/>
    <w:basedOn w:val="eSPISCCParagraphDefaultFont"/>
    <w:rsid w:val="005F0A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0A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2015.</izvorni_sadrzaj>
    <derivirana_varijabla naziv="DomainObject.Predmet.DatumOsnivanja_1">23.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St-85/2015</izvorni_sadrzaj>
    <derivirana_varijabla naziv="DomainObject.Predmet.OznakaBroj_1">St-85/2015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IVICA LIPOŠĆAK</izvorni_sadrzaj>
    <derivirana_varijabla naziv="DomainObject.Predmet.ProtustrankaFormated_1">  IVICA LIPOŠĆAK</derivirana_varijabla>
  </DomainObject.Predmet.ProtustrankaFormated>
  <DomainObject.Predmet.ProtustrankaFormatedOIB>
    <izvorni_sadrzaj>  IVICA LIPOŠĆAK, OIB 74616934077</izvorni_sadrzaj>
    <derivirana_varijabla naziv="DomainObject.Predmet.ProtustrankaFormatedOIB_1">  IVICA LIPOŠĆAK, OIB 74616934077</derivirana_varijabla>
  </DomainObject.Predmet.ProtustrankaFormatedOIB>
  <DomainObject.Predmet.ProtustrankaFormatedWithAdress>
    <izvorni_sadrzaj> IVICA LIPOŠĆAK, Ribarići 73a, 47300 Ogulin</izvorni_sadrzaj>
    <derivirana_varijabla naziv="DomainObject.Predmet.ProtustrankaFormatedWithAdress_1"> IVICA LIPOŠĆAK, Ribarići 73a, 47300 Ogulin</derivirana_varijabla>
  </DomainObject.Predmet.ProtustrankaFormatedWithAdress>
  <DomainObject.Predmet.ProtustrankaFormatedWithAdressOIB>
    <izvorni_sadrzaj> IVICA LIPOŠĆAK, OIB 74616934077, Ribarići 73a, 47300 Ogulin</izvorni_sadrzaj>
    <derivirana_varijabla naziv="DomainObject.Predmet.ProtustrankaFormatedWithAdressOIB_1"> IVICA LIPOŠĆAK, OIB 74616934077, Ribarići 73a, 47300 Ogulin</derivirana_varijabla>
  </DomainObject.Predmet.ProtustrankaFormatedWithAdressOIB>
  <DomainObject.Predmet.ProtustrankaWithAdress>
    <izvorni_sadrzaj>IVICA LIPOŠĆAK Ribarići 73a, 47300 Ogulin</izvorni_sadrzaj>
    <derivirana_varijabla naziv="DomainObject.Predmet.ProtustrankaWithAdress_1">IVICA LIPOŠĆAK Ribarići 73a, 47300 Ogulin</derivirana_varijabla>
  </DomainObject.Predmet.ProtustrankaWithAdress>
  <DomainObject.Predmet.ProtustrankaWithAdressOIB>
    <izvorni_sadrzaj>IVICA LIPOŠĆAK, OIB 74616934077, Ribarići 73a, 47300 Ogulin</izvorni_sadrzaj>
    <derivirana_varijabla naziv="DomainObject.Predmet.ProtustrankaWithAdressOIB_1">IVICA LIPOŠĆAK, OIB 74616934077, Ribarići 73a, 47300 Ogulin</derivirana_varijabla>
  </DomainObject.Predmet.ProtustrankaWithAdressOIB>
  <DomainObject.Predmet.ProtustrankaNazivFormated>
    <izvorni_sadrzaj>IVICA LIPOŠĆAK</izvorni_sadrzaj>
    <derivirana_varijabla naziv="DomainObject.Predmet.ProtustrankaNazivFormated_1">IVICA LIPOŠĆAK</derivirana_varijabla>
  </DomainObject.Predmet.ProtustrankaNazivFormated>
  <DomainObject.Predmet.ProtustrankaNazivFormatedOIB>
    <izvorni_sadrzaj>IVICA LIPOŠĆAK, OIB 74616934077</izvorni_sadrzaj>
    <derivirana_varijabla naziv="DomainObject.Predmet.ProtustrankaNazivFormatedOIB_1">IVICA LIPOŠĆAK, OIB 74616934077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MIKULEK  Bračevci</izvorni_sadrzaj>
    <derivirana_varijabla naziv="DomainObject.Predmet.StrankaFormated_1">  IVAN MIKULEK  Bračevci</derivirana_varijabla>
  </DomainObject.Predmet.StrankaFormated>
  <DomainObject.Predmet.StrankaFormatedOIB>
    <izvorni_sadrzaj>  IVAN MIKULEK  Bračevci, OIB 69619216357</izvorni_sadrzaj>
    <derivirana_varijabla naziv="DomainObject.Predmet.StrankaFormatedOIB_1">  IVAN MIKULEK  Bračevci, OIB 69619216357</derivirana_varijabla>
  </DomainObject.Predmet.StrankaFormatedOIB>
  <DomainObject.Predmet.StrankaFormatedWithAdress>
    <izvorni_sadrzaj> IVAN MIKULEK  Bračevci, Paljevina 159, 31418 Paljevina</izvorni_sadrzaj>
    <derivirana_varijabla naziv="DomainObject.Predmet.StrankaFormatedWithAdress_1"> IVAN MIKULEK  Bračevci, Paljevina 159, 31418 Paljevina</derivirana_varijabla>
  </DomainObject.Predmet.StrankaFormatedWithAdress>
  <DomainObject.Predmet.StrankaFormatedWithAdressOIB>
    <izvorni_sadrzaj> IVAN MIKULEK  Bračevci, OIB 69619216357, Paljevina 159, 31418 Paljevina</izvorni_sadrzaj>
    <derivirana_varijabla naziv="DomainObject.Predmet.StrankaFormatedWithAdressOIB_1"> IVAN MIKULEK  Bračevci, OIB 69619216357, Paljevina 159, 31418 Paljevina</derivirana_varijabla>
  </DomainObject.Predmet.StrankaFormatedWithAdressOIB>
  <DomainObject.Predmet.StrankaWithAdress>
    <izvorni_sadrzaj>IVAN MIKULEK  Bračevci Paljevina 159,31418 Paljevina</izvorni_sadrzaj>
    <derivirana_varijabla naziv="DomainObject.Predmet.StrankaWithAdress_1">IVAN MIKULEK  Bračevci Paljevina 159,31418 Paljevina</derivirana_varijabla>
  </DomainObject.Predmet.StrankaWithAdress>
  <DomainObject.Predmet.StrankaWithAdressOIB>
    <izvorni_sadrzaj>IVAN MIKULEK  Bračevci, OIB 69619216357, Paljevina 159,31418 Paljevina</izvorni_sadrzaj>
    <derivirana_varijabla naziv="DomainObject.Predmet.StrankaWithAdressOIB_1">IVAN MIKULEK  Bračevci, OIB 69619216357, Paljevina 159,31418 Paljevina</derivirana_varijabla>
  </DomainObject.Predmet.StrankaWithAdressOIB>
  <DomainObject.Predmet.StrankaNazivFormated>
    <izvorni_sadrzaj>IVAN MIKULEK  Bračevci</izvorni_sadrzaj>
    <derivirana_varijabla naziv="DomainObject.Predmet.StrankaNazivFormated_1">IVAN MIKULEK  Bračevci</derivirana_varijabla>
  </DomainObject.Predmet.StrankaNazivFormated>
  <DomainObject.Predmet.StrankaNazivFormatedOIB>
    <izvorni_sadrzaj>IVAN MIKULEK  Bračevci, OIB 69619216357</izvorni_sadrzaj>
    <derivirana_varijabla naziv="DomainObject.Predmet.StrankaNazivFormatedOIB_1">IVAN MIKULEK  Bračevci, OIB 69619216357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IVAN MIKULEK  Bračevci</item>
    </izvorni_sadrzaj>
    <derivirana_varijabla naziv="DomainObject.Predmet.StrankaListFormated_1">
      <item>IVAN MIKULEK  Bračevci</item>
    </derivirana_varijabla>
  </DomainObject.Predmet.StrankaListFormated>
  <DomainObject.Predmet.StrankaListFormatedOIB>
    <izvorni_sadrzaj>
      <item>IVAN MIKULEK  Bračevci, OIB 69619216357</item>
    </izvorni_sadrzaj>
    <derivirana_varijabla naziv="DomainObject.Predmet.StrankaListFormatedOIB_1">
      <item>IVAN MIKULEK  Bračevci, OIB 69619216357</item>
    </derivirana_varijabla>
  </DomainObject.Predmet.StrankaListFormatedOIB>
  <DomainObject.Predmet.StrankaListFormatedWithAdress>
    <izvorni_sadrzaj>
      <item>IVAN MIKULEK  Bračevci, Paljevina 159, 31418 Paljevina</item>
    </izvorni_sadrzaj>
    <derivirana_varijabla naziv="DomainObject.Predmet.StrankaListFormatedWithAdress_1">
      <item>IVAN MIKULEK  Bračevci, Paljevina 159, 31418 Paljevina</item>
    </derivirana_varijabla>
  </DomainObject.Predmet.StrankaListFormatedWithAdress>
  <DomainObject.Predmet.StrankaListFormatedWithAdressOIB>
    <izvorni_sadrzaj>
      <item>IVAN MIKULEK  Bračevci, OIB 69619216357, Paljevina 159, 31418 Paljevina</item>
    </izvorni_sadrzaj>
    <derivirana_varijabla naziv="DomainObject.Predmet.StrankaListFormatedWithAdressOIB_1">
      <item>IVAN MIKULEK  Bračevci, OIB 69619216357, Paljevina 159, 31418 Paljevina</item>
    </derivirana_varijabla>
  </DomainObject.Predmet.StrankaListFormatedWithAdressOIB>
  <DomainObject.Predmet.StrankaListNazivFormated>
    <izvorni_sadrzaj>
      <item>IVAN MIKULEK  Bračevci</item>
    </izvorni_sadrzaj>
    <derivirana_varijabla naziv="DomainObject.Predmet.StrankaListNazivFormated_1">
      <item>IVAN MIKULEK  Bračevci</item>
    </derivirana_varijabla>
  </DomainObject.Predmet.StrankaListNazivFormated>
  <DomainObject.Predmet.StrankaListNazivFormatedOIB>
    <izvorni_sadrzaj>
      <item>IVAN MIKULEK  Bračevci, OIB 69619216357</item>
    </izvorni_sadrzaj>
    <derivirana_varijabla naziv="DomainObject.Predmet.StrankaListNazivFormatedOIB_1">
      <item>IVAN MIKULEK  Bračevci, OIB 69619216357</item>
    </derivirana_varijabla>
  </DomainObject.Predmet.StrankaListNazivFormatedOIB>
  <DomainObject.Predmet.ProtuStrankaListFormated>
    <izvorni_sadrzaj>
      <item>IVICA LIPOŠĆAK</item>
    </izvorni_sadrzaj>
    <derivirana_varijabla naziv="DomainObject.Predmet.ProtuStrankaListFormated_1">
      <item>IVICA LIPOŠĆAK</item>
    </derivirana_varijabla>
  </DomainObject.Predmet.ProtuStrankaListFormated>
  <DomainObject.Predmet.ProtuStrankaListFormatedOIB>
    <izvorni_sadrzaj>
      <item>IVICA LIPOŠĆAK, OIB 74616934077</item>
    </izvorni_sadrzaj>
    <derivirana_varijabla naziv="DomainObject.Predmet.ProtuStrankaListFormatedOIB_1">
      <item>IVICA LIPOŠĆAK, OIB 74616934077</item>
    </derivirana_varijabla>
  </DomainObject.Predmet.ProtuStrankaListFormatedOIB>
  <DomainObject.Predmet.ProtuStrankaListFormatedWithAdress>
    <izvorni_sadrzaj>
      <item>IVICA LIPOŠĆAK, Ribarići 73a, 47300 Ogulin</item>
    </izvorni_sadrzaj>
    <derivirana_varijabla naziv="DomainObject.Predmet.ProtuStrankaListFormatedWithAdress_1">
      <item>IVICA LIPOŠĆAK, Ribarići 73a, 47300 Ogulin</item>
    </derivirana_varijabla>
  </DomainObject.Predmet.ProtuStrankaListFormatedWithAdress>
  <DomainObject.Predmet.ProtuStrankaListFormatedWithAdressOIB>
    <izvorni_sadrzaj>
      <item>IVICA LIPOŠĆAK, OIB 74616934077, Ribarići 73a, 47300 Ogulin</item>
    </izvorni_sadrzaj>
    <derivirana_varijabla naziv="DomainObject.Predmet.ProtuStrankaListFormatedWithAdressOIB_1">
      <item>IVICA LIPOŠĆAK, OIB 74616934077, Ribarići 73a, 47300 Ogulin</item>
    </derivirana_varijabla>
  </DomainObject.Predmet.ProtuStrankaListFormatedWithAdressOIB>
  <DomainObject.Predmet.ProtuStrankaListNazivFormated>
    <izvorni_sadrzaj>
      <item>IVICA LIPOŠĆAK</item>
    </izvorni_sadrzaj>
    <derivirana_varijabla naziv="DomainObject.Predmet.ProtuStrankaListNazivFormated_1">
      <item>IVICA LIPOŠĆAK</item>
    </derivirana_varijabla>
  </DomainObject.Predmet.ProtuStrankaListNazivFormated>
  <DomainObject.Predmet.ProtuStrankaListNazivFormatedOIB>
    <izvorni_sadrzaj>
      <item>IVICA LIPOŠĆAK, OIB 74616934077</item>
    </izvorni_sadrzaj>
    <derivirana_varijabla naziv="DomainObject.Predmet.ProtuStrankaListNazivFormatedOIB_1">
      <item>IVICA LIPOŠĆAK, OIB 74616934077</item>
    </derivirana_varijabla>
  </DomainObject.Predmet.ProtuStrankaListNazivFormatedOIB>
  <DomainObject.Predmet.OstaliListFormated>
    <izvorni_sadrzaj>
      <item>Jugoslav Puran</item>
      <item>Jozo Brčić</item>
    </izvorni_sadrzaj>
    <derivirana_varijabla naziv="DomainObject.Predmet.OstaliListFormated_1">
      <item>Jugoslav Puran</item>
      <item>Jozo Brčić</item>
    </derivirana_varijabla>
  </DomainObject.Predmet.OstaliListFormated>
  <DomainObject.Predmet.OstaliListFormatedOIB>
    <izvorni_sadrzaj>
      <item>Jugoslav Puran</item>
      <item>Jozo Brčić, OIB 08987900956</item>
    </izvorni_sadrzaj>
    <derivirana_varijabla naziv="DomainObject.Predmet.OstaliListFormatedOIB_1">
      <item>Jugoslav Puran</item>
      <item>Jozo Brčić, OIB 08987900956</item>
    </derivirana_varijabla>
  </DomainObject.Predmet.OstaliListFormatedOIB>
  <DomainObject.Predmet.OstaliListFormatedWithAdress>
    <izvorni_sadrzaj>
      <item>Jugoslav Puran, Josipa Jelačića 12, 43000 Bjelovar</item>
      <item>Jozo Brčić, Horvaćanska Cesta 146 A, Zagreb</item>
    </izvorni_sadrzaj>
    <derivirana_varijabla naziv="DomainObject.Predmet.OstaliListFormatedWithAdress_1">
      <item>Jugoslav Puran, Josipa Jelačića 12, 43000 Bjelovar</item>
      <item>Jozo Brčić, Horvaćanska Cesta 146 A, Zagreb</item>
    </derivirana_varijabla>
  </DomainObject.Predmet.OstaliListFormatedWithAdress>
  <DomainObject.Predmet.OstaliListFormatedWithAdressOIB>
    <izvorni_sadrzaj>
      <item>Jugoslav Puran, Josipa Jelačića 12, 43000 Bjelovar</item>
      <item>Jozo Brčić, OIB 08987900956, Horvaćanska Cesta 146 A, Zagreb</item>
    </izvorni_sadrzaj>
    <derivirana_varijabla naziv="DomainObject.Predmet.OstaliListFormatedWithAdressOIB_1">
      <item>Jugoslav Puran, Josipa Jelačića 12, 43000 Bjelovar</item>
      <item>Jozo Brčić, OIB 08987900956, Horvaćanska Cesta 146 A, Zagreb</item>
    </derivirana_varijabla>
  </DomainObject.Predmet.OstaliListFormatedWithAdressOIB>
  <DomainObject.Predmet.OstaliListNazivFormated>
    <izvorni_sadrzaj>
      <item>Jugoslav Puran</item>
      <item>Jozo Brčić</item>
    </izvorni_sadrzaj>
    <derivirana_varijabla naziv="DomainObject.Predmet.OstaliListNazivFormated_1">
      <item>Jugoslav Puran</item>
      <item>Jozo Brčić</item>
    </derivirana_varijabla>
  </DomainObject.Predmet.OstaliListNazivFormated>
  <DomainObject.Predmet.OstaliListNazivFormatedOIB>
    <izvorni_sadrzaj>
      <item>Jugoslav Puran</item>
      <item>Jozo Brčić, OIB 08987900956</item>
    </izvorni_sadrzaj>
    <derivirana_varijabla naziv="DomainObject.Predmet.OstaliListNazivFormatedOIB_1">
      <item>Jugoslav Puran</item>
      <item>Jozo Brčić, OIB 08987900956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IVAN MIKULEK  Bračevci</izvorni_sadrzaj>
    <derivirana_varijabla naziv="DomainObject.Predmet.StrankaIDrugi_1">IVAN MIKULEK  Bračevci</derivirana_varijabla>
  </DomainObject.Predmet.StrankaIDrugi>
  <DomainObject.Predmet.ProtustrankaIDrugi>
    <izvorni_sadrzaj>IVICA LIPOŠĆAK</izvorni_sadrzaj>
    <derivirana_varijabla naziv="DomainObject.Predmet.ProtustrankaIDrugi_1">IVICA LIPOŠĆAK</derivirana_varijabla>
  </DomainObject.Predmet.ProtustrankaIDrugi>
  <DomainObject.Predmet.StrankaIDrugiAdressOIB>
    <izvorni_sadrzaj>IVAN MIKULEK  Bračevci, OIB 69619216357, Paljevina 159, 31418 Paljevina</izvorni_sadrzaj>
    <derivirana_varijabla naziv="DomainObject.Predmet.StrankaIDrugiAdressOIB_1">IVAN MIKULEK  Bračevci, OIB 69619216357, Paljevina 159, 31418 Paljevina</derivirana_varijabla>
  </DomainObject.Predmet.StrankaIDrugiAdressOIB>
  <DomainObject.Predmet.ProtustrankaIDrugiAdressOIB>
    <izvorni_sadrzaj>IVICA LIPOŠĆAK, OIB 74616934077, Ribarići 73a, 47300 Ogulin</izvorni_sadrzaj>
    <derivirana_varijabla naziv="DomainObject.Predmet.ProtustrankaIDrugiAdressOIB_1">IVICA LIPOŠĆAK, OIB 74616934077, Ribarići 73a,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MIKULEK  Bračevci</item>
      <item>IVICA LIPOŠĆAK</item>
      <item>Jugoslav Puran</item>
      <item>Jozo Brčić</item>
    </izvorni_sadrzaj>
    <derivirana_varijabla naziv="DomainObject.Predmet.SudioniciListNaziv_1">
      <item>IVAN MIKULEK  Bračevci</item>
      <item>IVICA LIPOŠĆAK</item>
      <item>Jugoslav Puran</item>
      <item>Jozo Brčić</item>
    </derivirana_varijabla>
  </DomainObject.Predmet.SudioniciListNaziv>
  <DomainObject.Predmet.SudioniciListAdressOIB>
    <izvorni_sadrzaj>
      <item>IVAN MIKULEK  Bračevci, OIB 69619216357, Paljevina 159,31418 Paljevina</item>
      <item>IVICA LIPOŠĆAK, OIB 74616934077, Ribarići 73a,47300 Ogulin</item>
      <item>Jugoslav Puran, Josipa Jelačića 12,43000 Bjelovar</item>
      <item>Jozo Brčić, OIB 08987900956, Horvaćanska Cesta 146 A,Zagreb</item>
    </izvorni_sadrzaj>
    <derivirana_varijabla naziv="DomainObject.Predmet.SudioniciListAdressOIB_1">
      <item>IVAN MIKULEK  Bračevci, OIB 69619216357, Paljevina 159,31418 Paljevina</item>
      <item>IVICA LIPOŠĆAK, OIB 74616934077, Ribarići 73a,47300 Ogulin</item>
      <item>Jugoslav Puran, Josipa Jelačića 12,43000 Bjelovar</item>
      <item>Jozo Brčić, OIB 08987900956, Horvaćanska Cesta 146 A,Zagreb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69619216357</item>
      <item>, OIB 74616934077</item>
      <item>, OIB null</item>
      <item>, OIB 08987900956</item>
    </izvorni_sadrzaj>
    <derivirana_varijabla naziv="DomainObject.Predmet.SudioniciListNazivOIB_1">
      <item>, OIB 69619216357</item>
      <item>, OIB 74616934077</item>
      <item>, OIB null</item>
      <item>, OIB 08987900956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3D8EF4-E3A4-48EF-A6B4-9835048D92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568</properties:Words>
  <properties:Characters>3141</properties:Characters>
  <properties:Lines>75</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3939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2016-06-03T07:54:00Z</dcterms:created>
  <dc:creator>Korisnik</dc:creator>
  <cp:lastModifiedBy>Goranka Boljkovac</cp:lastModifiedBy>
  <cp:lastPrinted>2016-06-03T07:57:00Z</cp:lastPrinted>
  <dcterms:modified xmlns:xsi="http://www.w3.org/2001/XMLSchema-instance" xsi:type="dcterms:W3CDTF">2016-06-03T08:05:00Z</dcterms:modified>
  <cp:revision>5</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