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bc19c" w14:paraId="1cbc19c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A67C15">
        <w:t xml:space="preserve">BLUE SKY TRADE COMPANY j.d.o.o., Osijek, Martina </w:t>
      </w:r>
      <w:proofErr w:type="spellStart"/>
      <w:r w:rsidR="00A67C15">
        <w:t>Divalta</w:t>
      </w:r>
      <w:proofErr w:type="spellEnd"/>
      <w:r w:rsidR="00A67C15">
        <w:t xml:space="preserve"> 159, MBS: 030189312, OIB: 07524783889</w:t>
      </w:r>
      <w:r w:rsidR="00A16C5A">
        <w:rPr>
          <w:color w:val="000000"/>
        </w:rPr>
        <w:t xml:space="preserve">, dana </w:t>
      </w:r>
      <w:r w:rsidR="00A67C15">
        <w:rPr>
          <w:color w:val="000000"/>
        </w:rPr>
        <w:t>25</w:t>
      </w:r>
      <w:r w:rsidR="00DA0162">
        <w:rPr>
          <w:color w:val="000000"/>
        </w:rPr>
        <w:t>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F2C51">
        <w:t xml:space="preserve">BLUE SKY TRADE COMPANY j.d.o.o., Osijek, Martina </w:t>
      </w:r>
      <w:proofErr w:type="spellStart"/>
      <w:r w:rsidR="009F2C51">
        <w:t>Divalta</w:t>
      </w:r>
      <w:proofErr w:type="spellEnd"/>
      <w:r w:rsidR="009F2C51">
        <w:t xml:space="preserve"> 159, MBS: 030189312, OIB: 07524783889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9F2C5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>
        <w:rPr>
          <w:b/>
          <w:u w:val="single"/>
        </w:rPr>
        <w:t>0</w:t>
      </w:r>
      <w:r w:rsidR="001D05CF">
        <w:rPr>
          <w:b/>
          <w:u w:val="single"/>
        </w:rPr>
        <w:t>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6A4DC4">
      <w:pPr>
        <w:jc w:val="both"/>
      </w:pPr>
      <w:r>
        <w:t>-zakonski zastupnik dužnika</w:t>
      </w:r>
      <w:r w:rsidR="005368E5">
        <w:t xml:space="preserve"> – direktor </w:t>
      </w:r>
      <w:r w:rsidR="00E3004B" w:rsidRPr="00E3004B">
        <w:t xml:space="preserve">Darko </w:t>
      </w:r>
      <w:proofErr w:type="spellStart"/>
      <w:r w:rsidR="00E3004B" w:rsidRPr="00E3004B">
        <w:t>Prdić</w:t>
      </w:r>
      <w:proofErr w:type="spellEnd"/>
      <w:r w:rsidR="00E3004B" w:rsidRPr="00E3004B">
        <w:t>, OIB: 45103156957</w:t>
      </w:r>
      <w:r w:rsidR="005368E5">
        <w:t xml:space="preserve">, </w:t>
      </w:r>
      <w:r w:rsidR="00E3004B" w:rsidRPr="00E3004B">
        <w:t xml:space="preserve">Osijek, Martina </w:t>
      </w:r>
      <w:proofErr w:type="spellStart"/>
      <w:r w:rsidR="00E3004B" w:rsidRPr="00E3004B">
        <w:t>Divalta</w:t>
      </w:r>
      <w:proofErr w:type="spellEnd"/>
      <w:r w:rsidR="00E3004B" w:rsidRPr="00E3004B">
        <w:t xml:space="preserve"> 159</w:t>
      </w:r>
    </w:p>
    <w:p w:rsidRDefault="00E3004B" w:rsidP="00A170A4" w:rsidR="00E3004B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25</w:t>
      </w:r>
      <w:r w:rsidR="005368E5">
        <w:t>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3004B" w:rsidR="00D4739A">
      <w:pPr>
        <w:pStyle w:val="Odlomakpopisa"/>
        <w:numPr>
          <w:ilvl w:val="0"/>
          <w:numId w:val="10"/>
        </w:numPr>
        <w:jc w:val="both"/>
      </w:pPr>
      <w:r w:rsidRPr="00D4739A">
        <w:rPr>
          <w:color w:val="000000"/>
        </w:rPr>
        <w:t>zakonski zastupnik</w:t>
      </w:r>
      <w:r w:rsidR="00527AA7" w:rsidRPr="00D4739A">
        <w:rPr>
          <w:color w:val="000000"/>
        </w:rPr>
        <w:t xml:space="preserve"> dužnika</w:t>
      </w:r>
      <w:r w:rsidR="00C342B1" w:rsidRPr="00C342B1">
        <w:t xml:space="preserve"> </w:t>
      </w:r>
      <w:r w:rsidR="00E3004B" w:rsidRPr="00E3004B">
        <w:t xml:space="preserve">Darko </w:t>
      </w:r>
      <w:proofErr w:type="spellStart"/>
      <w:r w:rsidR="00E3004B" w:rsidRPr="00E3004B">
        <w:t>Prdić</w:t>
      </w:r>
      <w:proofErr w:type="spellEnd"/>
      <w:r w:rsidR="00FC3A6F" w:rsidRPr="009022CC">
        <w:t xml:space="preserve">, </w:t>
      </w:r>
      <w:r w:rsidR="00E3004B" w:rsidRPr="00E3004B">
        <w:t xml:space="preserve">Osijek, Martina </w:t>
      </w:r>
      <w:proofErr w:type="spellStart"/>
      <w:r w:rsidR="00E3004B" w:rsidRPr="00E3004B">
        <w:t>Divalta</w:t>
      </w:r>
      <w:proofErr w:type="spellEnd"/>
      <w:r w:rsidR="00E3004B" w:rsidRPr="00E3004B">
        <w:t xml:space="preserve"> 159</w:t>
      </w:r>
    </w:p>
    <w:p w:rsidRDefault="00527AA7" w:rsidP="00632CC0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E3004B">
        <w:rPr>
          <w:color w:val="000000"/>
        </w:rPr>
        <w:t>15</w:t>
      </w:r>
      <w:r w:rsidR="0044216B" w:rsidRPr="00FC3A6F">
        <w:rPr>
          <w:color w:val="000000"/>
        </w:rPr>
        <w:t>.11.2018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E3004B">
        <w:rPr>
          <w:color w:val="000000"/>
        </w:rPr>
        <w:t>0</w:t>
      </w:r>
      <w:r w:rsidR="00D4739A">
        <w:rPr>
          <w:color w:val="000000"/>
        </w:rPr>
        <w:t>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1FF" w:rsidR="004431FF">
      <w:r>
        <w:separator/>
      </w:r>
    </w:p>
  </w:endnote>
  <w:endnote w:id="0" w:type="continuationSeparator">
    <w:p w:rsidRDefault="004431FF" w:rsidR="00443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1FF" w:rsidR="004431FF">
      <w:r>
        <w:separator/>
      </w:r>
    </w:p>
  </w:footnote>
  <w:footnote w:id="0" w:type="continuationSeparator">
    <w:p w:rsidRDefault="004431FF" w:rsidR="00443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56686E" w:rsidR="0056686E">
    <w:pPr>
      <w:jc w:val="right"/>
    </w:pPr>
    <w:r>
      <w:tab/>
    </w:r>
    <w:r>
      <w:tab/>
    </w:r>
    <w:r w:rsidR="0056686E">
      <w:t>7 St-1150/18-7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3731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431FF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373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73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3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3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C3A6F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373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73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3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3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SKY TRADE COMPANY j.d.o.o. za trgovinu i usluge zastupanog po punomoćniku Darko Prdić</izvorni_sadrzaj>
    <derivirana_varijabla naziv="DomainObject.Predmet.ProtustrankaFormated_1">  BLUE SKY TRADE COMPANY j.d.o.o. za trgovinu i usluge zastupanog po punomoćniku Darko Prdić</derivirana_varijabla>
  </DomainObject.Predmet.ProtustrankaFormated>
  <DomainObject.Predmet.ProtustrankaFormatedOIB>
    <izvorni_sadrzaj>  BLUE SKY TRADE COMPANY j.d.o.o. za trgovinu i usluge, OIB 07524783889 zastupanog po punomoćniku Darko Prdić</izvorni_sadrzaj>
    <derivirana_varijabla naziv="DomainObject.Predmet.ProtustrankaFormatedOIB_1">  BLUE SKY TRADE COMPANY j.d.o.o. za trgovinu i usluge, OIB 07524783889 zastupanog po punomoćniku Darko Prdić</derivirana_varijabla>
  </DomainObject.Predmet.ProtustrankaFormatedOIB>
  <DomainObject.Predmet.ProtustrankaFormatedWithAdress>
    <izvorni_sadrzaj> BLUE SKY TRADE COMPANY j.d.o.o. za trgovinu i usluge, Martina Divalta 159, 31000 Osijek zastupanog po punomoćniku Darko Prdić</izvorni_sadrzaj>
    <derivirana_varijabla naziv="DomainObject.Predmet.ProtustrankaFormatedWithAdress_1"> BLUE SKY TRADE COMPANY j.d.o.o. za trgovinu i usluge, Martina Divalta 159, 31000 Osijek zastupanog po punomoćniku Darko Prdić</derivirana_varijabla>
  </DomainObject.Predmet.ProtustrankaFormatedWithAdress>
  <DomainObject.Predmet.ProtustrankaFormatedWithAdressOIB>
    <izvorni_sadrzaj> BLUE SKY TRADE COMPANY j.d.o.o. za trgovinu i usluge, OIB 07524783889, Martina Divalta 159, 31000 Osijek zastupanog po punomoćniku Darko Prdić</izvorni_sadrzaj>
    <derivirana_varijabla naziv="DomainObject.Predmet.ProtustrankaFormatedWithAdressOIB_1"> BLUE SKY TRADE COMPANY j.d.o.o. za trgovinu i usluge, OIB 07524783889, Martina Divalta 159, 31000 Osijek zastupanog po punomoćniku Darko Prdić</derivirana_varijabla>
  </DomainObject.Predmet.ProtustrankaFormatedWithAdressOIB>
  <DomainObject.Predmet.ProtustrankaWithAdress>
    <izvorni_sadrzaj>BLUE SKY TRADE COMPANY j.d.o.o. za trgovinu i usluge Martina Divalta 159, 31000 Osijek</izvorni_sadrzaj>
    <derivirana_varijabla naziv="DomainObject.Predmet.ProtustrankaWithAdress_1">BLUE SKY TRADE COMPANY j.d.o.o. za trgovinu i usluge Martina Divalta 159, 31000 Osijek</derivirana_varijabla>
  </DomainObject.Predmet.ProtustrankaWithAdress>
  <DomainObject.Predmet.ProtustrankaWithAdressOIB>
    <izvorni_sadrzaj>BLUE SKY TRADE COMPANY j.d.o.o. za trgovinu i usluge, OIB 07524783889, Martina Divalta 159, 31000 Osijek</izvorni_sadrzaj>
    <derivirana_varijabla naziv="DomainObject.Predmet.ProtustrankaWithAdressOIB_1">BLUE SKY TRADE COMPANY j.d.o.o. za trgovinu i usluge, OIB 07524783889, Martina Divalta 159, 31000 Osijek</derivirana_varijabla>
  </DomainObject.Predmet.ProtustrankaWithAdressOIB>
  <DomainObject.Predmet.ProtustrankaNazivFormated>
    <izvorni_sadrzaj>BLUE SKY TRADE COMPANY j.d.o.o. za trgovinu i usluge</izvorni_sadrzaj>
    <derivirana_varijabla naziv="DomainObject.Predmet.ProtustrankaNazivFormated_1">BLUE SKY TRADE COMPANY j.d.o.o. za trgovinu i usluge</derivirana_varijabla>
  </DomainObject.Predmet.ProtustrankaNazivFormated>
  <DomainObject.Predmet.ProtustrankaNazivFormatedOIB>
    <izvorni_sadrzaj>BLUE SKY TRADE COMPANY j.d.o.o. za trgovinu i usluge, OIB 07524783889</izvorni_sadrzaj>
    <derivirana_varijabla naziv="DomainObject.Predmet.ProtustrankaNazivFormatedOIB_1">BLUE SKY TRADE COMPANY j.d.o.o. za trgovinu i usluge, OIB 07524783889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BLUE SKY TRADE COMPANY j.d.o.o. za trgovinu i usluge zastupanog po punomoćniku Darko Prdić</item>
    </izvorni_sadrzaj>
    <derivirana_varijabla naziv="DomainObject.Predmet.ProtuStrankaListFormated_1">
      <item>BLUE SKY TRADE COMPANY j.d.o.o. za trgovinu i usluge zastupanog po punomoćniku Darko Prdić</item>
    </derivirana_varijabla>
  </DomainObject.Predmet.ProtuStrankaListFormated>
  <DomainObject.Predmet.ProtuStrankaListFormatedOIB>
    <izvorni_sadrzaj>
      <item>BLUE SKY TRADE COMPANY j.d.o.o. za trgovinu i usluge, OIB 07524783889 zastupanog po punomoćniku Darko Prdić</item>
    </izvorni_sadrzaj>
    <derivirana_varijabla naziv="DomainObject.Predmet.ProtuStrankaListFormatedOIB_1">
      <item>BLUE SKY TRADE COMPANY j.d.o.o. za trgovinu i usluge, OIB 07524783889 zastupanog po punomoćniku Darko Prdić</item>
    </derivirana_varijabla>
  </DomainObject.Predmet.ProtuStrankaListFormatedOIB>
  <DomainObject.Predmet.ProtuStrankaListFormatedWithAdress>
    <izvorni_sadrzaj>
      <item>BLUE SKY TRADE COMPANY j.d.o.o. za trgovinu i usluge, Martina Divalta 159, 31000 Osijek zastupanog po punomoćniku Darko Prdić</item>
    </izvorni_sadrzaj>
    <derivirana_varijabla naziv="DomainObject.Predmet.ProtuStrankaListFormatedWithAdress_1">
      <item>BLUE SKY TRADE COMPANY j.d.o.o. za trgovinu i usluge, Martina Divalta 159, 31000 Osijek zastupanog po punomoćniku Darko Prdić</item>
    </derivirana_varijabla>
  </DomainObject.Predmet.ProtuStrankaListFormatedWithAdress>
  <DomainObject.Predmet.ProtuStrankaListFormatedWithAdressOIB>
    <izvorni_sadrzaj>
      <item>BLUE SKY TRADE COMPANY j.d.o.o. za trgovinu i usluge, OIB 07524783889, Martina Divalta 159, 31000 Osijek zastupanog po punomoćniku Darko Prdić</item>
    </izvorni_sadrzaj>
    <derivirana_varijabla naziv="DomainObject.Predmet.ProtuStrankaListFormatedWithAdressOIB_1">
      <item>BLUE SKY TRADE COMPANY j.d.o.o. za trgovinu i usluge, OIB 07524783889, Martina Divalta 159, 31000 Osijek zastupanog po punomoćniku Darko Prdić</item>
    </derivirana_varijabla>
  </DomainObject.Predmet.ProtuStrankaListFormatedWithAdressOIB>
  <DomainObject.Predmet.ProtuStrankaListNazivFormated>
    <izvorni_sadrzaj>
      <item>BLUE SKY TRADE COMPANY j.d.o.o. za trgovinu i usluge</item>
    </izvorni_sadrzaj>
    <derivirana_varijabla naziv="DomainObject.Predmet.ProtuStrankaListNazivFormated_1">
      <item>BLUE SKY TRADE COMPANY j.d.o.o. za trgovinu i usluge</item>
    </derivirana_varijabla>
  </DomainObject.Predmet.ProtuStrankaListNazivFormated>
  <DomainObject.Predmet.ProtuStrankaListNazivFormatedOIB>
    <izvorni_sadrzaj>
      <item>BLUE SKY TRADE COMPANY j.d.o.o. za trgovinu i usluge, OIB 07524783889</item>
    </izvorni_sadrzaj>
    <derivirana_varijabla naziv="DomainObject.Predmet.ProtuStrankaListNazivFormatedOIB_1">
      <item>BLUE SKY TRADE COMPANY j.d.o.o. za trgovinu i usluge, OIB 07524783889</item>
    </derivirana_varijabla>
  </DomainObject.Predmet.ProtuStrankaListNazivFormatedOIB>
  <DomainObject.Predmet.OstaliListFormated>
    <izvorni_sadrzaj>
      <item>Darko Prdić punomoćnik sudionika u postupku BLUE SKY TRADE COMPANY j.d.o.o. za trgovinu i usluge</item>
      <item>Županijsko državno odvjetništvo u Osijeku</item>
    </izvorni_sadrzaj>
    <derivirana_varijabla naziv="DomainObject.Predmet.OstaliListFormated_1">
      <item>Darko Prdić punomoćnik sudionika u postupku BLUE SKY TRADE COMPANY j.d.o.o. za trgovinu i usluge</item>
      <item>Županijsko državno odvjetništvo u Osijeku</item>
    </derivirana_varijabla>
  </DomainObject.Predmet.OstaliListFormated>
  <DomainObject.Predmet.OstaliListFormatedOIB>
    <izvorni_sadrzaj>
      <item>Darko Prdić, OIB 45103156957 punomoćnik sudionika u postupku BLUE SKY TRADE COMPANY j.d.o.o. za trgovinu i usluge</item>
      <item>Županijsko državno odvjetništvo u Osijeku, OIB 61379160880</item>
    </izvorni_sadrzaj>
    <derivirana_varijabla naziv="DomainObject.Predmet.OstaliListFormatedOIB_1">
      <item>Darko Prdić, OIB 45103156957 punomoćnik sudionika u postupku BLUE SKY TRADE COMPANY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Darko Prdić, Martina Divalta 159, 31000 Osijek punomoćnik sudionika u postupku BLUE SKY TRADE COMPANY j.d.o.o. za trgovinu i usluge</item>
      <item>Županijsko državno odvjetništvo u Osijeku, Kapucinska 21, 31000 Osijek</item>
    </izvorni_sadrzaj>
    <derivirana_varijabla naziv="DomainObject.Predmet.OstaliListFormatedWithAdress_1">
      <item>Darko Prdić, Martina Divalta 159, 31000 Osijek punomoćnik sudionika u postupku BLUE SKY TRADE COMPANY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izvorni_sadrzaj>
    <derivirana_varijabla naziv="DomainObject.Predmet.OstaliListFormatedWithAdressOIB_1"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Darko Prdić</item>
      <item>Županijsko državno odvjetništvo u Osijeku</item>
    </izvorni_sadrzaj>
    <derivirana_varijabla naziv="DomainObject.Predmet.OstaliListNazivFormated_1">
      <item>Darko Prdić</item>
      <item>Županijsko državno odvjetništvo u Osijeku</item>
    </derivirana_varijabla>
  </DomainObject.Predmet.OstaliListNazivFormated>
  <DomainObject.Predmet.OstaliListNazivFormatedOIB>
    <izvorni_sadrzaj>
      <item>Darko Prdić, OIB 45103156957</item>
      <item>Županijsko državno odvjetništvo u Osijeku, OIB 61379160880</item>
    </izvorni_sadrzaj>
    <derivirana_varijabla naziv="DomainObject.Predmet.OstaliListNazivFormatedOIB_1">
      <item>Darko Prdić, OIB 45103156957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BLUE SKY TRADE COMPANY j.d.o.o. za trgovinu i usluge</izvorni_sadrzaj>
    <derivirana_varijabla naziv="DomainObject.Predmet.ProtustrankaIDrugi_1">BLUE SKY TRADE COMPANY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BLUE SKY TRADE COMPANY j.d.o.o. za trgovinu i usluge, OIB 07524783889, Martina Divalta 159, 31000 Osijek</izvorni_sadrzaj>
    <derivirana_varijabla naziv="DomainObject.Predmet.ProtustrankaIDrugiAdressOIB_1">BLUE SKY TRADE COMPANY j.d.o.o. za trgovinu i usluge, OIB 07524783889, Martina Divalta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BLUE SKY TRADE COMPANY j.d.o.o. za trgovinu i usluge</item>
      <item>Darko Prdić</item>
      <item>Županijsko državno odvjetništvo u Osijeku</item>
    </izvorni_sadrzaj>
    <derivirana_varijabla naziv="DomainObject.Predmet.SudioniciListNaziv_1">
      <item>FINA RC OSIJEK</item>
      <item>BLUE SKY TRADE COMPANY j.d.o.o. za trgovinu i usluge</item>
      <item>Darko Prdić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07524783889</item>
      <item>, OIB 45103156957</item>
      <item>, OIB 61379160880</item>
    </izvorni_sadrzaj>
    <derivirana_varijabla naziv="DomainObject.Predmet.SudioniciListNazivOIB_1">
      <item>, OIB 85821130368</item>
      <item>, OIB 07524783889</item>
      <item>, OIB 45103156957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St-1150/2018-5</izvorni_sadrzaj>
    <derivirana_varijabla naziv="DomainObject.PredzadnjaOdlukaIzPredmeta.Oznaka_1">St-1150/2018-5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192</properties:Words>
  <properties:Characters>1042</properties:Characters>
  <properties:Lines>46</properties:Lines>
  <properties:Paragraphs>23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2018-10-25T07:33:00Z</dcterms:modified>
  <cp:revision>209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