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f6e8" w14:paraId="b84f6e8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D052B4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342B68" w:rsidR="007A3A09">
      <w:pPr>
        <w:jc w:val="both"/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>pos</w:t>
      </w:r>
      <w:r w:rsidR="00BD1CEF">
        <w:t>tupajući po zahtjevu privremene stečajne</w:t>
      </w:r>
      <w:r>
        <w:t xml:space="preserve"> upravitelj</w:t>
      </w:r>
      <w:r w:rsidR="00BD1CEF">
        <w:t>ice</w:t>
      </w:r>
      <w:r>
        <w:t xml:space="preserve"> za isplatu </w:t>
      </w:r>
      <w:r w:rsidR="00CF6C8D">
        <w:t>naknade stvarnih troškova</w:t>
      </w:r>
      <w:r>
        <w:t xml:space="preserve"> </w:t>
      </w:r>
      <w:r w:rsidRPr="002E5F1B">
        <w:t>u postupku nad stečajnim dužnikom</w:t>
      </w:r>
      <w:r>
        <w:t xml:space="preserve"> </w:t>
      </w:r>
      <w:r w:rsidR="00AC15EC" w:rsidRPr="00AC15EC">
        <w:t>Pure smart drive j.d.o.o. za usluge, skraćena tvrtka: Pure smart drive j.d.o.o., Zagreb, Fallerovo šetalište 4, OIB 46576711106</w:t>
      </w:r>
      <w:r w:rsidR="00342B68" w:rsidRPr="00342B68">
        <w:rPr>
          <w:b/>
        </w:rPr>
        <w:t>,</w:t>
      </w:r>
      <w:r w:rsidR="00342B68" w:rsidRPr="00342B68">
        <w:t xml:space="preserve"> dana </w:t>
      </w:r>
      <w:r w:rsidR="00AC15EC">
        <w:t>24. listopada</w:t>
      </w:r>
      <w:r w:rsidR="00342B68" w:rsidRPr="00342B68">
        <w:t xml:space="preserve">  2018. godine</w:t>
      </w:r>
    </w:p>
    <w:p w:rsidRDefault="0078743C" w:rsidP="00342B68" w:rsidR="0078743C" w:rsidRPr="002E5F1B">
      <w:pPr>
        <w:jc w:val="both"/>
      </w:pPr>
    </w:p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E71C5A" w:rsidRP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="00240178">
        <w:t xml:space="preserve"> </w:t>
      </w:r>
      <w:r w:rsidR="00240178" w:rsidRPr="00240178">
        <w:t xml:space="preserve">Privremenoj stečajnoj upraviteljici </w:t>
      </w:r>
      <w:r w:rsidR="003F5F51">
        <w:t xml:space="preserve">Ivana Kalkan iz Osijeka, Županijska 2, OIB 47574637103 </w:t>
      </w:r>
      <w:r w:rsidR="00240178" w:rsidRPr="00240178">
        <w:rPr>
          <w:b/>
        </w:rPr>
        <w:t xml:space="preserve"> </w:t>
      </w:r>
      <w:r w:rsidRPr="00E71C5A">
        <w:t>određuje se n</w:t>
      </w:r>
      <w:r>
        <w:t>aknada stvarnih troškova</w:t>
      </w:r>
      <w:r w:rsidRPr="00E71C5A">
        <w:t xml:space="preserve"> u iznosu od </w:t>
      </w:r>
      <w:r w:rsidR="001A6DD3">
        <w:t>4</w:t>
      </w:r>
      <w:r w:rsidR="00687F61">
        <w:t>79</w:t>
      </w:r>
      <w:r w:rsidR="001A6DD3">
        <w:t>,</w:t>
      </w:r>
      <w:r w:rsidR="00240178">
        <w:t>00</w:t>
      </w:r>
      <w:r w:rsidR="004751AF">
        <w:t xml:space="preserve"> </w:t>
      </w:r>
      <w:r w:rsidR="00CF6C8D">
        <w:t>Kn neto.</w:t>
      </w:r>
    </w:p>
    <w:p w:rsidRDefault="00E71C5A" w:rsidP="007A3A09" w:rsidR="00E71C5A" w:rsidRPr="00E71C5A">
      <w:pPr>
        <w:jc w:val="both"/>
        <w:rPr>
          <w:b/>
        </w:rPr>
      </w:pPr>
    </w:p>
    <w:p w:rsidRDefault="00E71C5A" w:rsidP="007A3A09" w:rsidR="007A3A0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A3A09" w:rsidRPr="002E5F1B">
        <w:rPr>
          <w:b/>
        </w:rPr>
        <w:t>I</w:t>
      </w:r>
      <w:r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7A3A09"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 isplatiti iz </w:t>
      </w:r>
      <w:r w:rsidR="00F157A9" w:rsidRPr="00F157A9">
        <w:t>sredstava Fonda za namirenje troškova  stečajnog postupka</w:t>
      </w:r>
      <w:r w:rsidR="00F157A9">
        <w:t xml:space="preserve"> </w:t>
      </w:r>
      <w:r w:rsidR="00B67D71">
        <w:t>u ovoj pravnoj stvari</w:t>
      </w:r>
      <w:r w:rsidR="00C7230D" w:rsidRPr="00C7230D">
        <w:t xml:space="preserve">, na </w:t>
      </w:r>
      <w:r w:rsidR="00B67D71" w:rsidRPr="00B67D71">
        <w:t xml:space="preserve">poslovni račun privremene stečajne upraviteljice </w:t>
      </w:r>
      <w:r w:rsidR="003F5F51" w:rsidRPr="006F770D">
        <w:t>HR</w:t>
      </w:r>
      <w:r w:rsidR="003F5F51" w:rsidRPr="002509D5">
        <w:t>8723400093101061115</w:t>
      </w:r>
      <w:r w:rsidR="007A3A09">
        <w:t xml:space="preserve">. </w:t>
      </w:r>
    </w:p>
    <w:p w:rsidRDefault="007A3A09" w:rsidP="007A3A09" w:rsidR="007A3A09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7A3A09" w:rsidR="007A3A09">
      <w:pPr>
        <w:jc w:val="both"/>
      </w:pPr>
      <w:r>
        <w:t xml:space="preserve"> </w:t>
      </w:r>
      <w:r>
        <w:tab/>
        <w:t xml:space="preserve"> </w:t>
      </w:r>
      <w:r>
        <w:tab/>
      </w:r>
      <w:r w:rsidRPr="002E5F1B">
        <w:t xml:space="preserve">Rješenjem </w:t>
      </w:r>
      <w:r w:rsidR="004751AF">
        <w:t>poslovni broj 7/St-</w:t>
      </w:r>
      <w:r w:rsidR="00D54AA0">
        <w:t>1204/2017-14</w:t>
      </w:r>
      <w:r w:rsidR="004751AF">
        <w:t xml:space="preserve"> od </w:t>
      </w:r>
      <w:r w:rsidR="000E4F72">
        <w:t xml:space="preserve">15. </w:t>
      </w:r>
      <w:r w:rsidR="00D54AA0">
        <w:t>ožujka</w:t>
      </w:r>
      <w:r w:rsidR="000E4F72">
        <w:t xml:space="preserve"> 2018</w:t>
      </w:r>
      <w:r>
        <w:t>.</w:t>
      </w:r>
      <w:r w:rsidR="000E4F72">
        <w:t xml:space="preserve"> </w:t>
      </w:r>
      <w:r>
        <w:t>godine imenovan</w:t>
      </w:r>
      <w:r w:rsidR="000E4F72">
        <w:t>a je privremena stečajna</w:t>
      </w:r>
      <w:r>
        <w:t xml:space="preserve"> upra</w:t>
      </w:r>
      <w:r w:rsidR="00960AF3">
        <w:t>vitelj</w:t>
      </w:r>
      <w:r w:rsidR="000E4F72">
        <w:t>ica</w:t>
      </w:r>
      <w:r w:rsidR="00960AF3">
        <w:t xml:space="preserve"> </w:t>
      </w:r>
      <w:r w:rsidR="00D54AA0">
        <w:t>Ivana Kalkan</w:t>
      </w:r>
      <w:r w:rsidR="000E4F72" w:rsidRPr="000E4F72">
        <w:t xml:space="preserve"> iz Osijeka</w:t>
      </w:r>
      <w:r w:rsidR="00960AF3">
        <w:t xml:space="preserve">, </w:t>
      </w:r>
      <w:r>
        <w:t>a sukladno odredbi čl. 118 SZ-a.</w:t>
      </w:r>
    </w:p>
    <w:p w:rsidRDefault="007A3A09" w:rsidP="007A3A09" w:rsidR="007A3A09">
      <w:pPr>
        <w:jc w:val="both"/>
      </w:pPr>
      <w:r>
        <w:t xml:space="preserve"> </w:t>
      </w:r>
      <w:r>
        <w:tab/>
      </w:r>
      <w:r>
        <w:tab/>
        <w:t>P</w:t>
      </w:r>
      <w:r w:rsidRPr="002E5F1B">
        <w:t>rivremen</w:t>
      </w:r>
      <w:r w:rsidR="00D310C5">
        <w:t>a stečajna</w:t>
      </w:r>
      <w:r w:rsidRPr="002E5F1B">
        <w:t xml:space="preserve"> upravitelj</w:t>
      </w:r>
      <w:r w:rsidR="00D310C5">
        <w:t>ica</w:t>
      </w:r>
      <w:r>
        <w:t xml:space="preserve"> </w:t>
      </w:r>
      <w:r w:rsidR="00960AF3">
        <w:t>zatraži</w:t>
      </w:r>
      <w:r w:rsidR="00D310C5">
        <w:t>la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687F61">
        <w:t>479,00</w:t>
      </w:r>
      <w:r w:rsidR="008E3636">
        <w:t xml:space="preserve"> Kn, a po osnovi </w:t>
      </w:r>
      <w:r w:rsidR="004211F2">
        <w:t>putnih troškova pristupa ročištu i naknade FINA-i</w:t>
      </w:r>
      <w:r w:rsidR="00C56DC6">
        <w:t xml:space="preserve"> za izdavanje podataka. </w:t>
      </w:r>
    </w:p>
    <w:p w:rsidRDefault="008E3636" w:rsidP="00221418" w:rsidR="002605D0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</w:t>
      </w:r>
      <w:r w:rsidR="00677468">
        <w:t>z</w:t>
      </w:r>
      <w:r w:rsidR="00B56D85">
        <w:t>ahtjev za naknadu stvarnih troškova</w:t>
      </w:r>
      <w:r w:rsidR="00677468">
        <w:t xml:space="preserve"> u ukupnom iznosu od </w:t>
      </w:r>
      <w:r w:rsidR="00687F61">
        <w:t>479,00</w:t>
      </w:r>
      <w:r w:rsidR="00677468">
        <w:t xml:space="preserve"> Kn neto</w:t>
      </w:r>
      <w:r w:rsidR="000E5BB4">
        <w:t xml:space="preserve"> osnovan</w:t>
      </w:r>
      <w:r w:rsidR="00677468">
        <w:t xml:space="preserve"> </w:t>
      </w:r>
      <w:r w:rsidR="000E5BB4">
        <w:t>i to po osnovi putni</w:t>
      </w:r>
      <w:r w:rsidR="00551DD9">
        <w:t xml:space="preserve">h troškova za pristup ročištu </w:t>
      </w:r>
      <w:r w:rsidR="000E5BB4">
        <w:t xml:space="preserve">( korištenje osobnog automobila radi nazočnosti na ročištu na bazi </w:t>
      </w:r>
      <w:r w:rsidR="00551DD9">
        <w:t>202</w:t>
      </w:r>
      <w:r w:rsidR="000E5BB4">
        <w:t xml:space="preserve"> km x 2,00 Kn</w:t>
      </w:r>
      <w:r w:rsidR="009046D6">
        <w:t xml:space="preserve"> po km</w:t>
      </w:r>
      <w:r w:rsidR="00551DD9">
        <w:t>, cestarine 1</w:t>
      </w:r>
      <w:r w:rsidR="00842B43">
        <w:t xml:space="preserve"> </w:t>
      </w:r>
      <w:r w:rsidR="0020754D">
        <w:t>x</w:t>
      </w:r>
      <w:r w:rsidR="00842B43">
        <w:t xml:space="preserve"> </w:t>
      </w:r>
      <w:r w:rsidR="00551DD9">
        <w:t>40</w:t>
      </w:r>
      <w:r w:rsidR="0020754D">
        <w:t>,00</w:t>
      </w:r>
      <w:r w:rsidR="00551DD9">
        <w:t>, te 1 x 35,00</w:t>
      </w:r>
      <w:r w:rsidR="0020754D">
        <w:t xml:space="preserve"> Kn</w:t>
      </w:r>
      <w:r w:rsidR="009046D6">
        <w:t xml:space="preserve"> ), koji su bili </w:t>
      </w:r>
      <w:r w:rsidR="00221418">
        <w:t>potrebni za izvršenje naložene obveze</w:t>
      </w:r>
      <w:r w:rsidR="002940EB">
        <w:t xml:space="preserve">, a </w:t>
      </w:r>
      <w:r w:rsidR="002940EB" w:rsidRPr="002940EB">
        <w:t>što je privremena stečajn</w:t>
      </w:r>
      <w:r w:rsidR="002940EB">
        <w:t>a upraviteljica dokazala računima i putnim nalogom.</w:t>
      </w:r>
    </w:p>
    <w:p w:rsidRDefault="00642274" w:rsidP="008D22C3" w:rsidR="00642274" w:rsidRPr="00AE2C59">
      <w:pPr>
        <w:ind w:firstLine="720"/>
        <w:jc w:val="both"/>
      </w:pPr>
      <w:r>
        <w:t xml:space="preserve"> </w:t>
      </w:r>
      <w:r>
        <w:tab/>
        <w:t>Kako Financijska agencija nije zaplijenila novčana sredstva na ime predujma za namirenje stečajnog postupka, a niti prisilno n</w:t>
      </w:r>
      <w:r w:rsidR="00FA78F6">
        <w:t>aplatila rješenje kojim je osobi</w:t>
      </w:r>
      <w:r>
        <w:t xml:space="preserve"> </w:t>
      </w:r>
      <w:r>
        <w:lastRenderedPageBreak/>
        <w:t>za zastupanje dužnika po zakonu</w:t>
      </w:r>
      <w:r w:rsidR="002605D0">
        <w:t xml:space="preserve"> </w:t>
      </w:r>
      <w:r>
        <w:t>naloženo plaćanje predujma za namirenje troškova stečajnog postupka</w:t>
      </w:r>
      <w:r w:rsidR="008C6F45">
        <w:t>,</w:t>
      </w:r>
      <w:r>
        <w:t xml:space="preserve"> to je </w:t>
      </w:r>
      <w:r w:rsidR="007A3A09">
        <w:t>na temelju odredbe  i odredbe čl. 94 st. 1,</w:t>
      </w:r>
      <w:r w:rsidR="00EB0007">
        <w:t xml:space="preserve"> </w:t>
      </w:r>
      <w:r w:rsidR="007A3A09">
        <w:t xml:space="preserve"> st. </w:t>
      </w:r>
      <w:r w:rsidR="00EB0007">
        <w:t>2</w:t>
      </w:r>
      <w:r w:rsidR="007B273F">
        <w:t xml:space="preserve">, st. </w:t>
      </w:r>
      <w:r w:rsidR="00EB0007">
        <w:t>3,</w:t>
      </w:r>
      <w:r w:rsidR="007B273F">
        <w:t xml:space="preserve"> st. </w:t>
      </w:r>
      <w:r w:rsidR="00EB0007">
        <w:t>4</w:t>
      </w:r>
      <w:r w:rsidR="007B273F">
        <w:t xml:space="preserve"> </w:t>
      </w:r>
      <w:r w:rsidR="007A3A09">
        <w:t xml:space="preserve">i </w:t>
      </w:r>
      <w:r w:rsidR="00EB0007">
        <w:t xml:space="preserve">st. 6. i </w:t>
      </w:r>
      <w:r w:rsidR="007A3A09">
        <w:t>čl. 119 st. 6</w:t>
      </w:r>
      <w:r w:rsidR="00F47F63">
        <w:t>.</w:t>
      </w:r>
      <w:r w:rsidR="007A3A09">
        <w:t xml:space="preserve"> SZ-a odlučeno kao u izreci</w:t>
      </w:r>
      <w:r w:rsidR="007A3A09" w:rsidRPr="002E5F1B">
        <w:t xml:space="preserve"> rješenja.</w:t>
      </w:r>
    </w:p>
    <w:p w:rsidRDefault="007A3A09" w:rsidP="007A3A09" w:rsidR="007A3A09" w:rsidRPr="002E5F1B">
      <w:pPr>
        <w:jc w:val="both"/>
      </w:pPr>
    </w:p>
    <w:p w:rsidRDefault="007A3A09" w:rsidP="007A3A09" w:rsidR="007A3A09">
      <w:r w:rsidRPr="002E5F1B">
        <w:tab/>
      </w:r>
      <w:r>
        <w:tab/>
        <w:t xml:space="preserve">U Slavonskom Brodu, </w:t>
      </w:r>
      <w:r w:rsidR="008D22C3">
        <w:t>24. listopada</w:t>
      </w:r>
      <w:r>
        <w:t xml:space="preserve"> 201</w:t>
      </w:r>
      <w:r w:rsidR="00555833">
        <w:t>8</w:t>
      </w:r>
      <w:r w:rsidRPr="002E5F1B">
        <w:t>. godine</w:t>
      </w:r>
    </w:p>
    <w:p w:rsidRDefault="007A3A09" w:rsidP="007A3A09" w:rsidR="007A3A09"/>
    <w:p w:rsidRDefault="007A3A09" w:rsidP="007A3A09" w:rsidR="007A3A09" w:rsidRPr="002E5F1B"/>
    <w:p w:rsidRDefault="004207AB" w:rsidP="00F86731" w:rsidR="00F86731" w:rsidRPr="00F867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A3A09">
        <w:t xml:space="preserve"> </w:t>
      </w:r>
      <w:r w:rsidR="00F86731" w:rsidRPr="00F86731">
        <w:t>Stečajna sutkinja</w:t>
      </w:r>
    </w:p>
    <w:p w:rsidRDefault="004207AB" w:rsidP="008D22C3" w:rsidR="00661E5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F86731" w:rsidRPr="00F86731">
        <w:t>Mirna Vujčić</w:t>
      </w:r>
    </w:p>
    <w:p w:rsidRDefault="007A3A09" w:rsidP="0089190F" w:rsidR="007A3A09">
      <w:pPr>
        <w:ind w:firstLine="708" w:left="4956"/>
      </w:pPr>
      <w:r>
        <w:t xml:space="preserve"> </w:t>
      </w:r>
    </w:p>
    <w:p w:rsidRDefault="007A3A09" w:rsidP="007A3A09" w:rsidR="007A3A09" w:rsidRPr="002E5F1B"/>
    <w:p w:rsidRDefault="007A3A09" w:rsidP="007A3A09" w:rsidR="007A3A09" w:rsidRPr="002E5F1B"/>
    <w:p w:rsidRDefault="007A3A09" w:rsidP="007A3A09" w:rsidR="007A3A09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Protiv ovog rješenja  pravo na žalbu imaju stečajni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upravitelj i svaki stečajni vjerovnik, a u roku od osam dana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po isteku osmog dana od dana objave rješenja na mrežnoj stranici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e-Oglasna ploča sudova. Žalba se podnosi  Visokom trgovačkom </w:t>
      </w:r>
    </w:p>
    <w:p w:rsidRDefault="008D5177" w:rsidP="008D5177" w:rsidR="007A3A09" w:rsidRPr="000D1661">
      <w:pPr>
        <w:rPr>
          <w:sz w:val="20"/>
          <w:szCs w:val="20"/>
        </w:rPr>
      </w:pPr>
      <w:r w:rsidRPr="008D5177">
        <w:rPr>
          <w:sz w:val="20"/>
          <w:szCs w:val="20"/>
        </w:rPr>
        <w:t>sudu u Zagrebu  putem ovoga suda  u tri  primjerka</w:t>
      </w:r>
      <w:r w:rsidR="007A3A09" w:rsidRPr="000D1661">
        <w:rPr>
          <w:sz w:val="20"/>
          <w:szCs w:val="20"/>
        </w:rPr>
        <w:t>.</w:t>
      </w:r>
    </w:p>
    <w:p w:rsidRDefault="007A3A09" w:rsidP="007A3A09" w:rsidR="007A3A09"/>
    <w:p w:rsidRDefault="008D22C3" w:rsidP="007A3A09" w:rsidR="008D22C3"/>
    <w:p w:rsidRDefault="008D22C3" w:rsidP="007A3A09" w:rsidR="008D22C3"/>
    <w:p w:rsidRDefault="008D22C3" w:rsidP="008D22C3" w:rsidR="008D22C3">
      <w:r>
        <w:t>DNA:</w:t>
      </w:r>
    </w:p>
    <w:p w:rsidRDefault="008D22C3" w:rsidP="008D22C3" w:rsidR="008D22C3">
      <w:pPr>
        <w:numPr>
          <w:ilvl w:val="0"/>
          <w:numId w:val="2"/>
        </w:numPr>
      </w:pPr>
      <w:r>
        <w:t>Rješenje nepravomoćno</w:t>
      </w:r>
    </w:p>
    <w:p w:rsidRDefault="008D22C3" w:rsidP="008D22C3" w:rsidR="008D22C3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8D22C3" w:rsidP="008D22C3" w:rsidR="007A3A09">
      <w:r>
        <w:t xml:space="preserve">       3. Dostaviti pr.stečajnoj upraviteljici</w:t>
      </w:r>
    </w:p>
    <w:p w:rsidRDefault="007A3A09" w:rsidP="007A3A09" w:rsidR="007A3A09"/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4C1" w:rsidR="005E44C1">
      <w:r>
        <w:separator/>
      </w:r>
    </w:p>
  </w:endnote>
  <w:endnote w:id="0" w:type="continuationSeparator">
    <w:p w:rsidRDefault="005E44C1" w:rsidR="005E4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4C1" w:rsidR="005E44C1">
      <w:r>
        <w:separator/>
      </w:r>
    </w:p>
  </w:footnote>
  <w:footnote w:id="0" w:type="continuationSeparator">
    <w:p w:rsidRDefault="005E44C1" w:rsidR="005E44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72AE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2A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070CB" w:rsidP="00D052B4" w:rsidR="00D052B4" w:rsidRPr="00D052B4">
    <w:pPr>
      <w:pStyle w:val="Zaglavlje"/>
      <w:jc w:val="right"/>
      <w:rPr>
        <w:b/>
      </w:rPr>
    </w:pPr>
    <w:r>
      <w:rPr>
        <w:b/>
      </w:rPr>
      <w:t>Broj: 7/St-1</w:t>
    </w:r>
    <w:r w:rsidR="00AC15EC">
      <w:rPr>
        <w:b/>
      </w:rPr>
      <w:t>204</w:t>
    </w:r>
    <w:r w:rsidR="00D052B4" w:rsidRPr="00D052B4">
      <w:rPr>
        <w:b/>
      </w:rPr>
      <w:t>/2017-</w:t>
    </w:r>
    <w:r w:rsidR="00AC15EC">
      <w:rPr>
        <w:b/>
      </w:rPr>
      <w:t>30</w:t>
    </w:r>
  </w:p>
  <w:p w:rsidRDefault="005072AE" w:rsidR="005000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2B4" w:rsidP="00D052B4" w:rsidR="00D052B4" w:rsidRPr="00D052B4">
    <w:pPr>
      <w:pStyle w:val="Zaglavlje"/>
      <w:jc w:val="right"/>
      <w:rPr>
        <w:b/>
      </w:rPr>
    </w:pPr>
    <w:r w:rsidRPr="00D052B4">
      <w:rPr>
        <w:b/>
      </w:rPr>
      <w:t>Broj: 7/St-</w:t>
    </w:r>
    <w:r w:rsidR="00AC15EC">
      <w:rPr>
        <w:b/>
      </w:rPr>
      <w:t>1204</w:t>
    </w:r>
    <w:r w:rsidRPr="00D052B4">
      <w:rPr>
        <w:b/>
      </w:rPr>
      <w:t>/2017-</w:t>
    </w:r>
    <w:r w:rsidR="00AC15EC">
      <w:rPr>
        <w:b/>
      </w:rPr>
      <w:t>30</w:t>
    </w:r>
  </w:p>
  <w:p w:rsidRDefault="00D052B4" w:rsidR="00D052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070CB"/>
    <w:rsid w:val="000C127A"/>
    <w:rsid w:val="000E4F72"/>
    <w:rsid w:val="000E5BB4"/>
    <w:rsid w:val="00120246"/>
    <w:rsid w:val="00144EC6"/>
    <w:rsid w:val="0019251E"/>
    <w:rsid w:val="001A6DD3"/>
    <w:rsid w:val="0020754D"/>
    <w:rsid w:val="00221418"/>
    <w:rsid w:val="00240178"/>
    <w:rsid w:val="002605D0"/>
    <w:rsid w:val="002940EB"/>
    <w:rsid w:val="002E4EC6"/>
    <w:rsid w:val="0030477A"/>
    <w:rsid w:val="00342B68"/>
    <w:rsid w:val="00361F3A"/>
    <w:rsid w:val="00390C31"/>
    <w:rsid w:val="00397D61"/>
    <w:rsid w:val="003D2214"/>
    <w:rsid w:val="003E564A"/>
    <w:rsid w:val="003F5F51"/>
    <w:rsid w:val="004207AB"/>
    <w:rsid w:val="004211F2"/>
    <w:rsid w:val="004751AF"/>
    <w:rsid w:val="004D6504"/>
    <w:rsid w:val="005072AE"/>
    <w:rsid w:val="00536B37"/>
    <w:rsid w:val="00551DD9"/>
    <w:rsid w:val="00555833"/>
    <w:rsid w:val="005E44C1"/>
    <w:rsid w:val="00642274"/>
    <w:rsid w:val="00661E5B"/>
    <w:rsid w:val="00665F4B"/>
    <w:rsid w:val="00677468"/>
    <w:rsid w:val="00687F61"/>
    <w:rsid w:val="00696A81"/>
    <w:rsid w:val="006B3C51"/>
    <w:rsid w:val="00731181"/>
    <w:rsid w:val="0078743C"/>
    <w:rsid w:val="007A3A09"/>
    <w:rsid w:val="007B1F4F"/>
    <w:rsid w:val="007B273F"/>
    <w:rsid w:val="007C5BE9"/>
    <w:rsid w:val="008068C6"/>
    <w:rsid w:val="00842B43"/>
    <w:rsid w:val="0089190F"/>
    <w:rsid w:val="008C6F45"/>
    <w:rsid w:val="008D22C3"/>
    <w:rsid w:val="008D5177"/>
    <w:rsid w:val="008D65E8"/>
    <w:rsid w:val="008E3636"/>
    <w:rsid w:val="009046D6"/>
    <w:rsid w:val="00960AF3"/>
    <w:rsid w:val="00982832"/>
    <w:rsid w:val="009A4C36"/>
    <w:rsid w:val="00A33FD1"/>
    <w:rsid w:val="00A932A9"/>
    <w:rsid w:val="00AC15EC"/>
    <w:rsid w:val="00B1570E"/>
    <w:rsid w:val="00B56D85"/>
    <w:rsid w:val="00B67D71"/>
    <w:rsid w:val="00B8133E"/>
    <w:rsid w:val="00B819FC"/>
    <w:rsid w:val="00BB447E"/>
    <w:rsid w:val="00BD1CEF"/>
    <w:rsid w:val="00C44887"/>
    <w:rsid w:val="00C566C5"/>
    <w:rsid w:val="00C56DC6"/>
    <w:rsid w:val="00C7230D"/>
    <w:rsid w:val="00CD0F28"/>
    <w:rsid w:val="00CF6C8D"/>
    <w:rsid w:val="00D052B4"/>
    <w:rsid w:val="00D16205"/>
    <w:rsid w:val="00D310C5"/>
    <w:rsid w:val="00D31959"/>
    <w:rsid w:val="00D54AA0"/>
    <w:rsid w:val="00D86913"/>
    <w:rsid w:val="00DB052E"/>
    <w:rsid w:val="00DE31A9"/>
    <w:rsid w:val="00DE63F4"/>
    <w:rsid w:val="00DF2826"/>
    <w:rsid w:val="00E06DFE"/>
    <w:rsid w:val="00E413A2"/>
    <w:rsid w:val="00E71C5A"/>
    <w:rsid w:val="00EA515F"/>
    <w:rsid w:val="00EB0007"/>
    <w:rsid w:val="00F157A9"/>
    <w:rsid w:val="00F47F63"/>
    <w:rsid w:val="00F86731"/>
    <w:rsid w:val="00FA78F6"/>
    <w:rsid w:val="00FE40FA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52B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7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2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2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2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2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52B4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7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2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2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2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2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kolovoza 2018.</izvorni_sadrzaj>
    <derivirana_varijabla naziv="DomainObject.Predmet.DatumRjesavanja_1">16.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St-1204/2017</izvorni_sadrzaj>
    <derivirana_varijabla naziv="DomainObject.Predmet.OznakaBroj_1">St-1204/2017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Pure smart drive j.d.o.o. za usluge</izvorni_sadrzaj>
    <derivirana_varijabla naziv="DomainObject.Predmet.ProtustrankaFormated_1">  Pure smart drive j.d.o.o. za usluge</derivirana_varijabla>
  </DomainObject.Predmet.ProtustrankaFormated>
  <DomainObject.Predmet.ProtustrankaFormatedOIB>
    <izvorni_sadrzaj>  Pure smart drive j.d.o.o. za usluge, OIB 46576711106</izvorni_sadrzaj>
    <derivirana_varijabla naziv="DomainObject.Predmet.ProtustrankaFormatedOIB_1">  Pure smart drive j.d.o.o. za usluge, OIB 46576711106</derivirana_varijabla>
  </DomainObject.Predmet.ProtustrankaFormatedOIB>
  <DomainObject.Predmet.ProtustrankaFormatedWithAdress>
    <izvorni_sadrzaj> Pure smart drive j.d.o.o. za usluge, Fallerovo šetalište 4 , 10000 Zagreb</izvorni_sadrzaj>
    <derivirana_varijabla naziv="DomainObject.Predmet.ProtustrankaFormatedWithAdress_1"> Pure smart drive j.d.o.o. za usluge, Fallerovo šetalište 4 , 10000 Zagreb</derivirana_varijabla>
  </DomainObject.Predmet.ProtustrankaFormatedWithAdress>
  <DomainObject.Predmet.ProtustrankaFormatedWithAdressOIB>
    <izvorni_sadrzaj> Pure smart drive j.d.o.o. za usluge, OIB 46576711106, Fallerovo šetalište 4 , 10000 Zagreb</izvorni_sadrzaj>
    <derivirana_varijabla naziv="DomainObject.Predmet.ProtustrankaFormatedWithAdressOIB_1"> Pure smart drive j.d.o.o. za usluge, OIB 46576711106, Fallerovo šetalište 4 , 10000 Zagreb</derivirana_varijabla>
  </DomainObject.Predmet.ProtustrankaFormatedWithAdressOIB>
  <DomainObject.Predmet.ProtustrankaWithAdress>
    <izvorni_sadrzaj>Pure smart drive j.d.o.o. za usluge Fallerovo šetalište 4 , 10000 Zagreb</izvorni_sadrzaj>
    <derivirana_varijabla naziv="DomainObject.Predmet.ProtustrankaWithAdress_1">Pure smart drive j.d.o.o. za usluge Fallerovo šetalište 4 , 10000 Zagreb</derivirana_varijabla>
  </DomainObject.Predmet.ProtustrankaWithAdress>
  <DomainObject.Predmet.ProtustrankaWithAdressOIB>
    <izvorni_sadrzaj>Pure smart drive j.d.o.o. za usluge, OIB 46576711106, Fallerovo šetalište 4 , 10000 Zagreb</izvorni_sadrzaj>
    <derivirana_varijabla naziv="DomainObject.Predmet.ProtustrankaWithAdressOIB_1">Pure smart drive j.d.o.o. za usluge, OIB 46576711106, Fallerovo šetalište 4 , 10000 Zagreb</derivirana_varijabla>
  </DomainObject.Predmet.ProtustrankaWithAdressOIB>
  <DomainObject.Predmet.ProtustrankaNazivFormated>
    <izvorni_sadrzaj>Pure smart drive j.d.o.o. za usluge</izvorni_sadrzaj>
    <derivirana_varijabla naziv="DomainObject.Predmet.ProtustrankaNazivFormated_1">Pure smart drive j.d.o.o. za usluge</derivirana_varijabla>
  </DomainObject.Predmet.ProtustrankaNazivFormated>
  <DomainObject.Predmet.ProtustrankaNazivFormatedOIB>
    <izvorni_sadrzaj>Pure smart drive j.d.o.o. za usluge, OIB 46576711106</izvorni_sadrzaj>
    <derivirana_varijabla naziv="DomainObject.Predmet.ProtustrankaNazivFormatedOIB_1">Pure smart drive j.d.o.o. za usluge, OIB 46576711106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Pure smart drive j.d.o.o. za usluge</item>
    </izvorni_sadrzaj>
    <derivirana_varijabla naziv="DomainObject.Predmet.ProtuStrankaListFormated_1">
      <item>Pure smart drive j.d.o.o. za usluge</item>
    </derivirana_varijabla>
  </DomainObject.Predmet.ProtuStrankaListFormated>
  <DomainObject.Predmet.ProtuStrankaListFormatedOIB>
    <izvorni_sadrzaj>
      <item>Pure smart drive j.d.o.o. za usluge, OIB 46576711106</item>
    </izvorni_sadrzaj>
    <derivirana_varijabla naziv="DomainObject.Predmet.ProtuStrankaListFormatedOIB_1">
      <item>Pure smart drive j.d.o.o. za usluge, OIB 46576711106</item>
    </derivirana_varijabla>
  </DomainObject.Predmet.ProtuStrankaListFormatedOIB>
  <DomainObject.Predmet.ProtuStrankaListFormatedWithAdress>
    <izvorni_sadrzaj>
      <item>Pure smart drive j.d.o.o. za usluge, Fallerovo šetalište 4 , 10000 Zagreb</item>
    </izvorni_sadrzaj>
    <derivirana_varijabla naziv="DomainObject.Predmet.ProtuStrankaListFormatedWithAdress_1">
      <item>Pure smart drive j.d.o.o. za usluge, Fallerovo šetalište 4 , 10000 Zagreb</item>
    </derivirana_varijabla>
  </DomainObject.Predmet.ProtuStrankaListFormatedWithAdress>
  <DomainObject.Predmet.ProtuStrankaListFormatedWithAdressOIB>
    <izvorni_sadrzaj>
      <item>Pure smart drive j.d.o.o. za usluge, OIB 46576711106, Fallerovo šetalište 4 , 10000 Zagreb</item>
    </izvorni_sadrzaj>
    <derivirana_varijabla naziv="DomainObject.Predmet.ProtuStrankaListFormatedWithAdressOIB_1">
      <item>Pure smart drive j.d.o.o. za usluge, OIB 46576711106, Fallerovo šetalište 4 , 10000 Zagreb</item>
    </derivirana_varijabla>
  </DomainObject.Predmet.ProtuStrankaListFormatedWithAdressOIB>
  <DomainObject.Predmet.ProtuStrankaListNazivFormated>
    <izvorni_sadrzaj>
      <item>Pure smart drive j.d.o.o. za usluge</item>
    </izvorni_sadrzaj>
    <derivirana_varijabla naziv="DomainObject.Predmet.ProtuStrankaListNazivFormated_1">
      <item>Pure smart drive j.d.o.o. za usluge</item>
    </derivirana_varijabla>
  </DomainObject.Predmet.ProtuStrankaListNazivFormated>
  <DomainObject.Predmet.ProtuStrankaListNazivFormatedOIB>
    <izvorni_sadrzaj>
      <item>Pure smart drive j.d.o.o. za usluge, OIB 46576711106</item>
    </izvorni_sadrzaj>
    <derivirana_varijabla naziv="DomainObject.Predmet.ProtuStrankaListNazivFormatedOIB_1">
      <item>Pure smart drive j.d.o.o. za usluge, OIB 46576711106</item>
    </derivirana_varijabla>
  </DomainObject.Predmet.ProtuStrankaListNazivFormatedOIB>
  <DomainObject.Predmet.OstaliListFormated>
    <izvorni_sadrzaj>
      <item>Ivana Kalkan</item>
    </izvorni_sadrzaj>
    <derivirana_varijabla naziv="DomainObject.Predmet.OstaliListFormated_1">
      <item>Ivana Kalkan</item>
    </derivirana_varijabla>
  </DomainObject.Predmet.OstaliListFormated>
  <DomainObject.Predmet.OstaliListFormatedOIB>
    <izvorni_sadrzaj>
      <item>Ivana Kalkan</item>
    </izvorni_sadrzaj>
    <derivirana_varijabla naziv="DomainObject.Predmet.OstaliListFormatedOIB_1">
      <item>Ivana Kalkan</item>
    </derivirana_varijabla>
  </DomainObject.Predmet.OstaliListFormatedOIB>
  <DomainObject.Predmet.OstaliListFormatedWithAdress>
    <izvorni_sadrzaj>
      <item>Ivana Kalkan</item>
    </izvorni_sadrzaj>
    <derivirana_varijabla naziv="DomainObject.Predmet.OstaliListFormatedWithAdress_1">
      <item>Ivana Kalkan</item>
    </derivirana_varijabla>
  </DomainObject.Predmet.OstaliListFormatedWithAdress>
  <DomainObject.Predmet.OstaliListFormatedWithAdressOIB>
    <izvorni_sadrzaj>
      <item>Ivana Kalkan</item>
    </izvorni_sadrzaj>
    <derivirana_varijabla naziv="DomainObject.Predmet.OstaliListFormatedWithAdressOIB_1">
      <item>Ivana Kalkan</item>
    </derivirana_varijabla>
  </DomainObject.Predmet.OstaliListFormatedWithAdressOIB>
  <DomainObject.Predmet.OstaliListNazivFormated>
    <izvorni_sadrzaj>
      <item>Ivana Kalkan</item>
    </izvorni_sadrzaj>
    <derivirana_varijabla naziv="DomainObject.Predmet.OstaliListNazivFormated_1">
      <item>Ivana Kalkan</item>
    </derivirana_varijabla>
  </DomainObject.Predmet.OstaliListNazivFormated>
  <DomainObject.Predmet.OstaliListNazivFormatedOIB>
    <izvorni_sadrzaj>
      <item>Ivana Kalkan</item>
    </izvorni_sadrzaj>
    <derivirana_varijabla naziv="DomainObject.Predmet.OstaliListNazivFormatedOIB_1">
      <item>Ivana Kalkan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Pure smart drive j.d.o.o. za usluge</izvorni_sadrzaj>
    <derivirana_varijabla naziv="DomainObject.Predmet.ProtustrankaIDrugi_1">Pure smart drive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Pure smart drive j.d.o.o. za usluge, OIB 46576711106, Fallerovo šetalište 4 , 10000 Zagreb</izvorni_sadrzaj>
    <derivirana_varijabla naziv="DomainObject.Predmet.ProtustrankaIDrugiAdressOIB_1">Pure smart drive j.d.o.o. za usluge, OIB 46576711106, Fallerovo šetalište 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2018.</izvorni_sadrzaj>
    <derivirana_varijabla naziv="DomainObject.Predmet.OdlukaRjesenje.DatumDonosenjaOdluke_1">16. kolovoza 2018.</derivirana_varijabla>
  </DomainObject.Predmet.OdlukaRjesenje.DatumDonosenjaOdluke>
  <DomainObject.Predmet.OdlukaRjesenje.DatumPravomocnosti>
    <izvorni_sadrzaj>4. rujna 2018.</izvorni_sadrzaj>
    <derivirana_varijabla naziv="DomainObject.Predmet.OdlukaRjesenje.DatumPravomocnosti_1">4. rujna 2018.</derivirana_varijabla>
  </DomainObject.Predmet.OdlukaRjesenje.DatumPravomocnosti>
  <DomainObject.Predmet.OdlukaRjesenje.Oznaka>
    <izvorni_sadrzaj>St-1204/2017-24</izvorni_sadrzaj>
    <derivirana_varijabla naziv="DomainObject.Predmet.OdlukaRjesenje.Oznaka_1">St-1204/2017-24</derivirana_varijabla>
  </DomainObject.Predmet.OdlukaRjesenje.Oznaka>
  <DomainObject.Predmet.SudioniciListNaziv>
    <izvorni_sadrzaj>
      <item>Pure smart drive j.d.o.o. za usluge</item>
      <item>FINA Regionalni centar Zagreb</item>
      <item>Ivana Kalkan</item>
    </izvorni_sadrzaj>
    <derivirana_varijabla naziv="DomainObject.Predmet.SudioniciListNaziv_1">
      <item>Pure smart drive j.d.o.o. za usluge</item>
      <item>FINA Regionalni centar Zagreb</item>
      <item>Ivana Kalkan</item>
    </derivirana_varijabla>
  </DomainObject.Predmet.SudioniciListNaziv>
  <DomainObject.Predmet.SudioniciListAdressOIB>
    <izvorni_sadrzaj>
      <item>Pure smart drive j.d.o.o. za usluge, OIB 46576711106, Fallerovo šetalište 4 ,10000 Zagreb</item>
      <item>FINA Regionalni centar Zagreb, OIB 85821130368, Trg svibanjskih žrtava 1995. br. 1,10000 Zagreb</item>
      <item>Ivana Kalkan</item>
    </izvorni_sadrzaj>
    <derivirana_varijabla naziv="DomainObject.Predmet.SudioniciListAdressOIB_1">
      <item>Pure smart drive j.d.o.o. za usluge, OIB 46576711106, Fallerovo šetalište 4 ,10000 Zagreb</item>
      <item>FINA Regionalni centar Zagreb, OIB 85821130368, Trg svibanjskih žrtava 1995. br. 1,10000 Zagreb</item>
      <item>Ivana Kalkan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46576711106</item>
      <item>, OIB 85821130368</item>
      <item>, OIB null</item>
    </izvorni_sadrzaj>
    <derivirana_varijabla naziv="DomainObject.Predmet.SudioniciListNazivOIB_1">
      <item>, OIB 46576711106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16. kolovoza 2018.</izvorni_sadrzaj>
    <derivirana_varijabla naziv="DomainObject.PredzadnjaOdlukaIzPredmeta.DatumDonosenjaOdluke_1">16. kolovoza 2018.</derivirana_varijabla>
  </DomainObject.PredzadnjaOdlukaIzPredmeta.DatumDonosenjaOdluke>
  <DomainObject.PredzadnjaOdlukaIzPredmeta.Oznaka>
    <izvorni_sadrzaj>St-1204/2017-24</izvorni_sadrzaj>
    <derivirana_varijabla naziv="DomainObject.PredzadnjaOdlukaIzPredmeta.Oznaka_1">St-1204/2017-24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431</properties:Words>
  <properties:Characters>2260</properties:Characters>
  <properties:Lines>73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2018-10-24T09:42:00Z</dcterms:created>
  <dc:creator>wsadmin</dc:creator>
  <cp:lastModifiedBy>wsadmin</cp:lastModifiedBy>
  <cp:lastPrinted>2018-09-13T08:35:00Z</cp:lastPrinted>
  <dcterms:modified xmlns:xsi="http://www.w3.org/2001/XMLSchema-instance" xsi:type="dcterms:W3CDTF">2018-10-24T09:51:00Z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(st-1204-2017-24.10.2018.NAGRADA I NAKNADA TROŠKOVA pr.st.uprav. iz FONDA..docx)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