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624a" w14:paraId="5d8624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7B1EB4" w:rsidRPr="007B1EB4">
        <w:t>G.B. TREND d.o.o. Barban, Manjadvorci 62, OIB: 75210431944</w:t>
      </w:r>
      <w:r w:rsidR="006F7785" w:rsidRPr="006F7785">
        <w:t xml:space="preserve">, </w:t>
      </w:r>
      <w:r w:rsidR="00786017">
        <w:t xml:space="preserve"> </w:t>
      </w:r>
      <w:r w:rsidR="006F60C0">
        <w:t>15</w:t>
      </w:r>
      <w:r w:rsidR="00786017" w:rsidRPr="00786017">
        <w:t xml:space="preserve">. </w:t>
      </w:r>
      <w:r w:rsidR="006F60C0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B1EB4" w:rsidRPr="007B1EB4">
        <w:t>G.B. TREND d.o.o. Barban, Manjadvorci 62, OIB: 75210431944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B1EB4">
        <w:t>64</w:t>
      </w:r>
      <w:r w:rsidR="002C5228" w:rsidRPr="00063D7A">
        <w:t>-</w:t>
      </w:r>
      <w:r w:rsidR="007B1EB4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7B1EB4">
        <w:t>64</w:t>
      </w:r>
      <w:r w:rsidR="007F2AFD" w:rsidRPr="007F2AFD">
        <w:t>/1</w:t>
      </w:r>
      <w:r w:rsidR="007B1EB4">
        <w:t>7</w:t>
      </w:r>
      <w:r w:rsidR="007F2AFD" w:rsidRPr="007F2AFD">
        <w:t>-</w:t>
      </w:r>
      <w:r w:rsidR="006F60C0">
        <w:t>4</w:t>
      </w:r>
      <w:r w:rsidRPr="00063D7A">
        <w:t xml:space="preserve"> od </w:t>
      </w:r>
      <w:r w:rsidR="007B1EB4">
        <w:t>08</w:t>
      </w:r>
      <w:r w:rsidR="006F7785" w:rsidRPr="006F7785">
        <w:t xml:space="preserve">. </w:t>
      </w:r>
      <w:r w:rsidR="007B1EB4">
        <w:t>veljače</w:t>
      </w:r>
      <w:r w:rsidR="006F60C0">
        <w:t xml:space="preserve">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7B1EB4" w:rsidR="007B1EB4">
      <w:pPr>
        <w:ind w:right="-2"/>
        <w:jc w:val="both"/>
      </w:pPr>
      <w:r>
        <w:tab/>
      </w:r>
      <w:r w:rsidR="00615064" w:rsidRPr="00063D7A">
        <w:t>„</w:t>
      </w:r>
      <w:r w:rsidR="007B1EB4">
        <w:t>I.</w:t>
      </w:r>
      <w:r w:rsidR="007B1EB4">
        <w:tab/>
        <w:t xml:space="preserve">Temeljem čl. 115. st. 1. Stečajnog zakona (Narodne novine broj 71/15, dalje: SZ) pokreće se prethodni postupak radi utvrđivanja pretpostavki za otvaranje stečajnog postupka nad dužnikom društvom G.B. TREND d.o.o. Barban, Manjadvorci 62, OIB: 75210431944, te se određuje ročište radi očitovanja o prijedlogu za otvaranje stečajnoga postupka (čl. 123. SZ-a) i radi rasprave o pretpostavkama za otvaranje stečajnoga postupka (čl. 128. st. 1. SZ-a) za dan </w:t>
      </w:r>
    </w:p>
    <w:p w:rsidRDefault="007B1EB4" w:rsidP="007B1EB4" w:rsidR="007B1EB4">
      <w:pPr>
        <w:ind w:right="-2"/>
        <w:jc w:val="both"/>
      </w:pPr>
      <w:r>
        <w:tab/>
        <w:t>15. ožujka 2017. u 12:20 sati, u Trgovačkom sudu u Pazinu, Dršćevka 1, sudnica 1,</w:t>
      </w:r>
    </w:p>
    <w:p w:rsidRDefault="007B1EB4" w:rsidP="007B1EB4" w:rsidR="007B1EB4">
      <w:pPr>
        <w:ind w:right="-2"/>
        <w:jc w:val="both"/>
      </w:pPr>
      <w:r>
        <w:t>na koje se pozivaju:</w:t>
      </w:r>
    </w:p>
    <w:p w:rsidRDefault="007B1EB4" w:rsidP="007B1EB4" w:rsidR="007B1EB4">
      <w:pPr>
        <w:ind w:right="-2"/>
        <w:jc w:val="both"/>
      </w:pPr>
      <w:r>
        <w:tab/>
      </w:r>
      <w:r>
        <w:tab/>
        <w:t>-  predlagatelj,</w:t>
      </w:r>
    </w:p>
    <w:p w:rsidRDefault="007B1EB4" w:rsidP="007B1EB4" w:rsidR="007B1EB4">
      <w:pPr>
        <w:ind w:right="-2"/>
        <w:jc w:val="both"/>
      </w:pPr>
      <w:r>
        <w:tab/>
      </w:r>
      <w:r>
        <w:tab/>
        <w:t xml:space="preserve">-  dužnik, </w:t>
      </w:r>
    </w:p>
    <w:p w:rsidRDefault="007B1EB4" w:rsidP="007B1EB4" w:rsidR="007B1EB4">
      <w:pPr>
        <w:ind w:right="-2"/>
        <w:jc w:val="both"/>
      </w:pPr>
      <w:r>
        <w:tab/>
      </w:r>
      <w:r>
        <w:tab/>
        <w:t>- zakonski zastupnik dužnika Gordana Brgić iz Marčane, Marčana 113.</w:t>
      </w:r>
    </w:p>
    <w:p w:rsidRDefault="007B1EB4" w:rsidP="007B1EB4" w:rsidR="007B1EB4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7B1EB4" w:rsidP="007B1EB4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7B1EB4">
        <w:t>09</w:t>
      </w:r>
      <w:r w:rsidR="00F64C95">
        <w:t xml:space="preserve">. </w:t>
      </w:r>
      <w:r w:rsidR="007B1EB4">
        <w:t>veljače</w:t>
      </w:r>
      <w:r w:rsidR="006F60C0">
        <w:t xml:space="preserve">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7B1EB4" w:rsidR="007B1EB4">
      <w:pPr>
        <w:jc w:val="both"/>
      </w:pPr>
      <w:r w:rsidRPr="00063D7A">
        <w:tab/>
      </w:r>
      <w:r w:rsidR="00090A50" w:rsidRPr="00063D7A">
        <w:t>Na ročišt</w:t>
      </w:r>
      <w:r w:rsidR="007B1EB4">
        <w:t>u</w:t>
      </w:r>
      <w:r w:rsidR="00090A50" w:rsidRPr="00063D7A">
        <w:t xml:space="preserve"> </w:t>
      </w:r>
      <w:r w:rsidR="00F64C95">
        <w:t xml:space="preserve">od </w:t>
      </w:r>
      <w:r w:rsidR="006F60C0">
        <w:t>15</w:t>
      </w:r>
      <w:r w:rsidR="00F64C95" w:rsidRPr="00042A52">
        <w:t xml:space="preserve">. </w:t>
      </w:r>
      <w:r w:rsidR="006F60C0">
        <w:t xml:space="preserve">ožujka </w:t>
      </w:r>
      <w:r w:rsidR="00F64C95">
        <w:t>201</w:t>
      </w:r>
      <w:r w:rsidR="00786017">
        <w:t>7</w:t>
      </w:r>
      <w:r w:rsidR="00F64C95">
        <w:t>.</w:t>
      </w:r>
      <w:r w:rsidR="007B1EB4">
        <w:t xml:space="preserve"> punomoćnik dužnika i zakonske zastupnice dužnika Gordane Brgić naveo je da u spis predmeta dostavlja popis imovine i obveza prema čl. 17. Stečajnog zakona, a iz kojih je razvidno da dužnik nema vrjednije imovine. Osim imovine navedene u popisu dužnik kao tužitelj u predmetu koji se vodi pred Trgovačkim sudom u Pazinu pod posl. br. P-372/16 od tuženika Mercator-H d.o.o. Sesvete potražuje iznos od 100.000,00 kuna. Taj je postupak još u tijeku te nije određeno niti pripremno  ročište. U spis predmeta dostavlja se tužba i odgovor na tužbu iz tog predmeta. Inače, Mercator-H d.o.o. Sesvete je protiv dužnika pokrenuo ovrhu radi isplate iznosa od 81.721,00 kune sa pripadajućim kamatama a dužnik je u predmetu koji se pred Općinskim sudom u Puli vodi pod posl. br. Ovr-6980/16 protiv rješenja o ovrsi izjavio pravodobnu žalbu o kojoj nije odlučeno. U spis predmeta dostavlja se rješenje o ovrsi te žalba dužnika protiv istoga. Dužnikov račun je u blokadi i dužnik nije u mogućnosti podmiriti potraživanja koja su evidentirana u očevidniku redoslijeda osnova za plaćanje.</w:t>
      </w:r>
      <w:r w:rsidR="008D4A8D" w:rsidRPr="00063D7A">
        <w:tab/>
      </w:r>
    </w:p>
    <w:p w:rsidRDefault="007B1EB4" w:rsidP="007B1EB4" w:rsidR="00BA018B" w:rsidRPr="00063D7A">
      <w:pPr>
        <w:jc w:val="both"/>
      </w:pPr>
      <w:r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F60C0">
        <w:t>15</w:t>
      </w:r>
      <w:r w:rsidR="00FE408C" w:rsidRPr="00063D7A">
        <w:t xml:space="preserve">. </w:t>
      </w:r>
      <w:r w:rsidR="006F60C0">
        <w:t xml:space="preserve">ožujka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4C5F75">
        <w:t>, v.r.</w:t>
      </w:r>
    </w:p>
    <w:p w:rsidRDefault="002D2F98" w:rsidP="00CC5545" w:rsidR="002D2F98" w:rsidRPr="00063D7A">
      <w:pPr>
        <w:jc w:val="both"/>
      </w:pPr>
    </w:p>
    <w:p w:rsidRDefault="002D2F98" w:rsidP="00CC5545" w:rsidR="002D2F98">
      <w:pPr>
        <w:jc w:val="both"/>
      </w:pPr>
    </w:p>
    <w:p w:rsidRDefault="006432D1" w:rsidP="00CC5545" w:rsidR="006432D1">
      <w:pPr>
        <w:jc w:val="both"/>
      </w:pPr>
    </w:p>
    <w:p w:rsidRDefault="006432D1" w:rsidP="00CC5545" w:rsidR="006432D1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7B1EB4">
      <w:pPr>
        <w:jc w:val="both"/>
      </w:pPr>
      <w:r w:rsidRPr="00063D7A">
        <w:t xml:space="preserve">         </w:t>
      </w:r>
      <w:r w:rsidR="007B1EB4" w:rsidRPr="00063D7A">
        <w:t xml:space="preserve">- e-oglasna ploča suda </w:t>
      </w:r>
      <w:r w:rsidR="007B1EB4">
        <w:t>15</w:t>
      </w:r>
      <w:r w:rsidR="007B1EB4" w:rsidRPr="00063D7A">
        <w:t xml:space="preserve">. </w:t>
      </w:r>
      <w:r w:rsidR="007B1EB4">
        <w:t xml:space="preserve">ožujka </w:t>
      </w:r>
      <w:r w:rsidR="007B1EB4" w:rsidRPr="00063D7A">
        <w:t>201</w:t>
      </w:r>
      <w:r w:rsidR="007B1EB4">
        <w:t>7</w:t>
      </w:r>
      <w:r w:rsidR="007B1EB4" w:rsidRPr="00063D7A">
        <w:t>. (čl. 132. st. 3. SZ-a)</w:t>
      </w:r>
    </w:p>
    <w:p w:rsidRDefault="007B1EB4" w:rsidP="00CC5545" w:rsidR="00CC5545" w:rsidRPr="00063D7A">
      <w:pPr>
        <w:jc w:val="both"/>
      </w:pPr>
      <w:r>
        <w:t xml:space="preserve">         </w:t>
      </w:r>
      <w:r w:rsidR="00CC5545" w:rsidRPr="00063D7A">
        <w:t>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7B1EB4">
        <w:t xml:space="preserve"> po pun. </w:t>
      </w:r>
      <w:r w:rsidR="007B1EB4" w:rsidRPr="004502EF">
        <w:t>Mari</w:t>
      </w:r>
      <w:r w:rsidR="007B1EB4">
        <w:t>ju</w:t>
      </w:r>
      <w:r w:rsidR="007B1EB4" w:rsidRPr="004502EF">
        <w:t xml:space="preserve"> Biondić</w:t>
      </w:r>
      <w:r w:rsidR="007B1EB4">
        <w:t>u</w:t>
      </w:r>
      <w:r w:rsidR="007B1EB4" w:rsidRPr="004502EF">
        <w:t>, odvjetnik</w:t>
      </w:r>
      <w:r w:rsidR="007B1EB4">
        <w:t>u</w:t>
      </w:r>
      <w:r w:rsidR="007B1EB4" w:rsidRPr="004502EF">
        <w:t xml:space="preserve"> u Puli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</w:p>
    <w:p w:rsidRDefault="001C2FAD" w:rsidP="002D2F98" w:rsidR="001C2FAD">
      <w:pPr>
        <w:jc w:val="both"/>
      </w:pPr>
    </w:p>
    <w:p w:rsidRDefault="001C2FAD" w:rsidP="007B1EB4" w:rsidR="00057E97" w:rsidRPr="00063D7A">
      <w:pPr>
        <w:jc w:val="both"/>
      </w:pPr>
      <w:r>
        <w:t>Kal. 30 dana.</w:t>
      </w:r>
    </w:p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FD" w:rsidR="00FF79FD">
      <w:r>
        <w:separator/>
      </w:r>
    </w:p>
  </w:endnote>
  <w:endnote w:id="0" w:type="continuationSeparator">
    <w:p w:rsidRDefault="00FF79FD" w:rsidR="00FF7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FD" w:rsidR="00FF79FD">
      <w:r>
        <w:separator/>
      </w:r>
    </w:p>
  </w:footnote>
  <w:footnote w:id="0" w:type="continuationSeparator">
    <w:p w:rsidRDefault="00FF79FD" w:rsidR="00FF7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F7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B1EB4" w:rsidRPr="007B1EB4">
      <w:rPr>
        <w:sz w:val="23"/>
        <w:szCs w:val="23"/>
      </w:rPr>
      <w:t>Posl. br. 10 St-64/17-15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B1EB4">
      <w:rPr>
        <w:sz w:val="23"/>
        <w:szCs w:val="23"/>
      </w:rPr>
      <w:t>64</w:t>
    </w:r>
    <w:r w:rsidR="00AC4D95" w:rsidRPr="00AC4D95">
      <w:rPr>
        <w:sz w:val="23"/>
        <w:szCs w:val="23"/>
      </w:rPr>
      <w:t>/1</w:t>
    </w:r>
    <w:r w:rsidR="007B1EB4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7B1EB4">
      <w:rPr>
        <w:sz w:val="23"/>
        <w:szCs w:val="23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3A0D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C5F75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32D1"/>
    <w:rsid w:val="00645740"/>
    <w:rsid w:val="00647B00"/>
    <w:rsid w:val="00656AE4"/>
    <w:rsid w:val="00685C46"/>
    <w:rsid w:val="006A66BF"/>
    <w:rsid w:val="006A6A10"/>
    <w:rsid w:val="006E388C"/>
    <w:rsid w:val="006E422B"/>
    <w:rsid w:val="006F60C0"/>
    <w:rsid w:val="006F7785"/>
    <w:rsid w:val="00700FDC"/>
    <w:rsid w:val="0070308E"/>
    <w:rsid w:val="00712BD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EB4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3CE7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9D6BEC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1538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09B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5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5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G.B. TREND d.o.o. BARBAN</izvorni_sadrzaj>
    <derivirana_varijabla naziv="DomainObject.Predmet.ProtustrankaFormated_1">  G.B. TREND d.o.o. BARBAN</derivirana_varijabla>
  </DomainObject.Predmet.ProtustrankaFormated>
  <DomainObject.Predmet.ProtustrankaFormatedOIB>
    <izvorni_sadrzaj>  G.B. TREND d.o.o. BARBAN, OIB 75210431944</izvorni_sadrzaj>
    <derivirana_varijabla naziv="DomainObject.Predmet.ProtustrankaFormatedOIB_1">  G.B. TREND d.o.o. BARBAN, OIB 75210431944</derivirana_varijabla>
  </DomainObject.Predmet.ProtustrankaFormatedOIB>
  <DomainObject.Predmet.ProtustrankaFormatedWithAdress>
    <izvorni_sadrzaj> G.B. TREND d.o.o. BARBAN, Manjadvorci 62, 52207 Barban</izvorni_sadrzaj>
    <derivirana_varijabla naziv="DomainObject.Predmet.ProtustrankaFormatedWithAdress_1"> G.B. TREND d.o.o. BARBAN, Manjadvorci 62, 52207 Barban</derivirana_varijabla>
  </DomainObject.Predmet.ProtustrankaFormatedWithAdress>
  <DomainObject.Predmet.ProtustrankaFormatedWithAdressOIB>
    <izvorni_sadrzaj> G.B. TREND d.o.o. BARBAN, OIB 75210431944, Manjadvorci 62, 52207 Barban</izvorni_sadrzaj>
    <derivirana_varijabla naziv="DomainObject.Predmet.ProtustrankaFormatedWithAdressOIB_1"> G.B. TREND d.o.o. BARBAN, OIB 75210431944, Manjadvorci 62, 52207 Barban</derivirana_varijabla>
  </DomainObject.Predmet.ProtustrankaFormatedWithAdressOIB>
  <DomainObject.Predmet.ProtustrankaWithAdress>
    <izvorni_sadrzaj>G.B. TREND d.o.o. BARBAN Manjadvorci 62, 52207 Barban</izvorni_sadrzaj>
    <derivirana_varijabla naziv="DomainObject.Predmet.ProtustrankaWithAdress_1">G.B. TREND d.o.o. BARBAN Manjadvorci 62, 52207 Barban</derivirana_varijabla>
  </DomainObject.Predmet.ProtustrankaWithAdress>
  <DomainObject.Predmet.ProtustrankaWithAdressOIB>
    <izvorni_sadrzaj>G.B. TREND d.o.o. BARBAN, OIB 75210431944, Manjadvorci 62, 52207 Barban</izvorni_sadrzaj>
    <derivirana_varijabla naziv="DomainObject.Predmet.ProtustrankaWithAdressOIB_1">G.B. TREND d.o.o. BARBAN, OIB 75210431944, Manjadvorci 62, 52207 Barban</derivirana_varijabla>
  </DomainObject.Predmet.ProtustrankaWithAdressOIB>
  <DomainObject.Predmet.ProtustrankaNazivFormated>
    <izvorni_sadrzaj>G.B. TREND d.o.o. BARBAN</izvorni_sadrzaj>
    <derivirana_varijabla naziv="DomainObject.Predmet.ProtustrankaNazivFormated_1">G.B. TREND d.o.o. BARBAN</derivirana_varijabla>
  </DomainObject.Predmet.ProtustrankaNazivFormated>
  <DomainObject.Predmet.ProtustrankaNazivFormatedOIB>
    <izvorni_sadrzaj>G.B. TREND d.o.o. BARBAN, OIB 75210431944</izvorni_sadrzaj>
    <derivirana_varijabla naziv="DomainObject.Predmet.ProtustrankaNazivFormatedOIB_1">G.B. TREND d.o.o. BARBAN, OIB 75210431944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125741.48</izvorni_sadrzaj>
    <derivirana_varijabla naziv="DomainObject.Predmet.TrenutnaVrijednost_1">125741.48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G.B. TREND d.o.o. BARBAN</item>
    </izvorni_sadrzaj>
    <derivirana_varijabla naziv="DomainObject.Predmet.ProtuStrankaListFormated_1">
      <item>G.B. TREND d.o.o. BARBAN</item>
    </derivirana_varijabla>
  </DomainObject.Predmet.ProtuStrankaListFormated>
  <DomainObject.Predmet.ProtuStrankaListFormatedOIB>
    <izvorni_sadrzaj>
      <item>G.B. TREND d.o.o. BARBAN, OIB 75210431944</item>
    </izvorni_sadrzaj>
    <derivirana_varijabla naziv="DomainObject.Predmet.ProtuStrankaListFormatedOIB_1">
      <item>G.B. TREND d.o.o. BARBAN, OIB 75210431944</item>
    </derivirana_varijabla>
  </DomainObject.Predmet.ProtuStrankaListFormatedOIB>
  <DomainObject.Predmet.ProtuStrankaListFormatedWithAdress>
    <izvorni_sadrzaj>
      <item>G.B. TREND d.o.o. BARBAN, Manjadvorci 62, 52207 Barban</item>
    </izvorni_sadrzaj>
    <derivirana_varijabla naziv="DomainObject.Predmet.ProtuStrankaListFormatedWithAdress_1">
      <item>G.B. TREND d.o.o. BARBAN, Manjadvorci 62, 52207 Barban</item>
    </derivirana_varijabla>
  </DomainObject.Predmet.ProtuStrankaListFormatedWithAdress>
  <DomainObject.Predmet.ProtuStrankaListFormatedWithAdressOIB>
    <izvorni_sadrzaj>
      <item>G.B. TREND d.o.o. BARBAN, OIB 75210431944, Manjadvorci 62, 52207 Barban</item>
    </izvorni_sadrzaj>
    <derivirana_varijabla naziv="DomainObject.Predmet.ProtuStrankaListFormatedWithAdressOIB_1">
      <item>G.B. TREND d.o.o. BARBAN, OIB 75210431944, Manjadvorci 62, 52207 Barban</item>
    </derivirana_varijabla>
  </DomainObject.Predmet.ProtuStrankaListFormatedWithAdressOIB>
  <DomainObject.Predmet.ProtuStrankaListNazivFormated>
    <izvorni_sadrzaj>
      <item>G.B. TREND d.o.o. BARBAN</item>
    </izvorni_sadrzaj>
    <derivirana_varijabla naziv="DomainObject.Predmet.ProtuStrankaListNazivFormated_1">
      <item>G.B. TREND d.o.o. BARBAN</item>
    </derivirana_varijabla>
  </DomainObject.Predmet.ProtuStrankaListNazivFormated>
  <DomainObject.Predmet.ProtuStrankaListNazivFormatedOIB>
    <izvorni_sadrzaj>
      <item>G.B. TREND d.o.o. BARBAN, OIB 75210431944</item>
    </izvorni_sadrzaj>
    <derivirana_varijabla naziv="DomainObject.Predmet.ProtuStrankaListNazivFormatedOIB_1">
      <item>G.B. TREND d.o.o. BARBAN, OIB 75210431944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G.B. TREND d.o.o. BARBAN</izvorni_sadrzaj>
    <derivirana_varijabla naziv="DomainObject.Predmet.ProtustrankaIDrugi_1">G.B. TREND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G.B. TREND d.o.o. BARBAN, OIB 75210431944, Manjadvorci 62, 52207 Barban</izvorni_sadrzaj>
    <derivirana_varijabla naziv="DomainObject.Predmet.ProtustrankaIDrugiAdressOIB_1">G.B. TREND d.o.o. BARBAN, OIB 75210431944, Manjadvorci 62,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G.B. TREND d.o.o. BARBAN</item>
    </izvorni_sadrzaj>
    <derivirana_varijabla naziv="DomainObject.Predmet.SudioniciListNaziv_1">
      <item>FINANCIJSKA AGENCIJA, RC RIJEKA, PODRUŽNICA PULA, PULA</item>
      <item>G.B. TREND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G.B. TREND d.o.o. BARBAN, OIB 75210431944, Manjadvorci 62,52207 Barban</item>
    </izvorni_sadrzaj>
    <derivirana_varijabla naziv="DomainObject.Predmet.SudioniciListAdressOIB_1">
      <item>FINANCIJSKA AGENCIJA, RC RIJEKA, PODRUŽNICA PULA, PULA, OIB 85821130368, Giardini 5,52100 Pula</item>
      <item>G.B. TREND d.o.o. BARBAN, OIB 75210431944, Manjadvorci 62,52207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75210431944</item>
    </izvorni_sadrzaj>
    <derivirana_varijabla naziv="DomainObject.Predmet.SudioniciListNazivOIB_1">
      <item>, OIB 85821130368</item>
      <item>, OIB 75210431944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0E586-94D8-4960-A191-4A1135902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4116</properties:Characters>
  <properties:Lines>95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2017-03-15T12:29:00Z</dcterms:created>
  <dc:creator>msimicic</dc:creator>
  <cp:lastModifiedBy>Sanja Lakošeljac</cp:lastModifiedBy>
  <cp:lastPrinted>2017-03-15T08:47:00Z</cp:lastPrinted>
  <dcterms:modified xmlns:xsi="http://www.w3.org/2001/XMLSchema-instance" xsi:type="dcterms:W3CDTF">2017-03-15T12:32:00Z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