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8a36" w14:paraId="bc28a36" w:rsidRDefault="001A74A7" w:rsidP="001A74A7" w:rsidR="001A74A7">
      <w:pPr>
        <w:jc w:val="right"/>
        <w15:collapsed w:val="false"/>
        <w:rPr>
          <w:b/>
        </w:rPr>
      </w:pPr>
    </w:p>
    <w:p w:rsidRDefault="001A74A7" w:rsidP="001A74A7" w:rsidR="001A74A7">
      <w:pPr>
        <w:jc w:val="right"/>
        <w:rPr>
          <w:b/>
        </w:rPr>
      </w:pPr>
      <w:bookmarkStart w:name="_GoBack" w:id="0"/>
      <w:bookmarkEnd w:id="0"/>
      <w:r>
        <w:rPr>
          <w:b/>
        </w:rPr>
        <w:t>3</w:t>
      </w:r>
      <w:r>
        <w:rPr>
          <w:b/>
        </w:rPr>
        <w:t xml:space="preserve"> St-1018/2016-6</w:t>
      </w:r>
    </w:p>
    <w:p w:rsidRDefault="001A74A7" w:rsidP="001A74A7" w:rsidR="001A74A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1A74A7" w:rsidP="001A74A7" w:rsidR="001A74A7">
      <w:pPr>
        <w:jc w:val="center"/>
        <w:rPr>
          <w:b/>
        </w:rPr>
      </w:pPr>
      <w:r>
        <w:rPr>
          <w:b/>
        </w:rPr>
        <w:t>R J E Š E N J E</w:t>
      </w:r>
    </w:p>
    <w:p w:rsidRDefault="001A74A7" w:rsidP="001A74A7" w:rsidR="001A74A7">
      <w:pPr>
        <w:ind w:firstLine="708"/>
        <w:jc w:val="both"/>
      </w:pPr>
      <w:r>
        <w:t xml:space="preserve">TRGOVAČKI SUD U BJELOVARU, OIB 07942269267, po stečajnom sucu Sanjani Zorinc odlučujući po prijedlogu Republike Hrvatske, Ministarstva financija, Porezne uprave, Područnog ureda Sjeverna Hrvatska, koju zastupa Županijsko državno odvjetništvo u Bjelovaru, za otvaranje stečajnog postupka nad dužnikom NERA d.o.o. iz </w:t>
      </w:r>
      <w:proofErr w:type="spellStart"/>
      <w:r>
        <w:t>Kaniške</w:t>
      </w:r>
      <w:proofErr w:type="spellEnd"/>
      <w:r>
        <w:t xml:space="preserve"> Ive, </w:t>
      </w:r>
      <w:proofErr w:type="spellStart"/>
      <w:r>
        <w:t>Kaniška</w:t>
      </w:r>
      <w:proofErr w:type="spellEnd"/>
      <w:r>
        <w:t xml:space="preserve"> Iva 160, OIB 59706452349, MBS 010079570,  dana 20. listopada 2016. godine </w:t>
      </w:r>
    </w:p>
    <w:p w:rsidRDefault="001A74A7" w:rsidP="001A74A7" w:rsidR="001A74A7">
      <w:pPr>
        <w:jc w:val="center"/>
        <w:rPr>
          <w:b/>
        </w:rPr>
      </w:pPr>
      <w:r>
        <w:rPr>
          <w:b/>
        </w:rPr>
        <w:t>r i j e š i o  j e</w:t>
      </w:r>
    </w:p>
    <w:p w:rsidRDefault="001A74A7" w:rsidP="001A74A7" w:rsidR="001A74A7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30.000,00 kn. </w:t>
      </w:r>
    </w:p>
    <w:p w:rsidRDefault="001A74A7" w:rsidP="001A74A7" w:rsidR="001A74A7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1A74A7" w:rsidP="001A74A7" w:rsidR="001A74A7">
      <w:pPr>
        <w:jc w:val="center"/>
      </w:pPr>
      <w:r>
        <w:rPr>
          <w:b/>
        </w:rPr>
        <w:t>Obrazloženje</w:t>
      </w:r>
    </w:p>
    <w:p w:rsidRDefault="001A74A7" w:rsidP="001A74A7" w:rsidR="001A74A7">
      <w:pPr>
        <w:jc w:val="both"/>
      </w:pPr>
      <w:r>
        <w:tab/>
        <w:t xml:space="preserve">Budući da iz izvješća dužnika od 16. lipnja 2016. godine,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1A74A7" w:rsidP="001A74A7" w:rsidR="001A74A7">
      <w:pPr>
        <w:jc w:val="center"/>
      </w:pPr>
      <w:r>
        <w:t xml:space="preserve">U Bjelovaru, 20. listopada 2016. godine </w:t>
      </w:r>
    </w:p>
    <w:p w:rsidRDefault="001A74A7" w:rsidP="001A74A7" w:rsidR="001A74A7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1A74A7" w:rsidP="001A74A7" w:rsidR="001A74A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1A74A7" w:rsidP="001A74A7" w:rsidR="001A74A7">
      <w:pPr>
        <w:jc w:val="both"/>
      </w:pPr>
    </w:p>
    <w:p w:rsidRDefault="001A74A7" w:rsidP="001A74A7" w:rsidR="001A74A7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1A74A7" w:rsidP="001A74A7" w:rsidR="001A74A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A74A7" w:rsidP="001A74A7" w:rsidR="001A74A7">
      <w:pPr>
        <w:pStyle w:val="Bezproreda"/>
      </w:pPr>
      <w:r>
        <w:t>Dna: e-oglasna ploča</w:t>
      </w:r>
    </w:p>
    <w:p w:rsidRDefault="001A74A7" w:rsidP="001A74A7" w:rsidR="00DA0242">
      <w:pPr>
        <w:pStyle w:val="Bezproreda"/>
      </w:pPr>
      <w:proofErr w:type="spellStart"/>
      <w:r>
        <w:t>Bj</w:t>
      </w:r>
      <w:proofErr w:type="spellEnd"/>
      <w:r>
        <w:t>. 20.10.2016.</w:t>
      </w:r>
      <w:r w:rsidR="00937FF9"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4A7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495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St-1018/2016-6</izvorni_sadrzaj>
    <derivirana_varijabla naziv="DomainObject.Oznaka_1">St-1018/2016-6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St-1018/2016</izvorni_sadrzaj>
    <derivirana_varijabla naziv="DomainObject.Predmet.OznakaBroj_1">St-1018/2016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NERA društvo s ograničenom odgovornošću za proizvodnju, trgovinu i usluge, Kaniška Iva</izvorni_sadrzaj>
    <derivirana_varijabla naziv="DomainObject.Predmet.ProtustrankaFormated_1">  NERA društvo s ograničenom odgovornošću za proizvodnju, trgovinu i usluge, Kaniška Iva</derivirana_varijabla>
  </DomainObject.Predmet.ProtustrankaFormated>
  <DomainObject.Predmet.ProtustrankaFormatedOIB>
    <izvorni_sadrzaj>  NERA društvo s ograničenom odgovornošću za proizvodnju, trgovinu i usluge, Kaniška Iva, OIB 59706452349</izvorni_sadrzaj>
    <derivirana_varijabla naziv="DomainObject.Predmet.ProtustrankaFormatedOIB_1">  NERA društvo s ograničenom odgovornošću za proizvodnju, trgovinu i usluge, Kaniška Iva, OIB 59706452349</derivirana_varijabla>
  </DomainObject.Predmet.ProtustrankaFormatedOIB>
  <DomainObject.Predmet.ProtustrankaFormatedWithAdress>
    <izvorni_sadrzaj> NERA društvo s ograničenom odgovornošću za proizvodnju, trgovinu i usluge, Kaniška Iva, Kaniška Iva 160, 43280 Kaniška Iva</izvorni_sadrzaj>
    <derivirana_varijabla naziv="DomainObject.Predmet.ProtustrankaFormatedWithAdress_1"> NERA društvo s ograničenom odgovornošću za proizvodnju, trgovinu i usluge, Kaniška Iva, Kaniška Iva 160, 43280 Kaniška Iva</derivirana_varijabla>
  </DomainObject.Predmet.ProtustrankaFormatedWithAdress>
  <DomainObject.Predmet.ProtustrankaFormatedWithAdressOIB>
    <izvorni_sadrzaj> NERA društvo s ograničenom odgovornošću za proizvodnju, trgovinu i usluge, Kaniška Iva, OIB 59706452349, Kaniška Iva 160, 43280 Kaniška Iva</izvorni_sadrzaj>
    <derivirana_varijabla naziv="DomainObject.Predmet.ProtustrankaFormatedWithAdressOIB_1"> NERA društvo s ograničenom odgovornošću za proizvodnju, trgovinu i usluge, Kaniška Iva, OIB 59706452349, Kaniška Iva 160, 43280 Kaniška Iva</derivirana_varijabla>
  </DomainObject.Predmet.ProtustrankaFormatedWithAdressOIB>
  <DomainObject.Predmet.ProtustrankaWithAdress>
    <izvorni_sadrzaj>NERA društvo s ograničenom odgovornošću za proizvodnju, trgovinu i usluge, Kaniška Iva Kaniška Iva 160, 43280 Kaniška Iva</izvorni_sadrzaj>
    <derivirana_varijabla naziv="DomainObject.Predmet.ProtustrankaWithAdress_1">NERA društvo s ograničenom odgovornošću za proizvodnju, trgovinu i usluge, Kaniška Iva Kaniška Iva 160, 43280 Kaniška Iva</derivirana_varijabla>
  </DomainObject.Predmet.ProtustrankaWithAdress>
  <DomainObject.Predmet.ProtustrankaWithAdressOIB>
    <izvorni_sadrzaj>NERA društvo s ograničenom odgovornošću za proizvodnju, trgovinu i usluge, Kaniška Iva, OIB 59706452349, Kaniška Iva 160, 43280 Kaniška Iva</izvorni_sadrzaj>
    <derivirana_varijabla naziv="DomainObject.Predmet.ProtustrankaWithAdressOIB_1">NERA društvo s ograničenom odgovornošću za proizvodnju, trgovinu i usluge, Kaniška Iva, OIB 59706452349, Kaniška Iva 160, 43280 Kaniška Iva</derivirana_varijabla>
  </DomainObject.Predmet.ProtustrankaWithAdressOIB>
  <DomainObject.Predmet.ProtustrankaNazivFormated>
    <izvorni_sadrzaj>NERA društvo s ograničenom odgovornošću za proizvodnju, trgovinu i usluge, Kaniška Iva</izvorni_sadrzaj>
    <derivirana_varijabla naziv="DomainObject.Predmet.ProtustrankaNazivFormated_1">NERA društvo s ograničenom odgovornošću za proizvodnju, trgovinu i usluge, Kaniška Iva</derivirana_varijabla>
  </DomainObject.Predmet.ProtustrankaNazivFormated>
  <DomainObject.Predmet.ProtustrankaNazivFormatedOIB>
    <izvorni_sadrzaj>NERA društvo s ograničenom odgovornošću za proizvodnju, trgovinu i usluge, Kaniška Iva, OIB 59706452349</izvorni_sadrzaj>
    <derivirana_varijabla naziv="DomainObject.Predmet.ProtustrankaNazivFormatedOIB_1">NERA društvo s ograničenom odgovornošću za proizvodnju, trgovinu i usluge, Kaniška Iva, OIB 59706452349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NERA društvo s ograničenom odgovornošću za proizvodnju, trgovinu i usluge, Kaniška Iva</item>
    </izvorni_sadrzaj>
    <derivirana_varijabla naziv="DomainObject.Predmet.ProtuStrankaListFormated_1">
      <item>NERA društvo s ograničenom odgovornošću za proizvodnju, trgovinu i usluge, Kaniška Iva</item>
    </derivirana_varijabla>
  </DomainObject.Predmet.ProtuStrankaListFormated>
  <DomainObject.Predmet.ProtuStrankaListFormatedOIB>
    <izvorni_sadrzaj>
      <item>NERA društvo s ograničenom odgovornošću za proizvodnju, trgovinu i usluge, Kaniška Iva, OIB 59706452349</item>
    </izvorni_sadrzaj>
    <derivirana_varijabla naziv="DomainObject.Predmet.ProtuStrankaListFormatedOIB_1">
      <item>NERA društvo s ograničenom odgovornošću za proizvodnju, trgovinu i usluge, Kaniška Iva, OIB 59706452349</item>
    </derivirana_varijabla>
  </DomainObject.Predmet.ProtuStrankaListFormatedOIB>
  <DomainObject.Predmet.ProtuStrankaListFormatedWithAdress>
    <izvorni_sadrzaj>
      <item>NERA društvo s ograničenom odgovornošću za proizvodnju, trgovinu i usluge, Kaniška Iva, Kaniška Iva 160, 43280 Kaniška Iva</item>
    </izvorni_sadrzaj>
    <derivirana_varijabla naziv="DomainObject.Predmet.ProtuStrankaListFormatedWithAdress_1">
      <item>NERA društvo s ograničenom odgovornošću za proizvodnju, trgovinu i usluge, Kaniška Iva, Kaniška Iva 160, 43280 Kaniška Iva</item>
    </derivirana_varijabla>
  </DomainObject.Predmet.ProtuStrankaListFormatedWithAdress>
  <DomainObject.Predmet.ProtuStrankaListFormatedWithAdressOIB>
    <izvorni_sadrzaj>
      <item>NERA društvo s ograničenom odgovornošću za proizvodnju, trgovinu i usluge, Kaniška Iva, OIB 59706452349, Kaniška Iva 160, 43280 Kaniška Iva</item>
    </izvorni_sadrzaj>
    <derivirana_varijabla naziv="DomainObject.Predmet.ProtuStrankaListFormatedWithAdressOIB_1">
      <item>NERA društvo s ograničenom odgovornošću za proizvodnju, trgovinu i usluge, Kaniška Iva, OIB 59706452349, Kaniška Iva 160, 43280 Kaniška Iva</item>
    </derivirana_varijabla>
  </DomainObject.Predmet.ProtuStrankaListFormatedWithAdressOIB>
  <DomainObject.Predmet.ProtuStrankaListNazivFormated>
    <izvorni_sadrzaj>
      <item>NERA društvo s ograničenom odgovornošću za proizvodnju, trgovinu i usluge, Kaniška Iva</item>
    </izvorni_sadrzaj>
    <derivirana_varijabla naziv="DomainObject.Predmet.ProtuStrankaListNazivFormated_1">
      <item>NERA društvo s ograničenom odgovornošću za proizvodnju, trgovinu i usluge, Kaniška Iva</item>
    </derivirana_varijabla>
  </DomainObject.Predmet.ProtuStrankaListNazivFormated>
  <DomainObject.Predmet.ProtuStrankaListNazivFormatedOIB>
    <izvorni_sadrzaj>
      <item>NERA društvo s ograničenom odgovornošću za proizvodnju, trgovinu i usluge, Kaniška Iva, OIB 59706452349</item>
    </izvorni_sadrzaj>
    <derivirana_varijabla naziv="DomainObject.Predmet.ProtuStrankaListNazivFormatedOIB_1">
      <item>NERA društvo s ograničenom odgovornošću za proizvodnju, trgovinu i usluge, Kaniška Iva, OIB 59706452349</item>
    </derivirana_varijabla>
  </DomainObject.Predmet.ProtuStrankaListNazivFormatedOIB>
  <DomainObject.Predmet.OstaliListFormated>
    <izvorni_sadrzaj>
      <item>MILUNKA MUDRINJAK</item>
      <item>Županijsko državno odvjetništvo u Bjelovaru</item>
    </izvorni_sadrzaj>
    <derivirana_varijabla naziv="DomainObject.Predmet.OstaliListFormated_1">
      <item>MILUNKA MUDRINJAK</item>
      <item>Županijsko državno odvjetništvo u Bjelovaru</item>
    </derivirana_varijabla>
  </DomainObject.Predmet.OstaliListFormated>
  <DomainObject.Predmet.OstaliListFormatedOIB>
    <izvorni_sadrzaj>
      <item>MILUNKA MUDRINJAK, OIB 46247885970</item>
      <item>Županijsko državno odvjetništvo u Bjelovaru</item>
    </izvorni_sadrzaj>
    <derivirana_varijabla naziv="DomainObject.Predmet.OstaliListFormatedOIB_1">
      <item>MILUNKA MUDRINJAK, OIB 46247885970</item>
      <item>Županijsko državno odvjetništvo u Bjelovaru</item>
    </derivirana_varijabla>
  </DomainObject.Predmet.OstaliListFormatedOIB>
  <DomainObject.Predmet.OstaliListFormatedWithAdress>
    <izvorni_sadrzaj>
      <item>MILUNKA MUDRINJAK, Kaniška Iva 160, 43280 Kaniška Iva</item>
      <item>Županijsko državno odvjetništvo u Bjelovaru</item>
    </izvorni_sadrzaj>
    <derivirana_varijabla naziv="DomainObject.Predmet.OstaliListFormatedWithAdress_1">
      <item>MILUNKA MUDRINJAK, Kaniška Iva 160, 43280 Kaniška Iva</item>
      <item>Županijsko državno odvjetništvo u Bjelovaru</item>
    </derivirana_varijabla>
  </DomainObject.Predmet.OstaliListFormatedWithAdress>
  <DomainObject.Predmet.OstaliListFormatedWithAdressOIB>
    <izvorni_sadrzaj>
      <item>MILUNKA MUDRINJAK, OIB 46247885970, Kaniška Iva 160, 43280 Kaniška Iva</item>
      <item>Županijsko državno odvjetništvo u Bjelovaru</item>
    </izvorni_sadrzaj>
    <derivirana_varijabla naziv="DomainObject.Predmet.OstaliListFormatedWithAdressOIB_1">
      <item>MILUNKA MUDRINJAK, OIB 46247885970, Kaniška Iva 160, 43280 Kaniška Iva</item>
      <item>Županijsko državno odvjetništvo u Bjelovaru</item>
    </derivirana_varijabla>
  </DomainObject.Predmet.OstaliListFormatedWithAdressOIB>
  <DomainObject.Predmet.OstaliListNazivFormated>
    <izvorni_sadrzaj>
      <item>MILUNKA MUDRINJAK</item>
      <item>Županijsko državno odvjetništvo u Bjelovaru</item>
    </izvorni_sadrzaj>
    <derivirana_varijabla naziv="DomainObject.Predmet.OstaliListNazivFormated_1">
      <item>MILUNKA MUDRINJAK</item>
      <item>Županijsko državno odvjetništvo u Bjelovaru</item>
    </derivirana_varijabla>
  </DomainObject.Predmet.OstaliListNazivFormated>
  <DomainObject.Predmet.OstaliListNazivFormatedOIB>
    <izvorni_sadrzaj>
      <item>MILUNKA MUDRINJAK, OIB 46247885970</item>
      <item>Županijsko državno odvjetništvo u Bjelovaru</item>
    </izvorni_sadrzaj>
    <derivirana_varijabla naziv="DomainObject.Predmet.OstaliListNazivFormatedOIB_1">
      <item>MILUNKA MUDRINJAK, OIB 46247885970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St-1018/2016-6</izvorni_sadrzaj>
    <derivirana_varijabla naziv="DomainObject.PoslovniBrojDokumenta_1">St-1018/2016-6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NERA društvo s ograničenom odgovornošću za proizvodnju, trgovinu i usluge, Kaniška Iva</izvorni_sadrzaj>
    <derivirana_varijabla naziv="DomainObject.Predmet.ProtustrankaIDrugi_1">NERA društvo s ograničenom odgovornošću za proizvodnju, trgovinu i usluge, Kaniška Iva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NERA društvo s ograničenom odgovornošću za proizvodnju, trgovinu i usluge, Kaniška Iva, OIB 59706452349, Kaniška Iva 160, 43280 Kaniška Iva</izvorni_sadrzaj>
    <derivirana_varijabla naziv="DomainObject.Predmet.ProtustrankaIDrugiAdressOIB_1">NERA društvo s ograničenom odgovornošću za proizvodnju, trgovinu i usluge, Kaniška Iva, OIB 59706452349, Kaniška Iva 160, 43280 Kaniška Iva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NERA društvo s ograničenom odgovornošću za proizvodnju, trgovinu i usluge, Kaniška Iva</item>
      <item>MILUNKA MUDRINJAK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NERA društvo s ograničenom odgovornošću za proizvodnju, trgovinu i usluge, Kaniška Iva</item>
      <item>MILUNKA MUDRINJAK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NERA društvo s ograničenom odgovornošću za proizvodnju, trgovinu i usluge, Kaniška Iva, OIB 59706452349, Kaniška Iva 160,43280 Kaniška Iva</item>
      <item>MILUNKA MUDRINJAK, OIB 46247885970, Kaniška Iva 160,43280 Kaniška Iva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NERA društvo s ograničenom odgovornošću za proizvodnju, trgovinu i usluge, Kaniška Iva, OIB 59706452349, Kaniška Iva 160,43280 Kaniška Iva</item>
      <item>MILUNKA MUDRINJAK, OIB 46247885970, Kaniška Iva 160,43280 Kaniška Iva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F9C537-CE3C-40E5-B024-01AD3FB854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1088</properties:Characters>
  <properties:Lines>27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2016-10-20T08:23:00Z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St-1018/2016-6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