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93e23" w14:paraId="d293e23" w:rsidRDefault="000207A0" w:rsidP="000207A0" w:rsidR="000207A0">
      <w:pPr>
        <w15:collapsed w:val="false"/>
      </w:pPr>
      <w:bookmarkStart w:name="_GoBack" w:id="0"/>
      <w:bookmarkEnd w:id="0"/>
    </w:p>
    <w:p w:rsidRDefault="000207A0" w:rsidP="000207A0" w:rsidR="000207A0"/>
    <w:p w:rsidRDefault="000207A0" w:rsidP="000207A0" w:rsidR="000207A0"/>
    <w:p w:rsidRDefault="000207A0" w:rsidP="000207A0" w:rsidR="000207A0">
      <w:r>
        <w:t>STAMBENA ZADRUGA MOGUĆNOST  u stečaju</w:t>
      </w:r>
    </w:p>
    <w:p w:rsidRDefault="000207A0" w:rsidP="000207A0" w:rsidR="000207A0">
      <w:r>
        <w:t>Stubička 48a, OIB: 04664049562</w:t>
      </w:r>
    </w:p>
    <w:p w:rsidRDefault="000207A0" w:rsidP="000207A0" w:rsidR="000207A0">
      <w:r>
        <w:t>10000 ZAGREB</w:t>
      </w:r>
    </w:p>
    <w:p w:rsidRDefault="000207A0" w:rsidP="000207A0" w:rsidR="000207A0"/>
    <w:p w:rsidRDefault="000207A0" w:rsidP="000207A0" w:rsidR="000207A0">
      <w:r>
        <w:t>STEČAJNI UPRAVITELJ:</w:t>
      </w:r>
    </w:p>
    <w:p w:rsidRDefault="000207A0" w:rsidP="000207A0" w:rsidR="000207A0">
      <w:r>
        <w:t>DAMIR MIKIĆ-odvjetnik, Zagreb, Trnjanska cesta 23</w:t>
      </w:r>
    </w:p>
    <w:p w:rsidRDefault="000207A0" w:rsidP="000207A0" w:rsidR="000207A0"/>
    <w:p w:rsidRDefault="000207A0" w:rsidP="000207A0" w:rsidR="000207A0"/>
    <w:p w:rsidRDefault="000207A0" w:rsidP="000207A0" w:rsidR="000207A0"/>
    <w:p w:rsidRDefault="000207A0" w:rsidP="000207A0" w:rsidR="000207A0"/>
    <w:p w:rsidRDefault="000207A0" w:rsidP="000207A0" w:rsidR="000207A0"/>
    <w:p w:rsidRDefault="000207A0" w:rsidP="000207A0" w:rsidR="000207A0">
      <w:r>
        <w:t xml:space="preserve">                                                                                          TRGOVAČKI SUD U ZAGREBU</w:t>
      </w:r>
    </w:p>
    <w:p w:rsidRDefault="000207A0" w:rsidP="000207A0" w:rsidR="000207A0">
      <w:r>
        <w:t xml:space="preserve">                                                                                           Na broj: St-763/2013</w:t>
      </w:r>
    </w:p>
    <w:p w:rsidRDefault="000207A0" w:rsidP="000207A0" w:rsidR="000207A0">
      <w:r>
        <w:t xml:space="preserve">                                                                                           Stečajnom sucu</w:t>
      </w:r>
    </w:p>
    <w:p w:rsidRDefault="000207A0" w:rsidP="000207A0" w:rsidR="000207A0"/>
    <w:p w:rsidRDefault="000207A0" w:rsidP="000207A0" w:rsidR="000207A0">
      <w:r>
        <w:t xml:space="preserve"> </w:t>
      </w:r>
    </w:p>
    <w:p w:rsidRDefault="000207A0" w:rsidP="000207A0" w:rsidR="000207A0"/>
    <w:p w:rsidRDefault="000207A0" w:rsidP="000207A0" w:rsidR="000207A0"/>
    <w:p w:rsidRDefault="000207A0" w:rsidP="000207A0" w:rsidR="000207A0">
      <w:r>
        <w:t>PREDMET: Izvješće stečajnog upravitelja o stanju stečajne mase i stečajnog postupka</w:t>
      </w:r>
    </w:p>
    <w:p w:rsidRDefault="000207A0" w:rsidP="000207A0" w:rsidR="000207A0"/>
    <w:p w:rsidRDefault="000207A0" w:rsidP="000207A0" w:rsidR="000207A0"/>
    <w:p w:rsidRDefault="000207A0" w:rsidP="000207A0" w:rsidR="000207A0"/>
    <w:p w:rsidRDefault="000207A0" w:rsidP="000207A0" w:rsidR="000207A0"/>
    <w:p w:rsidRDefault="000207A0" w:rsidP="000207A0" w:rsidR="000207A0">
      <w:r>
        <w:t>I         Stečajni upravitelj izvještava Stečajnog suca da i nadalje na računu stečajnog dužnika nema novčanih sredstava, budući stečajni dužnik u trenutku otvaranja stečaja nije imao nenaplaćenih a naplativih potraživanja.</w:t>
      </w:r>
    </w:p>
    <w:p w:rsidRDefault="000207A0" w:rsidP="000207A0" w:rsidR="000207A0"/>
    <w:p w:rsidRDefault="000207A0" w:rsidP="000207A0" w:rsidR="000207A0">
      <w:r>
        <w:t>II        Do pisanja ovog izvješća nije bilo niti unovčenja imovine jer stečajni dužnik nema niti imovine za unovčenje, izuzev nekretnine na u Zagrebu, Sveti duh 98a koja je upisana u zemljišnoj knjizi kao njegovo vlasništvo, ali se o istoj vodi spor po tužbi Srećka Mihaljević radi utvrđenja vlasništva pred Općinskim Građanskim sudom u Zagrebu pod brojem P-382/15.</w:t>
      </w:r>
    </w:p>
    <w:p w:rsidRDefault="000207A0" w:rsidP="000207A0" w:rsidR="000207A0">
      <w:r>
        <w:t xml:space="preserve">    </w:t>
      </w:r>
    </w:p>
    <w:p w:rsidRDefault="000207A0" w:rsidP="000207A0" w:rsidR="000207A0">
      <w:r>
        <w:t xml:space="preserve">III      U istom je postupku donesena prvostupanjska presuda u korist tužitelja Srećka Mihaljević, dok je </w:t>
      </w:r>
      <w:proofErr w:type="spellStart"/>
      <w:r>
        <w:t>protutužbeni</w:t>
      </w:r>
      <w:proofErr w:type="spellEnd"/>
      <w:r>
        <w:t xml:space="preserve"> zahtjev za isplatu odbijen.</w:t>
      </w:r>
    </w:p>
    <w:p w:rsidRDefault="000207A0" w:rsidP="000207A0" w:rsidR="000207A0">
      <w:r>
        <w:t xml:space="preserve">    </w:t>
      </w:r>
    </w:p>
    <w:p w:rsidRDefault="000207A0" w:rsidP="000207A0" w:rsidR="000207A0">
      <w:r>
        <w:t xml:space="preserve">      Protiv iste je izjavljena žalba te se predmet nalazi u žalbenom postupku. Uvidom u e-predmet, stečajni up</w:t>
      </w:r>
      <w:r w:rsidR="00644D60">
        <w:t>ravitelj je utvrdio da je predme</w:t>
      </w:r>
      <w:r>
        <w:t xml:space="preserve">t poslan Županijskom sudu u Zagrebu dana 04. rujna 2017. te je zaveden pod brojem </w:t>
      </w:r>
      <w:proofErr w:type="spellStart"/>
      <w:r>
        <w:t>Gž</w:t>
      </w:r>
      <w:proofErr w:type="spellEnd"/>
      <w:r>
        <w:t>-4096/17 i dodijeljen u rad.</w:t>
      </w:r>
    </w:p>
    <w:p w:rsidRDefault="000207A0" w:rsidP="000207A0" w:rsidR="000207A0"/>
    <w:p w:rsidRDefault="000207A0" w:rsidP="000207A0" w:rsidR="000207A0"/>
    <w:p w:rsidRDefault="000207A0" w:rsidP="000207A0" w:rsidR="000207A0"/>
    <w:p w:rsidRDefault="000207A0" w:rsidP="000207A0" w:rsidR="000207A0"/>
    <w:p w:rsidRDefault="000207A0" w:rsidP="000207A0" w:rsidR="000207A0"/>
    <w:p w:rsidRDefault="000207A0" w:rsidP="000207A0" w:rsidR="000207A0">
      <w:r>
        <w:t>U Zagrebu, 07. rujna 2017.                                           SZ Mogućnost u stečaju</w:t>
      </w:r>
    </w:p>
    <w:p w:rsidRDefault="000207A0" w:rsidR="00084978">
      <w:r>
        <w:t xml:space="preserve">                                                                                       Stečajni upravitelj: D. Mikić</w:t>
      </w:r>
    </w:p>
    <w:sectPr w:rsidR="0008497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07A0"/>
    <w:rsid w:val="000207A0"/>
    <w:rsid w:val="00084978"/>
    <w:rsid w:val="00644D60"/>
    <w:rsid w:val="00972ADB"/>
    <w:rsid w:val="00C5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07A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207A0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07A0"/>
    <w:rPr>
      <w:rFonts w:cs="Segoe UI" w:eastAsia="Times New Roman" w:hAnsi="Segoe UI" w:asci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2A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2A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2A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2A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2A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07A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207A0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07A0"/>
    <w:rPr>
      <w:rFonts w:ascii="Segoe UI" w:cs="Segoe UI" w:eastAsia="Times New Roman" w:hAns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2A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2A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2A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2A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2A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060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St-763/2013-77</izvorni_sadrzaj>
    <derivirana_varijabla naziv="DomainObject.Oznaka_1">St-763/2013-77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</izvorni_sadrzaj>
    <derivirana_varijabla naziv="DomainObject.Predmet.Broj_1">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St-763/2013</izvorni_sadrzaj>
    <derivirana_varijabla naziv="DomainObject.Predmet.OznakaBroj_1">St-763/2013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STAMBENA ZADRUGA MOGUĆNOST</izvorni_sadrzaj>
    <derivirana_varijabla naziv="DomainObject.Predmet.ProtustrankaFormated_1">  STAMBENA ZADRUGA MOGUĆNOST</derivirana_varijabla>
  </DomainObject.Predmet.ProtustrankaFormated>
  <DomainObject.Predmet.ProtustrankaFormatedOIB>
    <izvorni_sadrzaj>  STAMBENA ZADRUGA MOGUĆNOST, OIB 04664049562</izvorni_sadrzaj>
    <derivirana_varijabla naziv="DomainObject.Predmet.ProtustrankaFormatedOIB_1">  STAMBENA ZADRUGA MOGUĆNOST, OIB 04664049562</derivirana_varijabla>
  </DomainObject.Predmet.ProtustrankaFormatedOIB>
  <DomainObject.Predmet.ProtustrankaFormatedWithAdress>
    <izvorni_sadrzaj> STAMBENA ZADRUGA MOGUĆNOST, STUBIČKA 48A, 10000 Zagreb</izvorni_sadrzaj>
    <derivirana_varijabla naziv="DomainObject.Predmet.ProtustrankaFormatedWithAdress_1"> STAMBENA ZADRUGA MOGUĆNOST, STUBIČKA 48A, 10000 Zagreb</derivirana_varijabla>
  </DomainObject.Predmet.ProtustrankaFormatedWithAdress>
  <DomainObject.Predmet.ProtustrankaFormatedWithAdressOIB>
    <izvorni_sadrzaj> STAMBENA ZADRUGA MOGUĆNOST, OIB 04664049562, STUBIČKA 48A, 10000 Zagreb</izvorni_sadrzaj>
    <derivirana_varijabla naziv="DomainObject.Predmet.ProtustrankaFormatedWithAdressOIB_1"> STAMBENA ZADRUGA MOGUĆNOST, OIB 04664049562, STUBIČKA 48A, 10000 Zagreb</derivirana_varijabla>
  </DomainObject.Predmet.ProtustrankaFormatedWithAdressOIB>
  <DomainObject.Predmet.ProtustrankaWithAdress>
    <izvorni_sadrzaj>STAMBENA ZADRUGA MOGUĆNOST STUBIČKA 48A, 10000 Zagreb</izvorni_sadrzaj>
    <derivirana_varijabla naziv="DomainObject.Predmet.ProtustrankaWithAdress_1">STAMBENA ZADRUGA MOGUĆNOST STUBIČKA 48A, 10000 Zagreb</derivirana_varijabla>
  </DomainObject.Predmet.ProtustrankaWithAdress>
  <DomainObject.Predmet.ProtustrankaWithAdressOIB>
    <izvorni_sadrzaj>STAMBENA ZADRUGA MOGUĆNOST, OIB 04664049562, STUBIČKA 48A, 10000 Zagreb</izvorni_sadrzaj>
    <derivirana_varijabla naziv="DomainObject.Predmet.ProtustrankaWithAdressOIB_1">STAMBENA ZADRUGA MOGUĆNOST, OIB 04664049562, STUBIČKA 48A, 10000 Zagreb</derivirana_varijabla>
  </DomainObject.Predmet.ProtustrankaWithAdressOIB>
  <DomainObject.Predmet.ProtustrankaNazivFormated>
    <izvorni_sadrzaj>STAMBENA ZADRUGA MOGUĆNOST</izvorni_sadrzaj>
    <derivirana_varijabla naziv="DomainObject.Predmet.ProtustrankaNazivFormated_1">STAMBENA ZADRUGA MOGUĆNOST</derivirana_varijabla>
  </DomainObject.Predmet.ProtustrankaNazivFormated>
  <DomainObject.Predmet.ProtustrankaNazivFormatedOIB>
    <izvorni_sadrzaj>STAMBENA ZADRUGA MOGUĆNOST, OIB 04664049562</izvorni_sadrzaj>
    <derivirana_varijabla naziv="DomainObject.Predmet.ProtustrankaNazivFormatedOIB_1">STAMBENA ZADRUGA MOGUĆNOST, OIB 04664049562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SREČKO MIHAJLOVIĆ; VODOOPSKRBA I ODVODNJA društvo s ograničenom odgovornošću za javnu vodoopskrbu i odvodnju; ZAGREBAČKI HOLDING, društvo s ograničenom odgovornošću za javni prijevoz, opskrbu vodom, održavanje čistoće, putnička agencija, šport, upravljanje objektima i poslovanje nekretninama</izvorni_sadrzaj>
    <derivirana_varijabla naziv="DomainObject.Predmet.StrankaFormated_1">  FINA ZAGREB; SREČKO MIHAJLOVIĆ; VODOOPSKRBA I ODVODNJA društvo s ograničenom odgovornošću za javnu vodoopskrbu i odvodnju; ZAGREBAČKI HOLDING, društvo s ograničenom odgovornošću za javni prijevoz, opskrbu vodom, održavanje čistoće, putnička agencija, šport, upravljanje objektima i poslovanje nekretninama</derivirana_varijabla>
  </DomainObject.Predmet.StrankaFormated>
  <DomainObject.Predmet.StrankaFormatedOIB>
    <izvorni_sadrzaj>  FINA ZAGREB, OIB 85821130368; SREČKO MIHAJLOVIĆ; VODOOPSKRBA I ODVODNJA društvo s ograničenom odgovornošću za javnu vodoopskrbu i odvodnju, OIB 83416546499; ZAGREBAČKI HOLDING, društvo s ograničenom odgovornošću za javni prijevoz, opskrbu vodom, održavanje čistoće, putnička agencija, šport, upravljanje objektima i poslovanje nekretninama, OIB 85584865987</izvorni_sadrzaj>
    <derivirana_varijabla naziv="DomainObject.Predmet.StrankaFormatedOIB_1">  FINA ZAGREB, OIB 85821130368; SREČKO MIHAJLOVIĆ; VODOOPSKRBA I ODVODNJA društvo s ograničenom odgovornošću za javnu vodoopskrbu i odvodnju, OIB 83416546499; ZAGREBAČKI HOLDING, društvo s ograničenom odgovornošću za javni prijevoz, opskrbu vodom, održavanje čistoće, putnička agencija, šport, upravljanje objektima i poslovanje nekretninama, OIB 85584865987</derivirana_varijabla>
  </DomainObject.Predmet.StrankaFormatedOIB>
  <DomainObject.Predmet.StrankaFormatedWithAdress>
    <izvorni_sadrzaj> FINA ZAGREB, ILICA 307, 10000 Zagreb; SREČKO MIHAJLOVIĆ; VODOOPSKRBA I ODVODNJA društvo s ograničenom odgovornošću za javnu vodoopskrbu i odvodnju, Folnegovićeva 1, 10000 Zagreb; ZAGREBAČKI HOLDING, društvo s ograničenom odgovornošću za javni prijevoz, opskrbu vodom, održavanje čistoće, putnička agencija, šport, upravljanje objektima i poslovanje nekretninama, Radnička cesta 82, 10000 Zagreb</izvorni_sadrzaj>
    <derivirana_varijabla naziv="DomainObject.Predmet.StrankaFormatedWithAdress_1"> FINA ZAGREB, ILICA 307, 10000 Zagreb; SREČKO MIHAJLOVIĆ; VODOOPSKRBA I ODVODNJA društvo s ograničenom odgovornošću za javnu vodoopskrbu i odvodnju, Folnegovićeva 1, 10000 Zagreb; ZAGREBAČKI HOLDING, društvo s ograničenom odgovornošću za javni prijevoz, opskrbu vodom, održavanje čistoće, putnička agencija, šport, upravljanje objektima i poslovanje nekretninama, Radnička cesta 82, 10000 Zagreb</derivirana_varijabla>
  </DomainObject.Predmet.StrankaFormatedWithAdress>
  <DomainObject.Predmet.StrankaFormatedWithAdressOIB>
    <izvorni_sadrzaj> FINA ZAGREB, OIB 85821130368, ILICA 307, 10000 Zagreb; SREČKO MIHAJLOVIĆ; VODOOPSKRBA I ODVODNJA društvo s ograničenom odgovornošću za javnu vodoopskrbu i odvodnju, OIB 83416546499, Folnegovićeva 1, 10000 Zagreb; ZAGREBAČKI HOLDING, društvo s ograničenom odgovornošću za javni prijevoz, opskrbu vodom, održavanje čistoće, putnička agencija, šport, upravljanje objektima i poslovanje nekretninama, OIB 85584865987, Radnička cesta 82, 10000 Zagreb</izvorni_sadrzaj>
    <derivirana_varijabla naziv="DomainObject.Predmet.StrankaFormatedWithAdressOIB_1"> FINA ZAGREB, OIB 85821130368, ILICA 307, 10000 Zagreb; SREČKO MIHAJLOVIĆ; VODOOPSKRBA I ODVODNJA društvo s ograničenom odgovornošću za javnu vodoopskrbu i odvodnju, OIB 83416546499, Folnegovićeva 1, 10000 Zagreb; ZAGREBAČKI HOLDING, društvo s ograničenom odgovornošću za javni prijevoz, opskrbu vodom, održavanje čistoće, putnička agencija, šport, upravljanje objektima i poslovanje nekretninama, OIB 85584865987, Radnička cesta 82, 10000 Zagreb</derivirana_varijabla>
  </DomainObject.Predmet.StrankaFormatedWithAdressOIB>
  <DomainObject.Predmet.StrankaWithAdress>
    <izvorni_sadrzaj>FINA ZAGREB ILICA 307,10000 Zagreb,SREČKO MIHAJLOVIĆ ,VODOOPSKRBA I ODVODNJA društvo s ograničenom odgovornošću za javnu vodoopskrbu i odvodnju Folnegovićeva 1,10000 Zagreb,ZAGREBAČKI HOLDING, društvo s ograničenom odgovornošću za javni prijevoz, opskrbu vodom, održavanje čistoće, putnička agencija, šport, upravljanje objektima i poslovanje nekretninama Radnička cesta 82,10000 Zagreb</izvorni_sadrzaj>
    <derivirana_varijabla naziv="DomainObject.Predmet.StrankaWithAdress_1">FINA ZAGREB ILICA 307,10000 Zagreb,SREČKO MIHAJLOVIĆ ,VODOOPSKRBA I ODVODNJA društvo s ograničenom odgovornošću za javnu vodoopskrbu i odvodnju Folnegovićeva 1,10000 Zagreb,ZAGREBAČKI HOLDING, društvo s ograničenom odgovornošću za javni prijevoz, opskrbu vodom, održavanje čistoće, putnička agencija, šport, upravljanje objektima i poslovanje nekretninama Radnička cesta 82,10000 Zagreb</derivirana_varijabla>
  </DomainObject.Predmet.StrankaWithAdress>
  <DomainObject.Predmet.StrankaWithAdressOIB>
    <izvorni_sadrzaj>FINA ZAGREB, OIB 85821130368, ILICA 307,10000 Zagreb,SREČKO MIHAJLOVIĆ,VODOOPSKRBA I ODVODNJA društvo s ograničenom odgovornošću za javnu vodoopskrbu i odvodnju, OIB 83416546499, Folnegovićeva 1,10000 Zagreb,ZAGREBAČKI HOLDING, društvo s ograničenom odgovornošću za javni prijevoz, opskrbu vodom, održavanje čistoće, putnička agencija, šport, upravljanje objektima i poslovanje nekretninama, OIB 85584865987, Radnička cesta 82,10000 Zagreb</izvorni_sadrzaj>
    <derivirana_varijabla naziv="DomainObject.Predmet.StrankaWithAdressOIB_1">FINA ZAGREB, OIB 85821130368, ILICA 307,10000 Zagreb,SREČKO MIHAJLOVIĆ,VODOOPSKRBA I ODVODNJA društvo s ograničenom odgovornošću za javnu vodoopskrbu i odvodnju, OIB 83416546499, Folnegovićeva 1,10000 Zagreb,ZAGREBAČKI HOLDING, društvo s ograničenom odgovornošću za javni prijevoz, opskrbu vodom, održavanje čistoće, putnička agencija, šport, upravljanje objektima i poslovanje nekretninama, OIB 85584865987, Radnička cesta 82,10000 Zagreb</derivirana_varijabla>
  </DomainObject.Predmet.StrankaWithAdressOIB>
  <DomainObject.Predmet.StrankaNazivFormated>
    <izvorni_sadrzaj>FINA ZAGREB,SREČKO MIHAJLOVIĆ,VODOOPSKRBA I ODVODNJA društvo s ograničenom odgovornošću za javnu vodoopskrbu i odvodnju,ZAGREBAČKI HOLDING, društvo s ograničenom odgovornošću za javni prijevoz, opskrbu vodom, održavanje čistoće, putnička agencija, šport, upravljanje objektima i poslovanje nekretninama</izvorni_sadrzaj>
    <derivirana_varijabla naziv="DomainObject.Predmet.StrankaNazivFormated_1">FINA ZAGREB,SREČKO MIHAJLOVIĆ,VODOOPSKRBA I ODVODNJA društvo s ograničenom odgovornošću za javnu vodoopskrbu i odvodnju,ZAGREBAČKI HOLDING, društvo s ograničenom odgovornošću za javni prijevoz, opskrbu vodom, održavanje čistoće, putnička agencija, šport, upravljanje objektima i poslovanje nekretninama</derivirana_varijabla>
  </DomainObject.Predmet.StrankaNazivFormated>
  <DomainObject.Predmet.StrankaNazivFormatedOIB>
    <izvorni_sadrzaj>FINA ZAGREB, OIB 85821130368,SREČKO MIHAJLOVIĆ,VODOOPSKRBA I ODVODNJA društvo s ograničenom odgovornošću za javnu vodoopskrbu i odvodnju, OIB 83416546499,ZAGREBAČKI HOLDING, društvo s ograničenom odgovornošću za javni prijevoz, opskrbu vodom, održavanje čistoće, putnička agencija, šport, upravljanje objektima i poslovanje nekretninama, OIB 85584865987</izvorni_sadrzaj>
    <derivirana_varijabla naziv="DomainObject.Predmet.StrankaNazivFormatedOIB_1">FINA ZAGREB, OIB 85821130368,SREČKO MIHAJLOVIĆ,VODOOPSKRBA I ODVODNJA društvo s ograničenom odgovornošću za javnu vodoopskrbu i odvodnju, OIB 83416546499,ZAGREBAČKI HOLDING, društvo s ograničenom odgovornošću za javni prijevoz, opskrbu vodom, održavanje čistoće, putnička agencija, šport, upravljanje objektima i poslovanje nekretninama, OIB 85584865987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ZAGREB</item>
      <item>SREČKO MIHAJLOVIĆ</item>
      <item>VODOOPSKRBA I ODVODNJA društvo s ograničenom odgovornošću za javnu vodoopskrbu i odvodnju</item>
      <item>ZAGREBAČKI HOLDING, društvo s ograničenom odgovornošću za javni prijevoz, opskrbu vodom, održavanje čistoće, putnička agencija, šport, upravljanje objektima i poslovanje nekretninama</item>
    </izvorni_sadrzaj>
    <derivirana_varijabla naziv="DomainObject.Predmet.StrankaListFormated_1">
      <item>FINA ZAGREB</item>
      <item>SREČKO MIHAJLOVIĆ</item>
      <item>VODOOPSKRBA I ODVODNJA društvo s ograničenom odgovornošću za javnu vodoopskrbu i odvodnju</item>
      <item>ZAGREBAČKI HOLDING, društvo s ograničenom odgovornošću za javni prijevoz, opskrbu vodom, održavanje čistoće, putnička agencija, šport, upravljanje objektima i poslovanje nekretninama</item>
    </derivirana_varijabla>
  </DomainObject.Predmet.StrankaListFormated>
  <DomainObject.Predmet.StrankaListFormatedOIB>
    <izvorni_sadrzaj>
      <item>FINA ZAGREB, OIB 85821130368</item>
      <item>SREČKO MIHAJLOVIĆ</item>
      <item>VODOOPSKRBA I ODVODNJA društvo s ograničenom odgovornošću za javnu vodoopskrbu i odvodnju, OIB 83416546499</item>
      <item>ZAGREBAČKI HOLDING, društvo s ograničenom odgovornošću za javni prijevoz, opskrbu vodom, održavanje čistoće, putnička agencija, šport, upravljanje objektima i poslovanje nekretninama, OIB 85584865987</item>
    </izvorni_sadrzaj>
    <derivirana_varijabla naziv="DomainObject.Predmet.StrankaListFormatedOIB_1">
      <item>FINA ZAGREB, OIB 85821130368</item>
      <item>SREČKO MIHAJLOVIĆ</item>
      <item>VODOOPSKRBA I ODVODNJA društvo s ograničenom odgovornošću za javnu vodoopskrbu i odvodnju, OIB 83416546499</item>
      <item>ZAGREBAČKI HOLDING, društvo s ograničenom odgovornošću za javni prijevoz, opskrbu vodom, održavanje čistoće, putnička agencija, šport, upravljanje objektima i poslovanje nekretninama, OIB 85584865987</item>
    </derivirana_varijabla>
  </DomainObject.Predmet.StrankaListFormatedOIB>
  <DomainObject.Predmet.StrankaListFormatedWithAdress>
    <izvorni_sadrzaj>
      <item>FINA ZAGREB, ILICA 307, 10000 Zagreb</item>
      <item>SREČKO MIHAJLOVIĆ</item>
      <item>VODOOPSKRBA I ODVODNJA društvo s ograničenom odgovornošću za javnu vodoopskrbu i odvodnju, Folnegovićeva 1, 10000 Zagreb</item>
      <item>ZAGREBAČKI HOLDING, društvo s ograničenom odgovornošću za javni prijevoz, opskrbu vodom, održavanje čistoće, putnička agencija, šport, upravljanje objektima i poslovanje nekretninama, Radnička cesta 82, 10000 Zagreb</item>
    </izvorni_sadrzaj>
    <derivirana_varijabla naziv="DomainObject.Predmet.StrankaListFormatedWithAdress_1">
      <item>FINA ZAGREB, ILICA 307, 10000 Zagreb</item>
      <item>SREČKO MIHAJLOVIĆ</item>
      <item>VODOOPSKRBA I ODVODNJA društvo s ograničenom odgovornošću za javnu vodoopskrbu i odvodnju, Folnegovićeva 1, 10000 Zagreb</item>
      <item>ZAGREBAČKI HOLDING, društvo s ograničenom odgovornošću za javni prijevoz, opskrbu vodom, održavanje čistoće, putnička agencija, šport, upravljanje objektima i poslovanje nekretninama, Radnička cesta 82, 10000 Zagreb</item>
    </derivirana_varijabla>
  </DomainObject.Predmet.StrankaListFormatedWithAdress>
  <DomainObject.Predmet.StrankaListFormatedWithAdressOIB>
    <izvorni_sadrzaj>
      <item>FINA ZAGREB, OIB 85821130368, ILICA 307, 10000 Zagreb</item>
      <item>SREČKO MIHAJLOVIĆ</item>
      <item>VODOOPSKRBA I ODVODNJA društvo s ograničenom odgovornošću za javnu vodoopskrbu i odvodnju, OIB 83416546499, Folnegovićeva 1, 10000 Zagreb</item>
      <item>ZAGREBAČKI HOLDING, društvo s ograničenom odgovornošću za javni prijevoz, opskrbu vodom, održavanje čistoće, putnička agencija, šport, upravljanje objektima i poslovanje nekretninama, OIB 85584865987, Radnička cesta 82, 10000 Zagreb</item>
    </izvorni_sadrzaj>
    <derivirana_varijabla naziv="DomainObject.Predmet.StrankaListFormatedWithAdressOIB_1">
      <item>FINA ZAGREB, OIB 85821130368, ILICA 307, 10000 Zagreb</item>
      <item>SREČKO MIHAJLOVIĆ</item>
      <item>VODOOPSKRBA I ODVODNJA društvo s ograničenom odgovornošću za javnu vodoopskrbu i odvodnju, OIB 83416546499, Folnegovićeva 1, 10000 Zagreb</item>
      <item>ZAGREBAČKI HOLDING, društvo s ograničenom odgovornošću za javni prijevoz, opskrbu vodom, održavanje čistoće, putnička agencija, šport, upravljanje objektima i poslovanje nekretninama, OIB 85584865987, Radnička cesta 82, 10000 Zagreb</item>
    </derivirana_varijabla>
  </DomainObject.Predmet.StrankaListFormatedWithAdressOIB>
  <DomainObject.Predmet.StrankaListNazivFormated>
    <izvorni_sadrzaj>
      <item>FINA ZAGREB</item>
      <item>SREČKO MIHAJLOVIĆ</item>
      <item>VODOOPSKRBA I ODVODNJA društvo s ograničenom odgovornošću za javnu vodoopskrbu i odvodnju</item>
      <item>ZAGREBAČKI HOLDING, društvo s ograničenom odgovornošću za javni prijevoz, opskrbu vodom, održavanje čistoće, putnička agencija, šport, upravljanje objektima i poslovanje nekretninama</item>
    </izvorni_sadrzaj>
    <derivirana_varijabla naziv="DomainObject.Predmet.StrankaListNazivFormated_1">
      <item>FINA ZAGREB</item>
      <item>SREČKO MIHAJLOVIĆ</item>
      <item>VODOOPSKRBA I ODVODNJA društvo s ograničenom odgovornošću za javnu vodoopskrbu i odvodnju</item>
      <item>ZAGREBAČKI HOLDING, društvo s ograničenom odgovornošću za javni prijevoz, opskrbu vodom, održavanje čistoće, putnička agencija, šport, upravljanje objektima i poslovanje nekretninama</item>
    </derivirana_varijabla>
  </DomainObject.Predmet.StrankaListNazivFormated>
  <DomainObject.Predmet.StrankaListNazivFormatedOIB>
    <izvorni_sadrzaj>
      <item>FINA ZAGREB, OIB 85821130368</item>
      <item>SREČKO MIHAJLOVIĆ</item>
      <item>VODOOPSKRBA I ODVODNJA društvo s ograničenom odgovornošću za javnu vodoopskrbu i odvodnju, OIB 83416546499</item>
      <item>ZAGREBAČKI HOLDING, društvo s ograničenom odgovornošću za javni prijevoz, opskrbu vodom, održavanje čistoće, putnička agencija, šport, upravljanje objektima i poslovanje nekretninama, OIB 85584865987</item>
    </izvorni_sadrzaj>
    <derivirana_varijabla naziv="DomainObject.Predmet.StrankaListNazivFormatedOIB_1">
      <item>FINA ZAGREB, OIB 85821130368</item>
      <item>SREČKO MIHAJLOVIĆ</item>
      <item>VODOOPSKRBA I ODVODNJA društvo s ograničenom odgovornošću za javnu vodoopskrbu i odvodnju, OIB 83416546499</item>
      <item>ZAGREBAČKI HOLDING, društvo s ograničenom odgovornošću za javni prijevoz, opskrbu vodom, održavanje čistoće, putnička agencija, šport, upravljanje objektima i poslovanje nekretninama, OIB 85584865987</item>
    </derivirana_varijabla>
  </DomainObject.Predmet.StrankaListNazivFormatedOIB>
  <DomainObject.Predmet.ProtuStrankaListFormated>
    <izvorni_sadrzaj>
      <item>STAMBENA ZADRUGA MOGUĆNOST</item>
    </izvorni_sadrzaj>
    <derivirana_varijabla naziv="DomainObject.Predmet.ProtuStrankaListFormated_1">
      <item>STAMBENA ZADRUGA MOGUĆNOST</item>
    </derivirana_varijabla>
  </DomainObject.Predmet.ProtuStrankaListFormated>
  <DomainObject.Predmet.ProtuStrankaListFormatedOIB>
    <izvorni_sadrzaj>
      <item>STAMBENA ZADRUGA MOGUĆNOST, OIB 04664049562</item>
    </izvorni_sadrzaj>
    <derivirana_varijabla naziv="DomainObject.Predmet.ProtuStrankaListFormatedOIB_1">
      <item>STAMBENA ZADRUGA MOGUĆNOST, OIB 04664049562</item>
    </derivirana_varijabla>
  </DomainObject.Predmet.ProtuStrankaListFormatedOIB>
  <DomainObject.Predmet.ProtuStrankaListFormatedWithAdress>
    <izvorni_sadrzaj>
      <item>STAMBENA ZADRUGA MOGUĆNOST, STUBIČKA 48A, 10000 Zagreb</item>
    </izvorni_sadrzaj>
    <derivirana_varijabla naziv="DomainObject.Predmet.ProtuStrankaListFormatedWithAdress_1">
      <item>STAMBENA ZADRUGA MOGUĆNOST, STUBIČKA 48A, 10000 Zagreb</item>
    </derivirana_varijabla>
  </DomainObject.Predmet.ProtuStrankaListFormatedWithAdress>
  <DomainObject.Predmet.ProtuStrankaListFormatedWithAdressOIB>
    <izvorni_sadrzaj>
      <item>STAMBENA ZADRUGA MOGUĆNOST, OIB 04664049562, STUBIČKA 48A, 10000 Zagreb</item>
    </izvorni_sadrzaj>
    <derivirana_varijabla naziv="DomainObject.Predmet.ProtuStrankaListFormatedWithAdressOIB_1">
      <item>STAMBENA ZADRUGA MOGUĆNOST, OIB 04664049562, STUBIČKA 48A, 10000 Zagreb</item>
    </derivirana_varijabla>
  </DomainObject.Predmet.ProtuStrankaListFormatedWithAdressOIB>
  <DomainObject.Predmet.ProtuStrankaListNazivFormated>
    <izvorni_sadrzaj>
      <item>STAMBENA ZADRUGA MOGUĆNOST</item>
    </izvorni_sadrzaj>
    <derivirana_varijabla naziv="DomainObject.Predmet.ProtuStrankaListNazivFormated_1">
      <item>STAMBENA ZADRUGA MOGUĆNOST</item>
    </derivirana_varijabla>
  </DomainObject.Predmet.ProtuStrankaListNazivFormated>
  <DomainObject.Predmet.ProtuStrankaListNazivFormatedOIB>
    <izvorni_sadrzaj>
      <item>STAMBENA ZADRUGA MOGUĆNOST, OIB 04664049562</item>
    </izvorni_sadrzaj>
    <derivirana_varijabla naziv="DomainObject.Predmet.ProtuStrankaListNazivFormatedOIB_1">
      <item>STAMBENA ZADRUGA MOGUĆNOST, OIB 04664049562</item>
    </derivirana_varijabla>
  </DomainObject.Predmet.ProtuStrankaListNazivFormatedOIB>
  <DomainObject.Predmet.OstaliListFormated>
    <izvorni_sadrzaj>
      <item>Ana Jovanović</item>
      <item>Srećko Mihaljević</item>
      <item>RH, MF - Porezna uprava</item>
      <item>Damir Mikić</item>
    </izvorni_sadrzaj>
    <derivirana_varijabla naziv="DomainObject.Predmet.OstaliListFormated_1">
      <item>Ana Jovanović</item>
      <item>Srećko Mihaljević</item>
      <item>RH, MF - Porezna uprava</item>
      <item>Damir Mikić</item>
    </derivirana_varijabla>
  </DomainObject.Predmet.OstaliListFormated>
  <DomainObject.Predmet.OstaliListFormatedOIB>
    <izvorni_sadrzaj>
      <item>Ana Jovanović</item>
      <item>Srećko Mihaljević</item>
      <item>RH, MF - Porezna uprava</item>
      <item>Damir Mikić, OIB 41347934153</item>
    </izvorni_sadrzaj>
    <derivirana_varijabla naziv="DomainObject.Predmet.OstaliListFormatedOIB_1">
      <item>Ana Jovanović</item>
      <item>Srećko Mihaljević</item>
      <item>RH, MF - Porezna uprava</item>
      <item>Damir Mikić, OIB 41347934153</item>
    </derivirana_varijabla>
  </DomainObject.Predmet.OstaliListFormatedOIB>
  <DomainObject.Predmet.OstaliListFormatedWithAdress>
    <izvorni_sadrzaj>
      <item>Ana Jovanović, Borovje 23/c, 10000 Zagreb</item>
      <item>Srećko Mihaljević</item>
      <item>RH, MF - Porezna uprava</item>
      <item>Damir Mikić, Trnjanska cesta 23, 10000 Zagreb</item>
    </izvorni_sadrzaj>
    <derivirana_varijabla naziv="DomainObject.Predmet.OstaliListFormatedWithAdress_1">
      <item>Ana Jovanović, Borovje 23/c, 10000 Zagreb</item>
      <item>Srećko Mihaljević</item>
      <item>RH, MF - Porezna uprava</item>
      <item>Damir Mikić, Trnjanska cesta 23, 10000 Zagreb</item>
    </derivirana_varijabla>
  </DomainObject.Predmet.OstaliListFormatedWithAdress>
  <DomainObject.Predmet.OstaliListFormatedWithAdressOIB>
    <izvorni_sadrzaj>
      <item>Ana Jovanović, Borovje 23/c, 10000 Zagreb</item>
      <item>Srećko Mihaljević</item>
      <item>RH, MF - Porezna uprava</item>
      <item>Damir Mikić, OIB 41347934153, Trnjanska cesta 23, 10000 Zagreb</item>
    </izvorni_sadrzaj>
    <derivirana_varijabla naziv="DomainObject.Predmet.OstaliListFormatedWithAdressOIB_1">
      <item>Ana Jovanović, Borovje 23/c, 10000 Zagreb</item>
      <item>Srećko Mihaljević</item>
      <item>RH, MF - Porezna uprava</item>
      <item>Damir Mikić, OIB 41347934153, Trnjanska cesta 23, 10000 Zagreb</item>
    </derivirana_varijabla>
  </DomainObject.Predmet.OstaliListFormatedWithAdressOIB>
  <DomainObject.Predmet.OstaliListNazivFormated>
    <izvorni_sadrzaj>
      <item>Ana Jovanović</item>
      <item>Srećko Mihaljević</item>
      <item>RH, MF - Porezna uprava</item>
      <item>Damir Mikić</item>
    </izvorni_sadrzaj>
    <derivirana_varijabla naziv="DomainObject.Predmet.OstaliListNazivFormated_1">
      <item>Ana Jovanović</item>
      <item>Srećko Mihaljević</item>
      <item>RH, MF - Porezna uprava</item>
      <item>Damir Mikić</item>
    </derivirana_varijabla>
  </DomainObject.Predmet.OstaliListNazivFormated>
  <DomainObject.Predmet.OstaliListNazivFormatedOIB>
    <izvorni_sadrzaj>
      <item>Ana Jovanović</item>
      <item>Srećko Mihaljević</item>
      <item>RH, MF - Porezna uprava</item>
      <item>Damir Mikić, OIB 41347934153</item>
    </izvorni_sadrzaj>
    <derivirana_varijabla naziv="DomainObject.Predmet.OstaliListNazivFormatedOIB_1">
      <item>Ana Jovanović</item>
      <item>Srećko Mihaljević</item>
      <item>RH, MF - Porezna uprava</item>
      <item>Damir Mikić, OIB 41347934153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STAMBENA ZADRUGA MOGUĆNOST</izvorni_sadrzaj>
    <derivirana_varijabla naziv="DomainObject.Predmet.ProtustrankaIDrugi_1">STAMBENA ZADRUGA MOGUĆNOST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STAMBENA ZADRUGA MOGUĆNOST, OIB 04664049562, STUBIČKA 48A, 10000 Zagreb</izvorni_sadrzaj>
    <derivirana_varijabla naziv="DomainObject.Predmet.ProtustrankaIDrugiAdressOIB_1">STAMBENA ZADRUGA MOGUĆNOST, OIB 04664049562, STUBIČKA 48A,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STAMBENA ZADRUGA MOGUĆNOST</item>
      <item>FINA ZAGREB</item>
      <item>Ana Jovanović</item>
      <item>Srećko Mihaljević</item>
      <item>RH, MF - Porezna uprava</item>
      <item>SREČKO MIHAJLOVIĆ</item>
      <item>VODOOPSKRBA I ODVODNJA društvo s ograničenom odgovornošću za javnu vodoopskrbu i odvodnju</item>
      <item>ZAGREBAČKI HOLDING, društvo s ograničenom odgovornošću za javni prijevoz, opskrbu vodom, održavanje čistoće, putnička agencija, šport, upravljanje objektima i poslovanje nekretninama</item>
      <item>Damir Mikić</item>
    </izvorni_sadrzaj>
    <derivirana_varijabla naziv="DomainObject.Predmet.SudioniciListNaziv_1">
      <item>STAMBENA ZADRUGA MOGUĆNOST</item>
      <item>FINA ZAGREB</item>
      <item>Ana Jovanović</item>
      <item>Srećko Mihaljević</item>
      <item>RH, MF - Porezna uprava</item>
      <item>SREČKO MIHAJLOVIĆ</item>
      <item>VODOOPSKRBA I ODVODNJA društvo s ograničenom odgovornošću za javnu vodoopskrbu i odvodnju</item>
      <item>ZAGREBAČKI HOLDING, društvo s ograničenom odgovornošću za javni prijevoz, opskrbu vodom, održavanje čistoće, putnička agencija, šport, upravljanje objektima i poslovanje nekretninama</item>
      <item>Damir Mikić</item>
    </derivirana_varijabla>
  </DomainObject.Predmet.SudioniciListNaziv>
  <DomainObject.Predmet.SudioniciListAdressOIB>
    <izvorni_sadrzaj>
      <item>STAMBENA ZADRUGA MOGUĆNOST, OIB 04664049562, STUBIČKA 48A,10000 Zagreb</item>
      <item>FINA ZAGREB, OIB 85821130368, ILICA 307,10000 Zagreb</item>
      <item>Ana Jovanović, Borovje 23/c,10000 Zagreb</item>
      <item>Srećko Mihaljević</item>
      <item>RH, MF - Porezna uprava</item>
      <item>SREČKO MIHAJLOVIĆ</item>
      <item>VODOOPSKRBA I ODVODNJA društvo s ograničenom odgovornošću za javnu vodoopskrbu i odvodnju, OIB 83416546499, Folnegovićeva 1,10000 Zagreb</item>
      <item>ZAGREBAČKI HOLDING, društvo s ograničenom odgovornošću za javni prijevoz, opskrbu vodom, održavanje čistoće, putnička agencija, šport, upravljanje objektima i poslovanje nekretninama, OIB 85584865987, Radnička cesta 82,10000 Zagreb</item>
      <item>Damir Mikić, OIB 41347934153, Trnjanska cesta 23,10000 Zagreb</item>
    </izvorni_sadrzaj>
    <derivirana_varijabla naziv="DomainObject.Predmet.SudioniciListAdressOIB_1">
      <item>STAMBENA ZADRUGA MOGUĆNOST, OIB 04664049562, STUBIČKA 48A,10000 Zagreb</item>
      <item>FINA ZAGREB, OIB 85821130368, ILICA 307,10000 Zagreb</item>
      <item>Ana Jovanović, Borovje 23/c,10000 Zagreb</item>
      <item>Srećko Mihaljević</item>
      <item>RH, MF - Porezna uprava</item>
      <item>SREČKO MIHAJLOVIĆ</item>
      <item>VODOOPSKRBA I ODVODNJA društvo s ograničenom odgovornošću za javnu vodoopskrbu i odvodnju, OIB 83416546499, Folnegovićeva 1,10000 Zagreb</item>
      <item>ZAGREBAČKI HOLDING, društvo s ograničenom odgovornošću za javni prijevoz, opskrbu vodom, održavanje čistoće, putnička agencija, šport, upravljanje objektima i poslovanje nekretninama, OIB 85584865987, Radnička cesta 82,10000 Zagreb</item>
      <item>Damir Mikić, OIB 41347934153, Trnjanska cesta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04664049562</item>
      <item>, OIB 85821130368</item>
      <item>, OIB null</item>
      <item>, OIB null</item>
      <item>, OIB null</item>
      <item>, OIB null</item>
      <item>, OIB 83416546499</item>
      <item>, OIB 85584865987</item>
      <item>, OIB 41347934153</item>
    </izvorni_sadrzaj>
    <derivirana_varijabla naziv="DomainObject.Predmet.SudioniciListNazivOIB_1">
      <item>, OIB 04664049562</item>
      <item>, OIB 85821130368</item>
      <item>, OIB null</item>
      <item>, OIB null</item>
      <item>, OIB null</item>
      <item>, OIB null</item>
      <item>, OIB 83416546499</item>
      <item>, OIB 85584865987</item>
      <item>, OIB 41347934153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199</properties:Words>
  <properties:Characters>1145</properties:Characters>
  <properties:Lines>49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2017-09-21T11:03:00Z</dcterms:created>
  <dc:creator>Damir</dc:creator>
  <cp:lastModifiedBy>Katica Franjić</cp:lastModifiedBy>
  <cp:lastPrinted>2017-09-08T06:14:00Z</cp:lastPrinted>
  <dcterms:modified xmlns:xsi="http://www.w3.org/2001/XMLSchema-instance" xsi:type="dcterms:W3CDTF">2017-09-21T11:04:00Z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St-763/2013-77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