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b5e7" w14:paraId="6f7b5e7" w:rsidRDefault="005D41C3" w:rsidP="00EA3397" w:rsidR="00005397" w:rsidRPr="00AC725E">
      <w:pPr>
        <w:pStyle w:val="Naslov1"/>
        <w:ind w:firstLine="720" w:left="5760"/>
        <w:jc w:val="center"/>
        <w15:collapsed w:val="false"/>
      </w:pPr>
      <w:bookmarkStart w:name="_GoBack" w:id="0"/>
      <w:bookmarkEnd w:id="0"/>
      <w:r>
        <w:t xml:space="preserve">Posl.br. </w:t>
      </w:r>
      <w:r w:rsidR="0010536B">
        <w:t xml:space="preserve"> Sp-</w:t>
      </w:r>
      <w:r w:rsidR="00064957">
        <w:t>2</w:t>
      </w:r>
      <w:r>
        <w:t>/</w:t>
      </w:r>
      <w:r w:rsidR="00064957">
        <w:t>16-2</w:t>
      </w:r>
      <w:r w:rsidR="00E15DCB">
        <w:t xml:space="preserve">                </w:t>
      </w:r>
      <w:r w:rsidR="00C92052" w:rsidRPr="00AC725E">
        <w:t xml:space="preserve">  </w:t>
      </w:r>
    </w:p>
    <w:p w:rsidRDefault="003D73E7" w:rsidR="003D73E7" w:rsidRPr="00AC725E">
      <w:pPr>
        <w:rPr>
          <w:sz w:val="24"/>
          <w:lang w:val="hr-HR"/>
        </w:rPr>
      </w:pPr>
    </w:p>
    <w:p w:rsidRDefault="002865E1" w:rsidR="002865E1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5D41C3" w:rsidR="00AB7442" w:rsidRPr="005D41C3">
      <w:pPr>
        <w:rPr>
          <w:b/>
          <w:sz w:val="24"/>
          <w:lang w:val="hr-HR"/>
        </w:rPr>
      </w:pPr>
      <w:r w:rsidRPr="005D41C3">
        <w:rPr>
          <w:b/>
          <w:sz w:val="24"/>
          <w:lang w:val="hr-HR"/>
        </w:rPr>
        <w:t xml:space="preserve">     REPUBLIKA HRVATSKA</w:t>
      </w:r>
    </w:p>
    <w:p w:rsidRDefault="005D41C3" w:rsidR="00525E89" w:rsidRPr="005D41C3">
      <w:pPr>
        <w:rPr>
          <w:b/>
          <w:sz w:val="24"/>
          <w:lang w:val="hr-HR"/>
        </w:rPr>
      </w:pPr>
      <w:r w:rsidRPr="005D41C3">
        <w:rPr>
          <w:b/>
          <w:sz w:val="24"/>
          <w:lang w:val="hr-HR"/>
        </w:rPr>
        <w:t>OPĆINSKI SUD U KARLOVCU</w:t>
      </w:r>
    </w:p>
    <w:p w:rsidRDefault="005D41C3" w:rsidR="005D41C3" w:rsidRPr="005D41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</w:t>
      </w:r>
      <w:r w:rsidRPr="005D41C3">
        <w:rPr>
          <w:b/>
          <w:sz w:val="22"/>
          <w:szCs w:val="22"/>
          <w:lang w:val="hr-HR"/>
        </w:rPr>
        <w:t>STALNA SLUŽBA U OGULINU</w:t>
      </w:r>
    </w:p>
    <w:p w:rsidRDefault="005D41C3" w:rsidR="00525E89" w:rsidRPr="005D41C3">
      <w:pPr>
        <w:rPr>
          <w:sz w:val="24"/>
          <w:lang w:val="hr-HR"/>
        </w:rPr>
      </w:pPr>
      <w:r>
        <w:rPr>
          <w:sz w:val="24"/>
          <w:lang w:val="hr-HR"/>
        </w:rPr>
        <w:t xml:space="preserve"> Ogulin, Bernardina</w:t>
      </w:r>
      <w:r w:rsidRPr="005D41C3">
        <w:rPr>
          <w:sz w:val="24"/>
          <w:lang w:val="hr-HR"/>
        </w:rPr>
        <w:t xml:space="preserve"> Frankopana 1.</w:t>
      </w:r>
    </w:p>
    <w:p w:rsidRDefault="00186536" w:rsidP="005D41C3" w:rsidR="00186536">
      <w:pPr>
        <w:jc w:val="center"/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10536B" w:rsidP="00E748F8" w:rsidR="0010536B">
      <w:pPr>
        <w:jc w:val="both"/>
        <w:rPr>
          <w:sz w:val="24"/>
          <w:lang w:val="hr-HR"/>
        </w:rPr>
      </w:pPr>
    </w:p>
    <w:p w:rsidRDefault="0030039B" w:rsidP="005D41C3" w:rsidR="0010536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</w:t>
      </w:r>
      <w:r w:rsidR="005D41C3">
        <w:rPr>
          <w:sz w:val="24"/>
          <w:szCs w:val="24"/>
          <w:lang w:val="hr-HR"/>
        </w:rPr>
        <w:t>Karlovcu, Stalna služba u Ogulinu</w:t>
      </w:r>
      <w:r>
        <w:rPr>
          <w:sz w:val="24"/>
          <w:szCs w:val="24"/>
          <w:lang w:val="hr-HR"/>
        </w:rPr>
        <w:t xml:space="preserve"> po sucu </w:t>
      </w:r>
      <w:r w:rsidR="005D41C3">
        <w:rPr>
          <w:sz w:val="24"/>
          <w:szCs w:val="24"/>
          <w:lang w:val="hr-HR"/>
        </w:rPr>
        <w:t>Marijanki Cindrić Županić</w:t>
      </w:r>
      <w:r>
        <w:rPr>
          <w:sz w:val="24"/>
          <w:szCs w:val="24"/>
          <w:lang w:val="hr-HR"/>
        </w:rPr>
        <w:t xml:space="preserve">, kao sucu pojedincu, u pravnoj stvari </w:t>
      </w:r>
      <w:r w:rsidR="0010536B">
        <w:rPr>
          <w:sz w:val="24"/>
          <w:szCs w:val="24"/>
          <w:lang w:val="hr-HR"/>
        </w:rPr>
        <w:t>predlagatelja – potrošača</w:t>
      </w:r>
      <w:r w:rsidR="00647647">
        <w:rPr>
          <w:sz w:val="24"/>
          <w:szCs w:val="24"/>
          <w:lang w:val="hr-HR"/>
        </w:rPr>
        <w:t xml:space="preserve"> DANIJELA TEK, iz Karlovca, Domobranska 15., OIB: 95551874867</w:t>
      </w:r>
      <w:r w:rsidR="00A301FF">
        <w:rPr>
          <w:sz w:val="24"/>
          <w:szCs w:val="24"/>
          <w:lang w:val="hr-HR"/>
        </w:rPr>
        <w:t xml:space="preserve">, </w:t>
      </w:r>
      <w:r w:rsidR="0010536B">
        <w:rPr>
          <w:sz w:val="24"/>
          <w:szCs w:val="24"/>
          <w:lang w:val="hr-HR"/>
        </w:rPr>
        <w:t xml:space="preserve">radi stečaja potrošača, izvan ročišta, dana </w:t>
      </w:r>
      <w:r w:rsidR="005D41C3">
        <w:rPr>
          <w:sz w:val="24"/>
          <w:szCs w:val="24"/>
          <w:lang w:val="hr-HR"/>
        </w:rPr>
        <w:t>25</w:t>
      </w:r>
      <w:r w:rsidR="0071141A">
        <w:rPr>
          <w:sz w:val="24"/>
          <w:szCs w:val="24"/>
          <w:lang w:val="hr-HR"/>
        </w:rPr>
        <w:t xml:space="preserve">. </w:t>
      </w:r>
      <w:r w:rsidR="00454B57">
        <w:rPr>
          <w:sz w:val="24"/>
          <w:szCs w:val="24"/>
          <w:lang w:val="hr-HR"/>
        </w:rPr>
        <w:t>studenog</w:t>
      </w:r>
      <w:r w:rsidR="0071141A">
        <w:rPr>
          <w:sz w:val="24"/>
          <w:szCs w:val="24"/>
          <w:lang w:val="hr-HR"/>
        </w:rPr>
        <w:t xml:space="preserve"> 2016</w:t>
      </w:r>
      <w:r w:rsidR="0010536B">
        <w:rPr>
          <w:sz w:val="24"/>
          <w:szCs w:val="24"/>
          <w:lang w:val="hr-HR"/>
        </w:rPr>
        <w:t xml:space="preserve"> godine, </w:t>
      </w:r>
      <w:r w:rsidR="009B7F8A">
        <w:rPr>
          <w:sz w:val="24"/>
          <w:szCs w:val="24"/>
          <w:lang w:val="hr-HR"/>
        </w:rPr>
        <w:t xml:space="preserve">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9B7F8A" w:rsidP="00F57E39" w:rsidR="00F57E39" w:rsidRPr="005D41C3">
      <w:pPr>
        <w:jc w:val="center"/>
        <w:rPr>
          <w:b/>
          <w:sz w:val="24"/>
          <w:lang w:val="hr-HR"/>
        </w:rPr>
      </w:pPr>
      <w:r w:rsidRPr="005D41C3">
        <w:rPr>
          <w:b/>
          <w:sz w:val="24"/>
          <w:lang w:val="hr-HR"/>
        </w:rPr>
        <w:t xml:space="preserve">Z A K L J U Č A K </w:t>
      </w:r>
    </w:p>
    <w:p w:rsidRDefault="007F7210" w:rsidR="007F7210">
      <w:pPr>
        <w:jc w:val="both"/>
        <w:rPr>
          <w:sz w:val="24"/>
          <w:lang w:val="hr-HR"/>
        </w:rPr>
      </w:pPr>
    </w:p>
    <w:p w:rsidRDefault="009A3CC0" w:rsidP="009A3CC0" w:rsidR="009B7F8A" w:rsidRPr="009A3CC0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I. </w:t>
      </w:r>
      <w:r w:rsidR="00AD410E">
        <w:rPr>
          <w:sz w:val="24"/>
          <w:lang w:val="hr-HR"/>
        </w:rPr>
        <w:t xml:space="preserve"> </w:t>
      </w:r>
      <w:r w:rsidR="009E158A" w:rsidRPr="009A3CC0">
        <w:rPr>
          <w:sz w:val="24"/>
          <w:lang w:val="hr-HR"/>
        </w:rPr>
        <w:t xml:space="preserve">Nalaže se </w:t>
      </w:r>
      <w:r w:rsidR="0002247F" w:rsidRPr="009A3CC0">
        <w:rPr>
          <w:sz w:val="24"/>
          <w:szCs w:val="24"/>
          <w:lang w:val="hr-HR"/>
        </w:rPr>
        <w:t>predlagatelju – potrošaču</w:t>
      </w:r>
      <w:r w:rsidR="00647647">
        <w:rPr>
          <w:sz w:val="24"/>
          <w:szCs w:val="24"/>
          <w:lang w:val="hr-HR"/>
        </w:rPr>
        <w:t xml:space="preserve"> Danijelu Tek, iz Karlovca, Domobranska 15., OIB: 95551874867,</w:t>
      </w:r>
      <w:r w:rsidRPr="009A3CC0">
        <w:rPr>
          <w:sz w:val="24"/>
          <w:szCs w:val="24"/>
          <w:lang w:val="hr-HR"/>
        </w:rPr>
        <w:t xml:space="preserve"> </w:t>
      </w:r>
      <w:r w:rsidR="00064957" w:rsidRPr="009A3CC0">
        <w:rPr>
          <w:sz w:val="24"/>
          <w:szCs w:val="24"/>
          <w:lang w:val="hr-HR"/>
        </w:rPr>
        <w:t xml:space="preserve"> </w:t>
      </w:r>
      <w:r w:rsidR="009E158A" w:rsidRPr="009A3CC0">
        <w:rPr>
          <w:sz w:val="24"/>
          <w:lang w:val="hr-HR"/>
        </w:rPr>
        <w:t xml:space="preserve">da u roku 60 dana predujmi troškove postupka </w:t>
      </w:r>
      <w:r w:rsidR="009B7F8A" w:rsidRPr="009A3CC0">
        <w:rPr>
          <w:sz w:val="24"/>
          <w:lang w:val="hr-HR"/>
        </w:rPr>
        <w:t>na žiro-račun suda prema sl</w:t>
      </w:r>
      <w:r w:rsidR="00647647">
        <w:rPr>
          <w:sz w:val="24"/>
          <w:lang w:val="hr-HR"/>
        </w:rPr>
        <w:t>i</w:t>
      </w:r>
      <w:r w:rsidR="009B7F8A" w:rsidRPr="009A3CC0">
        <w:rPr>
          <w:sz w:val="24"/>
          <w:lang w:val="hr-HR"/>
        </w:rPr>
        <w:t xml:space="preserve">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</w:t>
      </w:r>
      <w:r w:rsidR="005D41C3">
        <w:rPr>
          <w:sz w:val="24"/>
          <w:lang w:val="hr-HR"/>
        </w:rPr>
        <w:t>rimatelj: Općinski sud u Karlovcu</w:t>
      </w:r>
      <w:r>
        <w:rPr>
          <w:sz w:val="24"/>
          <w:lang w:val="hr-HR"/>
        </w:rPr>
        <w:t xml:space="preserve"> – predujam za troškove stečaja potrošača u iznosu od 1.000,00 kn</w:t>
      </w:r>
      <w:r w:rsidR="009A3CC0">
        <w:rPr>
          <w:sz w:val="24"/>
          <w:lang w:val="hr-HR"/>
        </w:rPr>
        <w:t>,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5D41C3">
        <w:rPr>
          <w:sz w:val="24"/>
          <w:szCs w:val="24"/>
        </w:rPr>
        <w:t>HR</w:t>
      </w:r>
      <w:r w:rsidR="009A3CC0">
        <w:rPr>
          <w:sz w:val="24"/>
          <w:szCs w:val="24"/>
        </w:rPr>
        <w:t>2023900011300000592,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9A3CC0">
        <w:rPr>
          <w:sz w:val="24"/>
          <w:szCs w:val="24"/>
        </w:rPr>
        <w:t>HR00</w:t>
      </w:r>
    </w:p>
    <w:p w:rsidRDefault="0071141A" w:rsidP="0071141A" w:rsidR="009E158A" w:rsidRPr="0071141A">
      <w:pPr>
        <w:rPr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="009A3CC0">
        <w:rPr>
          <w:sz w:val="24"/>
          <w:lang w:val="hr-HR"/>
        </w:rPr>
        <w:t>2-16-44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064957">
        <w:rPr>
          <w:sz w:val="24"/>
          <w:lang w:val="hr-HR"/>
        </w:rPr>
        <w:t>2</w:t>
      </w:r>
      <w:r w:rsidR="0002247F">
        <w:rPr>
          <w:sz w:val="24"/>
          <w:lang w:val="hr-HR"/>
        </w:rPr>
        <w:t>/</w:t>
      </w:r>
      <w:r>
        <w:rPr>
          <w:sz w:val="24"/>
          <w:lang w:val="hr-HR"/>
        </w:rPr>
        <w:t>16</w:t>
      </w:r>
      <w:r w:rsidR="009A3CC0">
        <w:rPr>
          <w:sz w:val="24"/>
          <w:lang w:val="hr-HR"/>
        </w:rPr>
        <w:t>.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A3CC0" w:rsidP="00AD410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II.</w:t>
      </w:r>
      <w:r w:rsidR="009E158A">
        <w:rPr>
          <w:sz w:val="24"/>
          <w:lang w:val="hr-HR"/>
        </w:rPr>
        <w:t xml:space="preserve"> </w:t>
      </w:r>
      <w:r w:rsidR="00AD410E">
        <w:rPr>
          <w:sz w:val="24"/>
          <w:lang w:val="hr-HR"/>
        </w:rPr>
        <w:t xml:space="preserve">  </w:t>
      </w:r>
      <w:r w:rsidR="00587F6E">
        <w:rPr>
          <w:sz w:val="24"/>
          <w:lang w:val="hr-HR"/>
        </w:rPr>
        <w:t>Ako</w:t>
      </w:r>
      <w:r w:rsidR="009E158A">
        <w:rPr>
          <w:sz w:val="24"/>
          <w:lang w:val="hr-HR"/>
        </w:rPr>
        <w:t xml:space="preserve"> potrošač nije u mogućnosti predujmiti troškove postupka, a ima imovine, sud može odlučiti da troškove postupka predujmi iz proračunskih sredstava a</w:t>
      </w:r>
      <w:r>
        <w:rPr>
          <w:sz w:val="24"/>
          <w:lang w:val="hr-HR"/>
        </w:rPr>
        <w:t xml:space="preserve">, </w:t>
      </w:r>
      <w:r w:rsidR="009E158A">
        <w:rPr>
          <w:sz w:val="24"/>
          <w:lang w:val="hr-HR"/>
        </w:rPr>
        <w:t xml:space="preserve"> </w:t>
      </w:r>
      <w:r w:rsidR="00AD410E">
        <w:rPr>
          <w:sz w:val="24"/>
          <w:lang w:val="hr-HR"/>
        </w:rPr>
        <w:t>p</w:t>
      </w:r>
      <w:r w:rsidR="009E158A">
        <w:rPr>
          <w:sz w:val="24"/>
          <w:lang w:val="hr-HR"/>
        </w:rPr>
        <w:t xml:space="preserve">redujmljeni troškovi postupka naknade prioritetno iz unovčene imovine potrošača. </w:t>
      </w:r>
    </w:p>
    <w:p w:rsidRDefault="009E158A" w:rsidP="009A3CC0" w:rsidR="009E158A">
      <w:pPr>
        <w:jc w:val="both"/>
        <w:rPr>
          <w:sz w:val="24"/>
          <w:lang w:val="hr-HR"/>
        </w:rPr>
      </w:pPr>
    </w:p>
    <w:p w:rsidRDefault="009E158A" w:rsidP="009A3CC0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9A3CC0">
        <w:rPr>
          <w:sz w:val="24"/>
          <w:lang w:val="hr-HR"/>
        </w:rPr>
        <w:t>.</w:t>
      </w:r>
      <w:r>
        <w:rPr>
          <w:sz w:val="24"/>
          <w:lang w:val="hr-HR"/>
        </w:rPr>
        <w:t xml:space="preserve"> </w:t>
      </w:r>
      <w:r w:rsidR="00587F6E">
        <w:rPr>
          <w:sz w:val="24"/>
          <w:lang w:val="hr-HR"/>
        </w:rPr>
        <w:t>Ako</w:t>
      </w:r>
      <w:r>
        <w:rPr>
          <w:sz w:val="24"/>
          <w:lang w:val="hr-HR"/>
        </w:rPr>
        <w:t xml:space="preserve"> potrošač nije u mogućnosti predujmiti troškove postupka, a nema imovine, može se osloboditi obveze uplate predujma na način i uz pretpostavke propisane posebnim propisom kojim se uređuje besplatna pravna pomoć.</w:t>
      </w:r>
    </w:p>
    <w:p w:rsidRDefault="009E158A" w:rsidR="009E158A">
      <w:pPr>
        <w:jc w:val="both"/>
        <w:rPr>
          <w:sz w:val="24"/>
          <w:lang w:val="hr-HR"/>
        </w:rPr>
      </w:pPr>
    </w:p>
    <w:p w:rsidRDefault="00AD410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IV. </w:t>
      </w:r>
      <w:r w:rsidR="009E158A">
        <w:rPr>
          <w:sz w:val="24"/>
          <w:lang w:val="hr-HR"/>
        </w:rPr>
        <w:t>Prijedlog za provođenje postupka stečaja potrošača sud će odbaciti kao nedopušten ako potrošač u gore navedenom roku ne uplati predujam (čl. 114 st. 5</w:t>
      </w:r>
      <w:r w:rsidR="00EA3397">
        <w:rPr>
          <w:sz w:val="24"/>
          <w:lang w:val="hr-HR"/>
        </w:rPr>
        <w:t>.</w:t>
      </w:r>
      <w:r w:rsidR="009E158A">
        <w:rPr>
          <w:sz w:val="24"/>
          <w:lang w:val="hr-HR"/>
        </w:rPr>
        <w:t xml:space="preserve"> Stečajnog zakona u vezi sa čl. 23</w:t>
      </w:r>
      <w:r>
        <w:rPr>
          <w:sz w:val="24"/>
          <w:lang w:val="hr-HR"/>
        </w:rPr>
        <w:t>.</w:t>
      </w:r>
      <w:r w:rsidR="009E158A">
        <w:rPr>
          <w:sz w:val="24"/>
          <w:lang w:val="hr-HR"/>
        </w:rPr>
        <w:t xml:space="preserve"> Zakona o stečaju potrošača). </w:t>
      </w:r>
    </w:p>
    <w:p w:rsidRDefault="006E3066" w:rsidR="007F7210" w:rsidRPr="00A2322A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587F6E" w:rsidP="00DC7EC6" w:rsidR="0071141A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U Ogulinu</w:t>
      </w:r>
      <w:r w:rsidR="00005397" w:rsidRPr="00A2322A">
        <w:rPr>
          <w:sz w:val="24"/>
          <w:lang w:val="hr-HR"/>
        </w:rPr>
        <w:t xml:space="preserve">, </w:t>
      </w:r>
      <w:r w:rsidR="00AD410E">
        <w:rPr>
          <w:sz w:val="24"/>
          <w:lang w:val="hr-HR"/>
        </w:rPr>
        <w:t>25</w:t>
      </w:r>
      <w:r w:rsidR="0071141A">
        <w:rPr>
          <w:sz w:val="24"/>
          <w:lang w:val="hr-HR"/>
        </w:rPr>
        <w:t xml:space="preserve">. </w:t>
      </w:r>
      <w:r w:rsidR="00064957">
        <w:rPr>
          <w:sz w:val="24"/>
          <w:lang w:val="hr-HR"/>
        </w:rPr>
        <w:t>studenog</w:t>
      </w:r>
      <w:r w:rsidR="00454B57">
        <w:rPr>
          <w:sz w:val="24"/>
          <w:lang w:val="hr-HR"/>
        </w:rPr>
        <w:t xml:space="preserve"> </w:t>
      </w:r>
      <w:r w:rsidR="00064957">
        <w:rPr>
          <w:sz w:val="24"/>
          <w:lang w:val="hr-HR"/>
        </w:rPr>
        <w:t xml:space="preserve"> </w:t>
      </w:r>
      <w:r w:rsidR="007F2A55">
        <w:rPr>
          <w:sz w:val="24"/>
          <w:lang w:val="hr-HR"/>
        </w:rPr>
        <w:t xml:space="preserve">2016. godine   </w:t>
      </w:r>
    </w:p>
    <w:p w:rsidRDefault="007F2A55" w:rsidP="00AD410E" w:rsidR="00005397" w:rsidRPr="00A2322A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P="00EA3397" w:rsidR="00005397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="00AD410E">
        <w:rPr>
          <w:sz w:val="24"/>
          <w:lang w:val="hr-HR"/>
        </w:rPr>
        <w:tab/>
        <w:t xml:space="preserve">S U D A C: </w:t>
      </w:r>
    </w:p>
    <w:p w:rsidRDefault="007926E1" w:rsidP="00EA3397" w:rsidR="007926E1" w:rsidRPr="007F7210">
      <w:pPr>
        <w:ind w:firstLine="720"/>
        <w:jc w:val="both"/>
        <w:rPr>
          <w:sz w:val="24"/>
          <w:lang w:val="hr-HR"/>
        </w:rPr>
      </w:pPr>
    </w:p>
    <w:p w:rsidRDefault="009F013E" w:rsidR="0071141A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="00AD410E">
        <w:rPr>
          <w:sz w:val="24"/>
          <w:lang w:val="hr-HR"/>
        </w:rPr>
        <w:t>Marijanka Cindrić Županić</w:t>
      </w:r>
      <w:r w:rsidR="00454B57">
        <w:rPr>
          <w:sz w:val="24"/>
          <w:lang w:val="hr-HR"/>
        </w:rPr>
        <w:t>, v.r.</w:t>
      </w:r>
    </w:p>
    <w:p w:rsidRDefault="00AD410E" w:rsidR="00AD410E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>UPUTA O PRAVNOM LIJEKU</w:t>
      </w:r>
      <w:r w:rsidR="009E158A">
        <w:rPr>
          <w:sz w:val="24"/>
          <w:lang w:val="hr-HR"/>
        </w:rPr>
        <w:t>:</w:t>
      </w:r>
    </w:p>
    <w:p w:rsidRDefault="00647647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Protiv zaključka nije dopušten </w:t>
      </w:r>
      <w:r w:rsidR="00587F6E">
        <w:rPr>
          <w:sz w:val="24"/>
          <w:lang w:val="hr-HR"/>
        </w:rPr>
        <w:t>p</w:t>
      </w:r>
      <w:r>
        <w:rPr>
          <w:sz w:val="24"/>
          <w:lang w:val="hr-HR"/>
        </w:rPr>
        <w:t>ravni lijek (čl. 27. st. 7. Zakona o stečaju potrošača)</w:t>
      </w: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7926E1" w:rsidP="007926E1" w:rsidR="007926E1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>
        <w:rPr>
          <w:sz w:val="24"/>
          <w:lang w:val="hr-HR"/>
        </w:rPr>
        <w:t>NA</w:t>
      </w:r>
      <w:r w:rsidRPr="00A2322A">
        <w:rPr>
          <w:sz w:val="24"/>
          <w:lang w:val="hr-HR"/>
        </w:rPr>
        <w:t xml:space="preserve">: </w:t>
      </w:r>
      <w:r w:rsidRPr="00A2322A">
        <w:rPr>
          <w:sz w:val="24"/>
          <w:lang w:val="hr-HR"/>
        </w:rPr>
        <w:tab/>
      </w:r>
    </w:p>
    <w:p w:rsidRDefault="007926E1" w:rsidP="007926E1" w:rsidR="007926E1" w:rsidRPr="00D068EC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1. </w:t>
      </w:r>
      <w:r w:rsidRPr="00D068EC">
        <w:rPr>
          <w:sz w:val="24"/>
          <w:lang w:val="hr-HR"/>
        </w:rPr>
        <w:t>Predlagatelju – potrošaču</w:t>
      </w:r>
    </w:p>
    <w:p w:rsidRDefault="007926E1" w:rsidP="007926E1" w:rsidR="007926E1" w:rsidRPr="00D068EC">
      <w:pPr>
        <w:jc w:val="both"/>
        <w:rPr>
          <w:sz w:val="24"/>
          <w:lang w:val="hr-HR"/>
        </w:rPr>
      </w:pPr>
      <w:r>
        <w:rPr>
          <w:sz w:val="24"/>
          <w:lang w:val="hr-HR"/>
        </w:rPr>
        <w:t>2. e-</w:t>
      </w:r>
      <w:r w:rsidRPr="00D068EC">
        <w:rPr>
          <w:sz w:val="24"/>
          <w:lang w:val="hr-HR"/>
        </w:rPr>
        <w:t>Oglasna ploča</w:t>
      </w:r>
    </w:p>
    <w:p w:rsidRDefault="00A301FF" w:rsidP="009E158A" w:rsidR="00A301FF" w:rsidRPr="009E158A">
      <w:pPr>
        <w:jc w:val="both"/>
        <w:rPr>
          <w:sz w:val="24"/>
          <w:lang w:val="hr-HR"/>
        </w:rPr>
      </w:pP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</w:p>
    <w:p w:rsidRDefault="002865E1" w:rsidP="00BD1DF0" w:rsidR="00BD1DF0" w:rsidRPr="00A2322A">
      <w:pPr>
        <w:ind w:firstLine="720" w:left="216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            </w:t>
      </w:r>
      <w:r w:rsidR="00CC51E5">
        <w:rPr>
          <w:sz w:val="24"/>
          <w:lang w:val="hr-HR"/>
        </w:rPr>
        <w:t xml:space="preserve">       </w:t>
      </w:r>
      <w:r>
        <w:rPr>
          <w:sz w:val="24"/>
          <w:lang w:val="hr-HR"/>
        </w:rPr>
        <w:t xml:space="preserve"> </w:t>
      </w: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760" w:rsidR="00FD1760">
      <w:r>
        <w:separator/>
      </w:r>
    </w:p>
  </w:endnote>
  <w:endnote w:id="0" w:type="continuationSeparator">
    <w:p w:rsidRDefault="00FD1760" w:rsidR="00FD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760" w:rsidR="00FD1760">
      <w:r>
        <w:separator/>
      </w:r>
    </w:p>
  </w:footnote>
  <w:footnote w:id="0" w:type="continuationSeparator">
    <w:p w:rsidRDefault="00FD1760" w:rsidR="00FD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63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410E" w:rsidR="0041742E" w:rsidRPr="00AC725E">
    <w:pPr>
      <w:pStyle w:val="Zaglavlje"/>
      <w:jc w:val="right"/>
      <w:rPr>
        <w:bCs/>
        <w:sz w:val="24"/>
      </w:rPr>
    </w:pPr>
    <w:r>
      <w:rPr>
        <w:bCs/>
        <w:sz w:val="24"/>
      </w:rPr>
      <w:t>Posl.br. Sp-2/16-2</w:t>
    </w:r>
    <w:r w:rsidR="0071141A">
      <w:rPr>
        <w:bCs/>
        <w:sz w:val="24"/>
      </w:rPr>
      <w:t xml:space="preserve">                          </w:t>
    </w:r>
    <w:r w:rsidR="0041742E" w:rsidRPr="00AC725E">
      <w:rPr>
        <w:bCs/>
        <w:sz w:val="24"/>
      </w:rPr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AD689E"/>
    <w:multiLevelType w:val="hybridMultilevel"/>
    <w:tmpl w:val="28ACCD00"/>
    <w:lvl w:tplc="5608E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5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9">
    <w:nsid w:val="2C6D1BBC"/>
    <w:multiLevelType w:val="hybridMultilevel"/>
    <w:tmpl w:val="883AA4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1C392B"/>
    <w:multiLevelType w:val="hybridMultilevel"/>
    <w:tmpl w:val="F664FFFA"/>
    <w:lvl w:tplc="46E8C0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B857476"/>
    <w:multiLevelType w:val="hybridMultilevel"/>
    <w:tmpl w:val="15E07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806BB1"/>
    <w:multiLevelType w:val="hybridMultilevel"/>
    <w:tmpl w:val="74DC9F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4"/>
  </w:num>
  <w:num w:numId="5">
    <w:abstractNumId w:val="8"/>
  </w:num>
  <w:num w:numId="6">
    <w:abstractNumId w:val="18"/>
  </w:num>
  <w:num w:numId="7">
    <w:abstractNumId w:val="7"/>
  </w:num>
  <w:num w:numId="8">
    <w:abstractNumId w:val="17"/>
  </w:num>
  <w:num w:numId="9">
    <w:abstractNumId w:val="0"/>
  </w:num>
  <w:num w:numId="10">
    <w:abstractNumId w:val="3"/>
  </w:num>
  <w:num w:numId="11">
    <w:abstractNumId w:val="6"/>
  </w:num>
  <w:num w:numId="12">
    <w:abstractNumId w:val="2"/>
  </w:num>
  <w:num w:numId="13">
    <w:abstractNumId w:val="12"/>
  </w:num>
  <w:num w:numId="14">
    <w:abstractNumId w:val="13"/>
  </w:num>
  <w:num w:numId="15">
    <w:abstractNumId w:val="10"/>
  </w:num>
  <w:num w:numId="16">
    <w:abstractNumId w:val="1"/>
  </w:num>
  <w:num w:numId="17">
    <w:abstractNumId w:val="15"/>
  </w:num>
  <w:num w:numId="18">
    <w:abstractNumId w:val="16"/>
  </w:num>
  <w:num w:numId="19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247F"/>
    <w:rsid w:val="00027D53"/>
    <w:rsid w:val="000330B8"/>
    <w:rsid w:val="00033922"/>
    <w:rsid w:val="00064957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33418"/>
    <w:rsid w:val="00133AF7"/>
    <w:rsid w:val="001347F9"/>
    <w:rsid w:val="00146E1E"/>
    <w:rsid w:val="00167D7A"/>
    <w:rsid w:val="0017676D"/>
    <w:rsid w:val="00186536"/>
    <w:rsid w:val="00193559"/>
    <w:rsid w:val="001A5607"/>
    <w:rsid w:val="001C119C"/>
    <w:rsid w:val="001E10C2"/>
    <w:rsid w:val="00216B0A"/>
    <w:rsid w:val="0022678E"/>
    <w:rsid w:val="0023091E"/>
    <w:rsid w:val="002425E1"/>
    <w:rsid w:val="00244F5E"/>
    <w:rsid w:val="00262DA3"/>
    <w:rsid w:val="00275FD1"/>
    <w:rsid w:val="002865E1"/>
    <w:rsid w:val="002D7669"/>
    <w:rsid w:val="002E0D8F"/>
    <w:rsid w:val="002F7D76"/>
    <w:rsid w:val="0030039B"/>
    <w:rsid w:val="00311BB2"/>
    <w:rsid w:val="00330788"/>
    <w:rsid w:val="003415BE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451B7"/>
    <w:rsid w:val="00454B57"/>
    <w:rsid w:val="00476C1D"/>
    <w:rsid w:val="004B1DB4"/>
    <w:rsid w:val="004E274C"/>
    <w:rsid w:val="004E45AC"/>
    <w:rsid w:val="00502420"/>
    <w:rsid w:val="00504700"/>
    <w:rsid w:val="00525E89"/>
    <w:rsid w:val="00545CB2"/>
    <w:rsid w:val="00552DE0"/>
    <w:rsid w:val="005627EB"/>
    <w:rsid w:val="00573984"/>
    <w:rsid w:val="00587F6E"/>
    <w:rsid w:val="00594910"/>
    <w:rsid w:val="00595E72"/>
    <w:rsid w:val="00597A78"/>
    <w:rsid w:val="005A5B45"/>
    <w:rsid w:val="005B06E5"/>
    <w:rsid w:val="005B6842"/>
    <w:rsid w:val="005C7FE8"/>
    <w:rsid w:val="005D41C3"/>
    <w:rsid w:val="005E50D2"/>
    <w:rsid w:val="00602756"/>
    <w:rsid w:val="006359D1"/>
    <w:rsid w:val="00637B4F"/>
    <w:rsid w:val="00647647"/>
    <w:rsid w:val="00663A2F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26E1"/>
    <w:rsid w:val="00794FA1"/>
    <w:rsid w:val="007A1EC0"/>
    <w:rsid w:val="007B0FCA"/>
    <w:rsid w:val="007B2881"/>
    <w:rsid w:val="007B3C4A"/>
    <w:rsid w:val="007C6837"/>
    <w:rsid w:val="007D0A78"/>
    <w:rsid w:val="007E03B7"/>
    <w:rsid w:val="007F2A55"/>
    <w:rsid w:val="007F7210"/>
    <w:rsid w:val="00803C86"/>
    <w:rsid w:val="00807033"/>
    <w:rsid w:val="0081111E"/>
    <w:rsid w:val="00813178"/>
    <w:rsid w:val="00816BA1"/>
    <w:rsid w:val="00816FE9"/>
    <w:rsid w:val="008220C0"/>
    <w:rsid w:val="00831549"/>
    <w:rsid w:val="00831A11"/>
    <w:rsid w:val="00833CB7"/>
    <w:rsid w:val="00835838"/>
    <w:rsid w:val="00842F89"/>
    <w:rsid w:val="00843BB7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93BCC"/>
    <w:rsid w:val="00994EDE"/>
    <w:rsid w:val="009A3CC0"/>
    <w:rsid w:val="009A604F"/>
    <w:rsid w:val="009B4FDA"/>
    <w:rsid w:val="009B7330"/>
    <w:rsid w:val="009B7F8A"/>
    <w:rsid w:val="009C63DA"/>
    <w:rsid w:val="009E158A"/>
    <w:rsid w:val="009E1DCF"/>
    <w:rsid w:val="009F013E"/>
    <w:rsid w:val="009F2E59"/>
    <w:rsid w:val="009F4763"/>
    <w:rsid w:val="009F58C8"/>
    <w:rsid w:val="00A160A5"/>
    <w:rsid w:val="00A2322A"/>
    <w:rsid w:val="00A301FF"/>
    <w:rsid w:val="00A57002"/>
    <w:rsid w:val="00A71C22"/>
    <w:rsid w:val="00A84F04"/>
    <w:rsid w:val="00A91CED"/>
    <w:rsid w:val="00A927B5"/>
    <w:rsid w:val="00AB7442"/>
    <w:rsid w:val="00AC558C"/>
    <w:rsid w:val="00AC725E"/>
    <w:rsid w:val="00AD1A57"/>
    <w:rsid w:val="00AD410E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724B6"/>
    <w:rsid w:val="00B73237"/>
    <w:rsid w:val="00B73395"/>
    <w:rsid w:val="00B859C1"/>
    <w:rsid w:val="00B95EFC"/>
    <w:rsid w:val="00BA42A6"/>
    <w:rsid w:val="00BD1DF0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81D5B"/>
    <w:rsid w:val="00C83BFF"/>
    <w:rsid w:val="00C92052"/>
    <w:rsid w:val="00C9287B"/>
    <w:rsid w:val="00C95F8C"/>
    <w:rsid w:val="00CA1447"/>
    <w:rsid w:val="00CA32C4"/>
    <w:rsid w:val="00CC51E5"/>
    <w:rsid w:val="00CD40F6"/>
    <w:rsid w:val="00CE6761"/>
    <w:rsid w:val="00CF6056"/>
    <w:rsid w:val="00D03674"/>
    <w:rsid w:val="00D04A45"/>
    <w:rsid w:val="00D050C4"/>
    <w:rsid w:val="00D0546C"/>
    <w:rsid w:val="00D06B98"/>
    <w:rsid w:val="00D43580"/>
    <w:rsid w:val="00D65282"/>
    <w:rsid w:val="00D87514"/>
    <w:rsid w:val="00D8756B"/>
    <w:rsid w:val="00D9488F"/>
    <w:rsid w:val="00DA6B4C"/>
    <w:rsid w:val="00DA7E0C"/>
    <w:rsid w:val="00DB0D39"/>
    <w:rsid w:val="00DB2ADA"/>
    <w:rsid w:val="00DC7EC6"/>
    <w:rsid w:val="00DE0086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65D68"/>
    <w:rsid w:val="00E6624E"/>
    <w:rsid w:val="00E67350"/>
    <w:rsid w:val="00E71855"/>
    <w:rsid w:val="00E748F8"/>
    <w:rsid w:val="00E92D98"/>
    <w:rsid w:val="00EA3397"/>
    <w:rsid w:val="00EA55DB"/>
    <w:rsid w:val="00EC0AF8"/>
    <w:rsid w:val="00EC2315"/>
    <w:rsid w:val="00EC485F"/>
    <w:rsid w:val="00EC70FF"/>
    <w:rsid w:val="00F03FC6"/>
    <w:rsid w:val="00F12108"/>
    <w:rsid w:val="00F30863"/>
    <w:rsid w:val="00F30990"/>
    <w:rsid w:val="00F316B4"/>
    <w:rsid w:val="00F35A42"/>
    <w:rsid w:val="00F35C9D"/>
    <w:rsid w:val="00F4325B"/>
    <w:rsid w:val="00F43A29"/>
    <w:rsid w:val="00F50723"/>
    <w:rsid w:val="00F57E39"/>
    <w:rsid w:val="00F651DE"/>
    <w:rsid w:val="00F9070B"/>
    <w:rsid w:val="00FA1728"/>
    <w:rsid w:val="00FA4260"/>
    <w:rsid w:val="00FA4B92"/>
    <w:rsid w:val="00FD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Marijanka</izvorni_sadrzaj>
    <derivirana_varijabla naziv="DomainObject.DonositeljOdluke.Ime_1">Marijanka</derivirana_varijabla>
  </DomainObject.DonositeljOdluke.Ime>
  <DomainObject.DonositeljOdluke.Prezime>
    <izvorni_sadrzaj>Cindrić Županić</izvorni_sadrzaj>
    <derivirana_varijabla naziv="DomainObject.DonositeljOdluke.Prezime_1">Cindrić Županić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Soba 7</izvorni_sadrzaj>
    <derivirana_varijabla naziv="DomainObject.Predmet.Referada.Prostorija.Oznaka_1">Soba 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Tek</izvorni_sadrzaj>
    <derivirana_varijabla naziv="DomainObject.Predmet.StrankaFormated_1">  Danijel Tek</derivirana_varijabla>
  </DomainObject.Predmet.StrankaFormated>
  <DomainObject.Predmet.StrankaFormatedOIB>
    <izvorni_sadrzaj>  Danijel Tek, OIB 95551874867</izvorni_sadrzaj>
    <derivirana_varijabla naziv="DomainObject.Predmet.StrankaFormatedOIB_1">  Danijel Tek, OIB 95551874867</derivirana_varijabla>
  </DomainObject.Predmet.StrankaFormatedOIB>
  <DomainObject.Predmet.StrankaFormatedWithAdress>
    <izvorni_sadrzaj> Danijel Tek, Domobranska Ulica 15, 47000 Karlovac</izvorni_sadrzaj>
    <derivirana_varijabla naziv="DomainObject.Predmet.StrankaFormatedWithAdress_1"> Danijel Tek, Domobranska Ulica 15, 47000 Karlovac</derivirana_varijabla>
  </DomainObject.Predmet.StrankaFormatedWithAdress>
  <DomainObject.Predmet.StrankaFormatedWithAdressOIB>
    <izvorni_sadrzaj> Danijel Tek, OIB 95551874867, Domobranska Ulica 15, 47000 Karlovac</izvorni_sadrzaj>
    <derivirana_varijabla naziv="DomainObject.Predmet.StrankaFormatedWithAdressOIB_1"> Danijel Tek, OIB 95551874867, Domobranska Ulica 15, 47000 Karlovac</derivirana_varijabla>
  </DomainObject.Predmet.StrankaFormatedWithAdressOIB>
  <DomainObject.Predmet.StrankaWithAdress>
    <izvorni_sadrzaj>Danijel Tek Domobranska Ulica 15,47000 Karlovac</izvorni_sadrzaj>
    <derivirana_varijabla naziv="DomainObject.Predmet.StrankaWithAdress_1">Danijel Tek Domobranska Ulica 15,47000 Karlovac</derivirana_varijabla>
  </DomainObject.Predmet.StrankaWithAdress>
  <DomainObject.Predmet.StrankaWithAdressOIB>
    <izvorni_sadrzaj>Danijel Tek, OIB 95551874867, Domobranska Ulica 15,47000 Karlovac</izvorni_sadrzaj>
    <derivirana_varijabla naziv="DomainObject.Predmet.StrankaWithAdressOIB_1">Danijel Tek, OIB 95551874867, Domobranska Ulica 15,47000 Karlovac</derivirana_varijabla>
  </DomainObject.Predmet.StrankaWithAdressOIB>
  <DomainObject.Predmet.StrankaNazivFormated>
    <izvorni_sadrzaj>Danijel Tek</izvorni_sadrzaj>
    <derivirana_varijabla naziv="DomainObject.Predmet.StrankaNazivFormated_1">Danijel Tek</derivirana_varijabla>
  </DomainObject.Predmet.StrankaNazivFormated>
  <DomainObject.Predmet.StrankaNazivFormatedOIB>
    <izvorni_sadrzaj>Danijel Tek, OIB 95551874867</izvorni_sadrzaj>
    <derivirana_varijabla naziv="DomainObject.Predmet.StrankaNazivFormatedOIB_1">Danijel Tek, OIB 95551874867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Danijel Tek</item>
    </izvorni_sadrzaj>
    <derivirana_varijabla naziv="DomainObject.Predmet.StrankaListFormated_1">
      <item>Danijel Tek</item>
    </derivirana_varijabla>
  </DomainObject.Predmet.StrankaListFormated>
  <DomainObject.Predmet.StrankaListFormatedOIB>
    <izvorni_sadrzaj>
      <item>Danijel Tek, OIB 95551874867</item>
    </izvorni_sadrzaj>
    <derivirana_varijabla naziv="DomainObject.Predmet.StrankaListFormatedOIB_1">
      <item>Danijel Tek, OIB 95551874867</item>
    </derivirana_varijabla>
  </DomainObject.Predmet.StrankaListFormatedOIB>
  <DomainObject.Predmet.StrankaListFormatedWithAdress>
    <izvorni_sadrzaj>
      <item>Danijel Tek, Domobranska Ulica 15, 47000 Karlovac</item>
    </izvorni_sadrzaj>
    <derivirana_varijabla naziv="DomainObject.Predmet.StrankaListFormatedWithAdress_1">
      <item>Danijel Tek, Domobranska Ulica 15, 47000 Karlovac</item>
    </derivirana_varijabla>
  </DomainObject.Predmet.StrankaListFormatedWithAdress>
  <DomainObject.Predmet.StrankaListFormatedWithAdressOIB>
    <izvorni_sadrzaj>
      <item>Danijel Tek, OIB 95551874867, Domobranska Ulica 15, 47000 Karlovac</item>
    </izvorni_sadrzaj>
    <derivirana_varijabla naziv="DomainObject.Predmet.StrankaListFormatedWithAdressOIB_1">
      <item>Danijel Tek, OIB 95551874867, Domobranska Ulica 15, 47000 Karlovac</item>
    </derivirana_varijabla>
  </DomainObject.Predmet.StrankaListFormatedWithAdressOIB>
  <DomainObject.Predmet.StrankaListNazivFormated>
    <izvorni_sadrzaj>
      <item>Danijel Tek</item>
    </izvorni_sadrzaj>
    <derivirana_varijabla naziv="DomainObject.Predmet.StrankaListNazivFormated_1">
      <item>Danijel Tek</item>
    </derivirana_varijabla>
  </DomainObject.Predmet.StrankaListNazivFormated>
  <DomainObject.Predmet.StrankaListNazivFormatedOIB>
    <izvorni_sadrzaj>
      <item>Danijel Tek, OIB 95551874867</item>
    </izvorni_sadrzaj>
    <derivirana_varijabla naziv="DomainObject.Predmet.StrankaListNazivFormatedOIB_1">
      <item>Danijel Tek, OIB 95551874867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 Tek</izvorni_sadrzaj>
    <derivirana_varijabla naziv="DomainObject.Predmet.StrankaIDrugi_1">Danijel Tek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Danijel Tek, OIB 95551874867, Domobranska Ulica 15, 47000 Karlovac</izvorni_sadrzaj>
    <derivirana_varijabla naziv="DomainObject.Predmet.StrankaIDrugiAdressOIB_1">Danijel Tek, OIB 95551874867, Domobranska Ulica 15,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Tek</item>
    </izvorni_sadrzaj>
    <derivirana_varijabla naziv="DomainObject.Predmet.SudioniciListNaziv_1">
      <item>Danijel Tek</item>
    </derivirana_varijabla>
  </DomainObject.Predmet.SudioniciListNaziv>
  <DomainObject.Predmet.SudioniciListAdressOIB>
    <izvorni_sadrzaj>
      <item>Danijel Tek, OIB 95551874867, Domobranska Ulica 15,47000 Karlovac</item>
    </izvorni_sadrzaj>
    <derivirana_varijabla naziv="DomainObject.Predmet.SudioniciListAdressOIB_1">
      <item>Danijel Tek, OIB 95551874867, Domobranska Ulica 15,47000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95551874867</item>
    </izvorni_sadrzaj>
    <derivirana_varijabla naziv="DomainObject.Predmet.SudioniciListNazivOIB_1">
      <item>, OIB 95551874867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C1A04-9B10-42AC-B62D-E47C703AB3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279</properties:Words>
  <properties:Characters>1578</properties:Characters>
  <properties:Lines>60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2016-11-25T10:58:00Z</dcterms:created>
  <dc:creator>SUD</dc:creator>
  <cp:lastModifiedBy>wsadmin</cp:lastModifiedBy>
  <cp:lastPrinted>2016-11-25T13:01:00Z</cp:lastPrinted>
  <dcterms:modified xmlns:xsi="http://www.w3.org/2001/XMLSchema-instance" xsi:type="dcterms:W3CDTF">2016-11-25T13:04:00Z</dcterms:modified>
  <cp:revision>6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