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3b2f" w14:paraId="5013b2f" w:rsidRDefault="007641CA" w:rsidP="00654643" w:rsidR="00654643" w:rsidRPr="001B2297">
      <w:pPr>
        <w:jc w:val="right"/>
        <w15:collapsed w:val="false"/>
      </w:pPr>
      <w:bookmarkStart w:name="_GoBack" w:id="0"/>
      <w:bookmarkEnd w:id="0"/>
      <w:r>
        <w:t>Poslovni broj:</w:t>
      </w:r>
      <w:r w:rsidR="00654643" w:rsidRPr="001B2297">
        <w:t xml:space="preserve"> 1 </w:t>
      </w:r>
      <w:r w:rsidR="002B0881" w:rsidRPr="001B2297">
        <w:t>St</w:t>
      </w:r>
      <w:r w:rsidR="00654643" w:rsidRPr="001B2297">
        <w:t>-</w:t>
      </w:r>
      <w:r w:rsidR="004F10AB" w:rsidRPr="001B2297">
        <w:t>947/16-</w:t>
      </w:r>
      <w:r>
        <w:t>194</w:t>
      </w:r>
    </w:p>
    <w:p w:rsidRDefault="00654643" w:rsidP="00654643" w:rsidR="00654643" w:rsidRPr="001B2297">
      <w:pPr>
        <w:jc w:val="right"/>
      </w:pPr>
    </w:p>
    <w:p w:rsidRDefault="00654643" w:rsidP="00654643" w:rsidR="00654643" w:rsidRPr="001B2297">
      <w:pPr>
        <w:rPr>
          <w:bCs/>
        </w:rPr>
      </w:pPr>
    </w:p>
    <w:p w:rsidRDefault="00654643" w:rsidP="00654643" w:rsidR="00654643" w:rsidRPr="001B2297">
      <w:pPr>
        <w:rPr>
          <w:bCs/>
        </w:rPr>
      </w:pPr>
    </w:p>
    <w:p w:rsidRDefault="00654643" w:rsidP="00654643" w:rsidR="00654643" w:rsidRPr="001B2297">
      <w:pPr>
        <w:rPr>
          <w:bCs/>
        </w:rPr>
      </w:pPr>
    </w:p>
    <w:p w:rsidRDefault="00654643" w:rsidP="0042463F" w:rsidR="0042463F" w:rsidRPr="0042463F">
      <w:pPr>
        <w:pStyle w:val="Naslov6"/>
        <w:ind w:right="6804"/>
        <w:rPr>
          <w:rFonts w:cs="Times New Roman" w:hAnsi="Times New Roman" w:ascii="Times New Roman"/>
          <w:b/>
          <w:i w:val="false"/>
          <w:color w:val="auto"/>
        </w:rPr>
      </w:pPr>
      <w:r w:rsidRPr="001B2297">
        <w:rPr>
          <w:bCs/>
        </w:rPr>
        <w:t xml:space="preserve">  </w:t>
      </w:r>
      <w:r w:rsidR="0042463F">
        <w:rPr>
          <w:bCs/>
        </w:rPr>
        <w:t xml:space="preserve"> </w:t>
      </w:r>
      <w:r w:rsidR="0042463F" w:rsidRPr="0042463F">
        <w:rPr>
          <w:rFonts w:cs="Times New Roman" w:hAnsi="Times New Roman" w:ascii="Times New Roman"/>
          <w:i w:val="false"/>
          <w:color w:val="auto"/>
        </w:rPr>
        <w:t>Republika  Hrvatska</w:t>
      </w:r>
    </w:p>
    <w:p w:rsidRDefault="0042463F" w:rsidP="0042463F" w:rsidR="0042463F" w:rsidRPr="0042463F">
      <w:pPr>
        <w:ind w:right="6662"/>
        <w:jc w:val="center"/>
        <w:rPr>
          <w:bCs/>
        </w:rPr>
      </w:pPr>
      <w:r w:rsidRPr="0042463F">
        <w:rPr>
          <w:bCs/>
        </w:rPr>
        <w:t>Trgovački sud u Zadru</w:t>
      </w:r>
    </w:p>
    <w:p w:rsidRDefault="0042463F" w:rsidP="0042463F" w:rsidR="0042463F" w:rsidRPr="0042463F">
      <w:pPr>
        <w:tabs>
          <w:tab w:pos="2410" w:val="left"/>
        </w:tabs>
        <w:ind w:right="6662"/>
        <w:jc w:val="center"/>
        <w:rPr>
          <w:bCs/>
        </w:rPr>
      </w:pPr>
      <w:r w:rsidRPr="0042463F">
        <w:rPr>
          <w:bCs/>
        </w:rPr>
        <w:t>Dr. Franje Tuđmana 35</w:t>
      </w:r>
    </w:p>
    <w:p w:rsidRDefault="0042463F" w:rsidP="0042463F" w:rsidR="0042463F" w:rsidRPr="0042463F">
      <w:pPr>
        <w:tabs>
          <w:tab w:pos="2410" w:val="left"/>
        </w:tabs>
        <w:ind w:right="6662"/>
        <w:jc w:val="center"/>
        <w:rPr>
          <w:bCs/>
        </w:rPr>
      </w:pPr>
      <w:r w:rsidRPr="0042463F">
        <w:t>23000 Zadar</w:t>
      </w:r>
    </w:p>
    <w:p w:rsidRDefault="00DE0351" w:rsidP="0042463F" w:rsidR="00DE0351" w:rsidRPr="001B2297">
      <w:pPr>
        <w:jc w:val="both"/>
        <w:rPr>
          <w:bCs/>
        </w:rPr>
      </w:pPr>
    </w:p>
    <w:p w:rsidRDefault="00654643" w:rsidP="00654643" w:rsidR="00654643" w:rsidRPr="001B2297">
      <w:pPr>
        <w:jc w:val="center"/>
        <w:rPr>
          <w:bCs/>
        </w:rPr>
      </w:pPr>
      <w:r w:rsidRPr="001B2297">
        <w:rPr>
          <w:bCs/>
        </w:rPr>
        <w:t xml:space="preserve">R J E Š E N J E </w:t>
      </w:r>
    </w:p>
    <w:p w:rsidRDefault="00654643" w:rsidP="00654643" w:rsidR="00654643" w:rsidRPr="001B2297">
      <w:pPr>
        <w:rPr>
          <w:bCs/>
        </w:rPr>
      </w:pPr>
    </w:p>
    <w:p w:rsidRDefault="00A16BB9" w:rsidP="00A16BB9" w:rsidR="00A16BB9" w:rsidRPr="001B2297">
      <w:pPr>
        <w:ind w:firstLine="708"/>
        <w:jc w:val="both"/>
      </w:pPr>
      <w:r w:rsidRPr="001B2297">
        <w:t>Trgovački sud u Zadru</w:t>
      </w:r>
      <w:r w:rsidR="00991567" w:rsidRPr="001B2297">
        <w:t xml:space="preserve"> (OIB: 39670464653)</w:t>
      </w:r>
      <w:r w:rsidRPr="001B2297">
        <w:t xml:space="preserve">, po </w:t>
      </w:r>
      <w:r w:rsidR="004F10AB" w:rsidRPr="001B2297">
        <w:t>sutkinji</w:t>
      </w:r>
      <w:r w:rsidRPr="001B2297">
        <w:t xml:space="preserve"> Ardeni Bajlo, u </w:t>
      </w:r>
      <w:r w:rsidR="002B0881" w:rsidRPr="001B2297">
        <w:t xml:space="preserve">stečajnom postupku nad </w:t>
      </w:r>
      <w:r w:rsidR="00991567" w:rsidRPr="001B2297">
        <w:t xml:space="preserve">imovinom </w:t>
      </w:r>
      <w:r w:rsidR="002B0881" w:rsidRPr="001B2297">
        <w:t>stečajn</w:t>
      </w:r>
      <w:r w:rsidR="00991567" w:rsidRPr="001B2297">
        <w:t>og</w:t>
      </w:r>
      <w:r w:rsidR="002B0881" w:rsidRPr="001B2297">
        <w:t xml:space="preserve"> dužnik</w:t>
      </w:r>
      <w:r w:rsidR="00991567" w:rsidRPr="001B2297">
        <w:t xml:space="preserve">a </w:t>
      </w:r>
      <w:r w:rsidR="004F10AB" w:rsidRPr="001B2297">
        <w:t>KRKA-INŽENJERING, d.o.o., Šibenik, Stjepana Radića 42, Šibenik, OIB: 33708054502</w:t>
      </w:r>
      <w:r w:rsidR="00241162" w:rsidRPr="001B2297">
        <w:t xml:space="preserve">, odlučujući o žalbi </w:t>
      </w:r>
      <w:r w:rsidR="003126FF" w:rsidRPr="001B2297">
        <w:t>protiv rješenja ovog suda br. 1 St-</w:t>
      </w:r>
      <w:r w:rsidR="004F10AB" w:rsidRPr="001B2297">
        <w:t>947/16-</w:t>
      </w:r>
      <w:r w:rsidR="002C6AAC">
        <w:t>187</w:t>
      </w:r>
      <w:r w:rsidR="003126FF" w:rsidRPr="001B2297">
        <w:t xml:space="preserve"> od </w:t>
      </w:r>
      <w:r w:rsidR="008067CE" w:rsidRPr="001B2297">
        <w:t>14. s</w:t>
      </w:r>
      <w:r w:rsidR="004F10AB" w:rsidRPr="001B2297">
        <w:t>rpnja 2016</w:t>
      </w:r>
      <w:r w:rsidR="003126FF" w:rsidRPr="001B2297">
        <w:t>. godine</w:t>
      </w:r>
      <w:r w:rsidR="00241162" w:rsidRPr="001B2297">
        <w:t xml:space="preserve">, </w:t>
      </w:r>
      <w:r w:rsidRPr="001B2297">
        <w:t xml:space="preserve">dana </w:t>
      </w:r>
      <w:r w:rsidR="002C6AAC">
        <w:t>20</w:t>
      </w:r>
      <w:r w:rsidR="004F10AB" w:rsidRPr="001B2297">
        <w:t xml:space="preserve">. </w:t>
      </w:r>
      <w:r w:rsidR="007641CA">
        <w:t>travnja</w:t>
      </w:r>
      <w:r w:rsidR="005045EF">
        <w:t xml:space="preserve"> 2018</w:t>
      </w:r>
      <w:r w:rsidR="004F10AB" w:rsidRPr="001B2297">
        <w:t>.</w:t>
      </w:r>
      <w:r w:rsidRPr="001B2297">
        <w:t xml:space="preserve">  </w:t>
      </w:r>
    </w:p>
    <w:p w:rsidRDefault="00654643" w:rsidP="00654643" w:rsidR="00654643" w:rsidRPr="001B2297">
      <w:pPr>
        <w:pStyle w:val="Tijeloteksta"/>
      </w:pPr>
    </w:p>
    <w:p w:rsidRDefault="00654643" w:rsidP="00654643" w:rsidR="00654643" w:rsidRPr="001B2297">
      <w:pPr>
        <w:pStyle w:val="Naslov1"/>
        <w:rPr>
          <w:b w:val="false"/>
        </w:rPr>
      </w:pPr>
      <w:r w:rsidRPr="001B2297">
        <w:rPr>
          <w:b w:val="false"/>
        </w:rPr>
        <w:t>r i j e š i o     j e</w:t>
      </w:r>
    </w:p>
    <w:p w:rsidRDefault="00654643" w:rsidP="00654643" w:rsidR="00654643" w:rsidRPr="001B2297">
      <w:pPr>
        <w:jc w:val="center"/>
      </w:pPr>
    </w:p>
    <w:p w:rsidRDefault="00654643" w:rsidP="00654643" w:rsidR="00654643" w:rsidRPr="001B2297">
      <w:pPr>
        <w:pStyle w:val="Tijeloteksta"/>
      </w:pPr>
      <w:r w:rsidRPr="001B2297">
        <w:tab/>
        <w:t xml:space="preserve">Odbacuje se žalba </w:t>
      </w:r>
      <w:r w:rsidR="005045EF" w:rsidRPr="001B2297">
        <w:t>KRKA-INŽENJERING, d.o.o., Šibenik, Stjepana Radića 42, Šibeni</w:t>
      </w:r>
      <w:r w:rsidR="005045EF">
        <w:t xml:space="preserve">k zastupanog po prokuristu Slavenu Cukrovu </w:t>
      </w:r>
      <w:r w:rsidR="002C6AAC">
        <w:t>podnjeta Visokom trgovačkom sudu 9</w:t>
      </w:r>
      <w:r w:rsidR="005045EF">
        <w:t xml:space="preserve">. </w:t>
      </w:r>
      <w:r w:rsidR="007641CA">
        <w:t>travnja 2018</w:t>
      </w:r>
      <w:r w:rsidR="005045EF">
        <w:t xml:space="preserve">. </w:t>
      </w:r>
      <w:r w:rsidR="00991567" w:rsidRPr="001B2297">
        <w:t xml:space="preserve">podnijeta </w:t>
      </w:r>
      <w:r w:rsidR="003126FF" w:rsidRPr="001B2297">
        <w:t>protiv rješenja ovog suda br. 1 St-</w:t>
      </w:r>
      <w:r w:rsidR="005045EF">
        <w:t>947/16</w:t>
      </w:r>
      <w:r w:rsidR="0042463F">
        <w:t>-</w:t>
      </w:r>
      <w:r w:rsidR="007641CA">
        <w:t>187</w:t>
      </w:r>
      <w:r w:rsidR="003126FF" w:rsidRPr="001B2297">
        <w:t xml:space="preserve"> od </w:t>
      </w:r>
      <w:r w:rsidR="007641CA">
        <w:t>20</w:t>
      </w:r>
      <w:r w:rsidR="004F10AB" w:rsidRPr="001B2297">
        <w:t xml:space="preserve">. </w:t>
      </w:r>
      <w:r w:rsidR="007641CA">
        <w:t>ožujka</w:t>
      </w:r>
      <w:r w:rsidR="003126FF" w:rsidRPr="001B2297">
        <w:t xml:space="preserve"> </w:t>
      </w:r>
      <w:r w:rsidR="007641CA">
        <w:t>2018</w:t>
      </w:r>
      <w:r w:rsidR="004F10AB" w:rsidRPr="001B2297">
        <w:t>.</w:t>
      </w:r>
      <w:r w:rsidR="003126FF" w:rsidRPr="001B2297">
        <w:t xml:space="preserve"> godine</w:t>
      </w:r>
      <w:r w:rsidR="00586892" w:rsidRPr="001B2297">
        <w:t xml:space="preserve">, kao </w:t>
      </w:r>
      <w:r w:rsidR="00AC5F55" w:rsidRPr="001B2297">
        <w:t>neprav</w:t>
      </w:r>
      <w:r w:rsidR="00152F53" w:rsidRPr="001B2297">
        <w:t>odobna</w:t>
      </w:r>
      <w:r w:rsidR="00586892" w:rsidRPr="001B2297">
        <w:t>.</w:t>
      </w:r>
    </w:p>
    <w:p w:rsidRDefault="00654643" w:rsidP="00654643" w:rsidR="00654643" w:rsidRPr="001B2297">
      <w:pPr>
        <w:jc w:val="both"/>
      </w:pPr>
    </w:p>
    <w:p w:rsidRDefault="00654643" w:rsidP="00654643" w:rsidR="00654643" w:rsidRPr="001B2297">
      <w:pPr>
        <w:jc w:val="center"/>
      </w:pPr>
      <w:r w:rsidRPr="001B2297">
        <w:t>Obrazloženje</w:t>
      </w:r>
    </w:p>
    <w:p w:rsidRDefault="00654643" w:rsidP="00654643" w:rsidR="00654643" w:rsidRPr="001B2297">
      <w:pPr>
        <w:jc w:val="center"/>
      </w:pPr>
    </w:p>
    <w:p w:rsidRDefault="00A637D8" w:rsidP="00152F53" w:rsidR="002C6AAC">
      <w:pPr>
        <w:ind w:firstLine="708"/>
        <w:jc w:val="both"/>
      </w:pPr>
      <w:r w:rsidRPr="001B2297">
        <w:t>Rješenjem ovog suda broj 1 St-</w:t>
      </w:r>
      <w:r w:rsidR="004F10AB" w:rsidRPr="001B2297">
        <w:t>947/16-</w:t>
      </w:r>
      <w:r w:rsidR="002C6AAC">
        <w:t>187</w:t>
      </w:r>
      <w:r w:rsidRPr="001B2297">
        <w:t xml:space="preserve"> od dana </w:t>
      </w:r>
      <w:r w:rsidR="002C6AAC">
        <w:t>20</w:t>
      </w:r>
      <w:r w:rsidR="004F10AB" w:rsidRPr="001B2297">
        <w:t xml:space="preserve">. </w:t>
      </w:r>
      <w:r w:rsidR="002C6AAC">
        <w:t>ožujka 2018</w:t>
      </w:r>
      <w:r w:rsidR="004F10AB" w:rsidRPr="001B2297">
        <w:t>.</w:t>
      </w:r>
      <w:r w:rsidR="002C6AAC">
        <w:t xml:space="preserve"> odbačena je žalba </w:t>
      </w:r>
      <w:r w:rsidR="002C6AAC" w:rsidRPr="001B2297">
        <w:t>KRKA-INŽENJERING, d.o.o., Šibenik</w:t>
      </w:r>
      <w:r w:rsidR="002C6AAC">
        <w:t xml:space="preserve"> podnijeta od prokuriste Slavena Curkova kao nepravodobna. </w:t>
      </w:r>
      <w:r w:rsidRPr="001B2297">
        <w:t xml:space="preserve"> </w:t>
      </w:r>
      <w:r w:rsidR="002C6AAC">
        <w:t>Rješenje je objavljeno na e-oglasnoj ploči sudova 21. ožujka 2018., te je upućeno i podnositelju žalbe, ali se pošiljka vratila s naznakom "Obaviješten nije podigao pošiljku".</w:t>
      </w:r>
    </w:p>
    <w:p w:rsidRDefault="001B2297" w:rsidP="002C6AAC" w:rsidR="001B2297">
      <w:pPr>
        <w:ind w:firstLine="708"/>
        <w:jc w:val="both"/>
      </w:pPr>
      <w:r>
        <w:t>Žalba je nepravodobna.</w:t>
      </w:r>
    </w:p>
    <w:p w:rsidRDefault="001B2297" w:rsidP="00A552F0" w:rsidR="002C6AAC">
      <w:pPr>
        <w:ind w:firstLine="708"/>
        <w:jc w:val="both"/>
      </w:pPr>
      <w:r>
        <w:t>Odredbom čl. 12. st. 1. Stečajnog zakona</w:t>
      </w:r>
      <w:r w:rsidR="002C6AAC">
        <w:t xml:space="preserve"> (Narodne novine 71/15 i 104/18)</w:t>
      </w:r>
      <w:r>
        <w:t xml:space="preserve"> propisano je da se sudska pismena dostavljaju objavom na mrežnoj stranici e-oglasna ploča i da se takvom objavom dostava smatra obavljenom svim sudionicima postupka pa i onima za koje Stečajni zakon propisuje posebnu dostavu. </w:t>
      </w:r>
      <w:r w:rsidR="002C6AAC">
        <w:t xml:space="preserve">U smislu te zakonske odredbe dostava se smatra obavljenom istekom osmog dana od dana objave pismena na mrežnoj stranici e-Oglasna ploča sudova, što u konkretnom slučaju znači da je dostava izvršena 29. ožujka 2018., slijedom čega je rok za žalbu istekao 6. travnja 2018. </w:t>
      </w:r>
    </w:p>
    <w:p w:rsidRDefault="001B2297" w:rsidP="002C6AAC" w:rsidR="001B2297">
      <w:pPr>
        <w:ind w:firstLine="708"/>
        <w:jc w:val="both"/>
        <w:rPr>
          <w:lang w:eastAsia="hr-HR"/>
        </w:rPr>
      </w:pPr>
      <w:r>
        <w:t xml:space="preserve">Kako je žalba dostavljena </w:t>
      </w:r>
      <w:r w:rsidR="002C6AAC">
        <w:t xml:space="preserve">neposredno Visokom trgovačkom sudu i to preporučenom pošiljkom 9. travnja 2018. to je </w:t>
      </w:r>
      <w:r>
        <w:t>dostavljena izvan roka pa ju je primjenom odredbe čl. 10. Stečajnog zakona koja propisuje odgovarajuću primjenu pravila parničnog postupka i u</w:t>
      </w:r>
      <w:r w:rsidR="007945AE">
        <w:t xml:space="preserve"> </w:t>
      </w:r>
      <w:r>
        <w:t>tom smislu primjenom odredbe čl.</w:t>
      </w:r>
      <w:r w:rsidR="007945AE">
        <w:t xml:space="preserve"> 358. st. 1. i 2.</w:t>
      </w:r>
      <w:r>
        <w:t xml:space="preserve"> Zakona o parničnom postupku </w:t>
      </w:r>
      <w:r w:rsidR="007945AE" w:rsidRPr="00F758D7">
        <w:rPr>
          <w:lang w:eastAsia="hr-HR"/>
        </w:rPr>
        <w:t>(Narodne novine broj 53/91, 91/92, 112/99, 117/03, 88/05, 2/07, 84/08, 123/08, 57/11, 25/13 i 89/14)</w:t>
      </w:r>
      <w:r w:rsidR="007945AE">
        <w:rPr>
          <w:lang w:eastAsia="hr-HR"/>
        </w:rPr>
        <w:t xml:space="preserve"> valjalo odbaciti kao nepravodobnu. </w:t>
      </w:r>
    </w:p>
    <w:p w:rsidRDefault="00C25151" w:rsidP="00A552F0" w:rsidR="00C25151">
      <w:pPr>
        <w:ind w:firstLine="708"/>
        <w:jc w:val="both"/>
        <w:rPr>
          <w:lang w:eastAsia="hr-HR"/>
        </w:rPr>
      </w:pPr>
      <w:r>
        <w:rPr>
          <w:lang w:eastAsia="hr-HR"/>
        </w:rPr>
        <w:t>Obzirom na iznijete razloge za odbacivanje žalbe, sud se nije upuštao u ocjenu dopuštenosti iste u smislu činjenice da je žalbu podnio prokurist, a ovo stoga što na izvatku iz sudskog registra koji je vrijedio u trenutku otvaranja stečaja nije evidentirana niti jedna osoba kao član uprave društva, već jedino podnositelj žalbe kao prokurist.</w:t>
      </w:r>
    </w:p>
    <w:p w:rsidRDefault="007945AE" w:rsidP="007945AE" w:rsidR="001B2297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</w:t>
      </w:r>
      <w:r w:rsidR="001B2297">
        <w:rPr>
          <w:rFonts w:cstheme="majorBidi" w:hAnsiTheme="majorBidi" w:asciiTheme="majorBidi"/>
        </w:rPr>
        <w:t>toga je odlučeno kao u izreci.</w:t>
      </w:r>
    </w:p>
    <w:p w:rsidRDefault="0042463F" w:rsidP="00AB0C1D" w:rsidR="0042463F">
      <w:pPr>
        <w:jc w:val="center"/>
        <w:rPr>
          <w:rFonts w:cstheme="majorBidi" w:hAnsiTheme="majorBidi" w:asciiTheme="majorBidi"/>
        </w:rPr>
      </w:pPr>
    </w:p>
    <w:p w:rsidRDefault="00AB0C1D" w:rsidP="00AB0C1D" w:rsidR="00AB0C1D" w:rsidRPr="001B2297">
      <w:pPr>
        <w:jc w:val="center"/>
      </w:pPr>
      <w:r w:rsidRPr="001B2297">
        <w:t xml:space="preserve">U Zadru, </w:t>
      </w:r>
      <w:r w:rsidR="002C6AAC">
        <w:t>20</w:t>
      </w:r>
      <w:r w:rsidR="004F10AB" w:rsidRPr="001B2297">
        <w:t xml:space="preserve">. </w:t>
      </w:r>
      <w:r w:rsidR="007641CA">
        <w:t>travnja</w:t>
      </w:r>
      <w:r w:rsidR="0042463F">
        <w:t xml:space="preserve"> 2018</w:t>
      </w:r>
      <w:r w:rsidR="004F10AB" w:rsidRPr="001B2297">
        <w:t>.</w:t>
      </w:r>
    </w:p>
    <w:p w:rsidRDefault="00E417F0" w:rsidP="00AB0C1D" w:rsidR="00E417F0" w:rsidRPr="001B2297">
      <w:pPr>
        <w:jc w:val="center"/>
      </w:pPr>
    </w:p>
    <w:p w:rsidRDefault="00BF0CC9" w:rsidP="00BF0CC9" w:rsidR="00616166">
      <w:pPr>
        <w:jc w:val="both"/>
      </w:pPr>
      <w:r>
        <w:lastRenderedPageBreak/>
        <w:t xml:space="preserve">Za točnost otpravka – ovlašteni službenik </w:t>
      </w:r>
      <w:r>
        <w:tab/>
      </w:r>
      <w:r>
        <w:tab/>
      </w:r>
      <w:r>
        <w:tab/>
      </w:r>
      <w:r>
        <w:tab/>
      </w:r>
      <w:r>
        <w:tab/>
        <w:t>S</w:t>
      </w:r>
      <w:r w:rsidR="00616166">
        <w:t>udac</w:t>
      </w:r>
    </w:p>
    <w:p w:rsidRDefault="00BF0CC9" w:rsidP="00616166" w:rsidR="00616166">
      <w:r>
        <w:t>Ante Rubelj</w:t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42463F">
        <w:tab/>
      </w:r>
      <w:r w:rsidR="0042463F">
        <w:tab/>
      </w:r>
      <w:r w:rsidR="007641CA">
        <w:tab/>
      </w:r>
      <w:r w:rsidR="00616166">
        <w:t>Ardena Bajlo</w:t>
      </w:r>
      <w:r>
        <w:t>, v.r.</w:t>
      </w:r>
    </w:p>
    <w:p w:rsidRDefault="00AB0C1D" w:rsidP="00AB0C1D" w:rsidR="00AB0C1D" w:rsidRPr="001B2297">
      <w:pPr>
        <w:jc w:val="right"/>
      </w:pPr>
    </w:p>
    <w:p w:rsidRDefault="00AB0C1D" w:rsidP="00AB0C1D" w:rsidR="00AB0C1D" w:rsidRPr="001B2297">
      <w:pPr>
        <w:jc w:val="center"/>
      </w:pPr>
    </w:p>
    <w:p w:rsidRDefault="00AB0C1D" w:rsidP="00AB0C1D" w:rsidR="00AB0C1D" w:rsidRPr="001B2297">
      <w:pPr>
        <w:ind w:firstLine="708" w:left="5664"/>
        <w:jc w:val="center"/>
      </w:pPr>
      <w:r w:rsidRPr="001B2297">
        <w:tab/>
      </w:r>
      <w:r w:rsidRPr="001B2297">
        <w:tab/>
      </w:r>
      <w:r w:rsidRPr="001B2297">
        <w:tab/>
        <w:t xml:space="preserve"> </w:t>
      </w:r>
    </w:p>
    <w:p w:rsidRDefault="0042463F" w:rsidP="00AB0C1D" w:rsidR="00AB0C1D" w:rsidRPr="001B2297">
      <w:r>
        <w:t>Pouka o pravnom lijeku</w:t>
      </w:r>
    </w:p>
    <w:p w:rsidRDefault="00AB0C1D" w:rsidP="00AB0C1D" w:rsidR="00AB0C1D" w:rsidRPr="001B2297">
      <w:r w:rsidRPr="001B2297">
        <w:t>Protiv ovog rješenja dopuštena je žalba Visokom trgovačkom sudu RH u Zagrebu. Žalba se podnosi putem ovog suda, u dva primjerka, u roku od osam dana od dana primitka pisanog otpravka istog.</w:t>
      </w:r>
    </w:p>
    <w:p w:rsidRDefault="00DE0351" w:rsidP="00AB0C1D" w:rsidR="00DE0351" w:rsidRPr="001B2297"/>
    <w:p w:rsidRDefault="00A47F8D" w:rsidP="00A47F8D" w:rsidR="00A47F8D" w:rsidRPr="001B2297">
      <w:r w:rsidRPr="001B2297">
        <w:t xml:space="preserve">Dostaviti : </w:t>
      </w:r>
    </w:p>
    <w:p w:rsidRDefault="00A47F8D" w:rsidP="00C25151" w:rsidR="00A47F8D">
      <w:pPr>
        <w:numPr>
          <w:ilvl w:val="0"/>
          <w:numId w:val="1"/>
        </w:numPr>
      </w:pPr>
      <w:r w:rsidRPr="001B2297">
        <w:t>podnositelju žalbe</w:t>
      </w:r>
      <w:r w:rsidR="00C25151">
        <w:t xml:space="preserve"> na adresu </w:t>
      </w:r>
      <w:r w:rsidR="00C25151" w:rsidRPr="00C25151">
        <w:t>Bana Ivana Mažuranića 1</w:t>
      </w:r>
      <w:r w:rsidR="00C25151">
        <w:t>, Šibenik</w:t>
      </w:r>
    </w:p>
    <w:p w:rsidRDefault="007945AE" w:rsidP="00A47F8D" w:rsidR="007945AE" w:rsidRPr="001B2297">
      <w:pPr>
        <w:numPr>
          <w:ilvl w:val="0"/>
          <w:numId w:val="1"/>
        </w:numPr>
      </w:pPr>
      <w:r>
        <w:t>E-oglasna ploča</w:t>
      </w:r>
    </w:p>
    <w:p w:rsidRDefault="00A47F8D" w:rsidP="00A47F8D" w:rsidR="00A47F8D" w:rsidRPr="001B2297">
      <w:pPr>
        <w:numPr>
          <w:ilvl w:val="0"/>
          <w:numId w:val="1"/>
        </w:numPr>
      </w:pPr>
      <w:r w:rsidRPr="001B2297">
        <w:t xml:space="preserve">U spis </w:t>
      </w:r>
    </w:p>
    <w:p w:rsidRDefault="00A47F8D" w:rsidP="00A47F8D" w:rsidR="00A47F8D" w:rsidRPr="001B2297">
      <w:pPr>
        <w:pStyle w:val="Tijeloteksta"/>
      </w:pPr>
    </w:p>
    <w:p w:rsidRDefault="00E041A7" w:rsidP="00AB0C1D" w:rsidR="00E041A7" w:rsidRPr="001B2297"/>
    <w:sectPr w:rsidSect="0042463F" w:rsidR="00E041A7" w:rsidRPr="001B2297">
      <w:headerReference w:type="default" r:id="rId9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297" w:rsidP="00BF0647" w:rsidR="001B2297">
      <w:r>
        <w:separator/>
      </w:r>
    </w:p>
  </w:endnote>
  <w:endnote w:id="0" w:type="continuationSeparator">
    <w:p w:rsidRDefault="001B2297" w:rsidP="00BF0647" w:rsidR="001B2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297" w:rsidP="00BF0647" w:rsidR="001B2297">
      <w:r>
        <w:separator/>
      </w:r>
    </w:p>
  </w:footnote>
  <w:footnote w:id="0" w:type="continuationSeparator">
    <w:p w:rsidRDefault="001B2297" w:rsidP="00BF0647" w:rsidR="001B22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2297" w:rsidP="00616166" w:rsidR="001B229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F0CC9">
      <w:rPr>
        <w:noProof/>
      </w:rPr>
      <w:t>2</w:t>
    </w:r>
    <w:r>
      <w:fldChar w:fldCharType="end"/>
    </w:r>
    <w:r w:rsidRPr="00BF0647">
      <w:t xml:space="preserve"> </w:t>
    </w:r>
    <w:r w:rsidR="002C6AAC">
      <w:tab/>
    </w:r>
    <w:r w:rsidR="002C6AAC">
      <w:tab/>
    </w:r>
    <w:r w:rsidR="002C6AAC">
      <w:tab/>
      <w:t>Poslovni broj:</w:t>
    </w:r>
    <w:r w:rsidR="00616166">
      <w:t xml:space="preserve"> 1 St-947/16-</w:t>
    </w:r>
    <w:r w:rsidR="007641CA">
      <w:t>194</w:t>
    </w:r>
  </w:p>
  <w:p w:rsidRDefault="001B2297" w:rsidR="001B22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2528BD"/>
    <w:multiLevelType w:val="hybridMultilevel"/>
    <w:tmpl w:val="413E37E4"/>
    <w:lvl w:tplc="FB8E3AB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643"/>
    <w:rsid w:val="00031D68"/>
    <w:rsid w:val="00152F53"/>
    <w:rsid w:val="00162025"/>
    <w:rsid w:val="001B2297"/>
    <w:rsid w:val="001B7939"/>
    <w:rsid w:val="00241162"/>
    <w:rsid w:val="002B0881"/>
    <w:rsid w:val="002C6AAC"/>
    <w:rsid w:val="003126FF"/>
    <w:rsid w:val="0042034D"/>
    <w:rsid w:val="0042463F"/>
    <w:rsid w:val="004B102E"/>
    <w:rsid w:val="004B7F15"/>
    <w:rsid w:val="004E5683"/>
    <w:rsid w:val="004F10AB"/>
    <w:rsid w:val="005045EF"/>
    <w:rsid w:val="00586892"/>
    <w:rsid w:val="00613612"/>
    <w:rsid w:val="00616166"/>
    <w:rsid w:val="006206F2"/>
    <w:rsid w:val="00654643"/>
    <w:rsid w:val="00740149"/>
    <w:rsid w:val="007641CA"/>
    <w:rsid w:val="00773881"/>
    <w:rsid w:val="007945AE"/>
    <w:rsid w:val="008067CE"/>
    <w:rsid w:val="008D1159"/>
    <w:rsid w:val="00991567"/>
    <w:rsid w:val="009A0EAB"/>
    <w:rsid w:val="00A16BB9"/>
    <w:rsid w:val="00A47F8D"/>
    <w:rsid w:val="00A552F0"/>
    <w:rsid w:val="00A637D8"/>
    <w:rsid w:val="00A754B6"/>
    <w:rsid w:val="00A76C28"/>
    <w:rsid w:val="00A96A2D"/>
    <w:rsid w:val="00AB0C1D"/>
    <w:rsid w:val="00AC5F55"/>
    <w:rsid w:val="00BD76B8"/>
    <w:rsid w:val="00BF0647"/>
    <w:rsid w:val="00BF0CC9"/>
    <w:rsid w:val="00C04CA7"/>
    <w:rsid w:val="00C25151"/>
    <w:rsid w:val="00C7107A"/>
    <w:rsid w:val="00D37DA9"/>
    <w:rsid w:val="00D46E85"/>
    <w:rsid w:val="00D86298"/>
    <w:rsid w:val="00DE0351"/>
    <w:rsid w:val="00E041A7"/>
    <w:rsid w:val="00E417F0"/>
    <w:rsid w:val="00F51AFC"/>
    <w:rsid w:val="00F62DD6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64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</w:rPr>
  </w:style>
  <w:style w:styleId="Naslov6" w:type="paragraph">
    <w:name w:val="heading 6"/>
    <w:basedOn w:val="Normal"/>
    <w:next w:val="Normal"/>
    <w:link w:val="Naslov6Char"/>
    <w:unhideWhenUsed/>
    <w:qFormat/>
    <w:rsid w:val="0042463F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</w:style>
  <w:style w:styleId="Tekstbalonia" w:type="paragraph">
    <w:name w:val="Balloon Text"/>
    <w:basedOn w:val="Normal"/>
    <w:semiHidden/>
    <w:rsid w:val="0061361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customStyle="true" w:styleId="Naslov6Char" w:type="character">
    <w:name w:val="Naslov 6 Char"/>
    <w:basedOn w:val="Zadanifontodlomka"/>
    <w:link w:val="Naslov6"/>
    <w:rsid w:val="0042463F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0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C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C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C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C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64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</w:rPr>
  </w:style>
  <w:style w:styleId="Naslov6" w:type="paragraph">
    <w:name w:val="heading 6"/>
    <w:basedOn w:val="Normal"/>
    <w:next w:val="Normal"/>
    <w:link w:val="Naslov6Char"/>
    <w:unhideWhenUsed/>
    <w:qFormat/>
    <w:rsid w:val="0042463F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</w:style>
  <w:style w:styleId="Tekstbalonia" w:type="paragraph">
    <w:name w:val="Balloon Text"/>
    <w:basedOn w:val="Normal"/>
    <w:semiHidden/>
    <w:rsid w:val="0061361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customStyle="1" w:styleId="Naslov6Char" w:type="character">
    <w:name w:val="Naslov 6 Char"/>
    <w:basedOn w:val="Zadanifontodlomka"/>
    <w:link w:val="Naslov6"/>
    <w:rsid w:val="0042463F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0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C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C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C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C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- 28.10.2016. - u SSŠI zaprimljena
            ŽALBA STEČ. DUŽN.!!!</izvorni_sadrzaj>
    <derivirana_varijabla naziv="DomainObject.Predmet.PrimjedbaSuca_1">- 28.10.2016. - u SSŠI zaprimljena
            ŽALBA STEČ. DUŽN.!!!</derivirana_varijabla>
  </DomainObject.Predmet.PrimjedbaSuc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društvo; VODOSKOK d.d. za trgovinu i usluge; Slaven Cukrov</izvorni_sadrzaj>
    <derivirana_varijabla naziv="DomainObject.Predmet.StrankaFormated_1">  FINA - Podružnica Šibenik; JADRANSKA BANKA dioničko društvo; VODOSKOK d.d. za trgovinu i usluge; Slaven Cukrov</derivirana_varijabla>
  </DomainObject.Predmet.StrankaFormated>
  <DomainObject.Predmet.StrankaFormatedOIB>
    <izvorni_sadrzaj>  FINA - Podružnica Šibenik, OIB 85821130368; JADRANSKA BANKA dioničko društvo, OIB 02899494784; VODOSKOK d.d. za trgovinu i usluge, OIB 34134218058; Slaven Cukrov, OIB 38658694083</izvorni_sadrzaj>
    <derivirana_varijabla naziv="DomainObject.Predmet.StrankaFormatedOIB_1">  FINA - Podružnica Šibenik, OIB 85821130368; JADRANSKA BANKA dioničko društvo, OIB 02899494784; VODOSKOK d.d. za trgovinu i usluge, OIB 34134218058; Slaven Cukrov, OIB 38658694083</derivirana_varijabla>
  </DomainObject.Predmet.StrankaFormatedOIB>
  <DomainObject.Predmet.StrankaFormatedWithAdress>
    <izvorni_sadrzaj> FINA - Podružnica Šibenik, Perivoj L. Marune 1, 22000 Šibenik; JADRANSKA BANKA dioničko društvo, Ante Starčevića 4, 22000 Šibenik; VODOSKOK d.d. za trgovinu i usluge, Čulinečka cesta 221C, 10000 Zagreb; Slaven Cukrov, Bana Ivana Mažuranića 1, 22000 Šibenik</izvorni_sadrzaj>
    <derivirana_varijabla naziv="DomainObject.Predmet.StrankaFormatedWithAdress_1"> FINA - Podružnica Šibenik, Perivoj L. Marune 1, 22000 Šibenik; JADRANSKA BANKA dioničko društvo, Ante Starčevića 4, 22000 Šibenik; VODOSKOK d.d. za trgovinu i usluge, Čulinečka cesta 221C, 10000 Zagreb; Slaven Cukrov, Bana Ivana Mažuranića 1, 22000 Šibenik</derivirana_varijabla>
  </DomainObject.Predmet.StrankaFormatedWithAdress>
  <DomainObject.Predmet.StrankaFormatedWithAdressOIB>
    <izvorni_sadrzaj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</izvorni_sadrzaj>
    <derivirana_varijabla naziv="DomainObject.Predmet.StrankaFormatedWithAdressOIB_1"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</derivirana_varijabla>
  </DomainObject.Predmet.StrankaFormatedWithAdressOIB>
  <DomainObject.Predmet.StrankaWithAdress>
    <izvorni_sadrzaj>FINA - Podružnica Šibenik Perivoj L. Marune 1,22000 Šibenik,JADRANSKA BANKA dioničko društvo Ante Starčevića 4,22000 Šibenik,VODOSKOK d.d. za trgovinu i usluge Čulinečka cesta 221C,10000 Zagreb,Slaven Cukrov Bana Ivana Mažuranića 1,22000 Šibenik</izvorni_sadrzaj>
    <derivirana_varijabla naziv="DomainObject.Predmet.StrankaWithAdress_1">FINA - Podružnica Šibenik Perivoj L. Marune 1,22000 Šibenik,JADRANSKA BANKA dioničko društvo Ante Starčevića 4,22000 Šibenik,VODOSKOK d.d. za trgovinu i usluge Čulinečka cesta 221C,10000 Zagreb,Slaven Cukrov Bana Ivana Mažuranića 1,22000 Šibenik</derivirana_varijabla>
  </DomainObject.Predmet.StrankaWithAdress>
  <DomainObject.Predmet.StrankaWithAdressOIB>
    <izvorni_sadrzaj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</izvorni_sadrzaj>
    <derivirana_varijabla naziv="DomainObject.Predmet.StrankaWithAdressOIB_1"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</derivirana_varijabla>
  </DomainObject.Predmet.StrankaWithAdressOIB>
  <DomainObject.Predmet.StrankaNazivFormated>
    <izvorni_sadrzaj>FINA - Podružnica Šibenik,JADRANSKA BANKA dioničko društvo,VODOSKOK d.d. za trgovinu i usluge,Slaven Cukrov</izvorni_sadrzaj>
    <derivirana_varijabla naziv="DomainObject.Predmet.StrankaNazivFormated_1">FINA - Podružnica Šibenik,JADRANSKA BANKA dioničko društvo,VODOSKOK d.d. za trgovinu i usluge,Slaven Cukrov</derivirana_varijabla>
  </DomainObject.Predmet.StrankaNazivFormated>
  <DomainObject.Predmet.StrankaNazivFormatedOIB>
    <izvorni_sadrzaj>FINA - Podružnica Šibenik, OIB 85821130368,JADRANSKA BANKA dioničko društvo, OIB 02899494784,VODOSKOK d.d. za trgovinu i usluge, OIB 34134218058,Slaven Cukrov, OIB 38658694083</izvorni_sadrzaj>
    <derivirana_varijabla naziv="DomainObject.Predmet.StrankaNazivFormatedOIB_1">FINA - Podružnica Šibenik, OIB 85821130368,JADRANSKA BANKA dioničko društvo, OIB 02899494784,VODOSKOK d.d. za trgovinu i usluge, OIB 34134218058,Slaven Cukrov, OIB 38658694083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JADRANSKA BANKA dioničko društvo</item>
      <item>VODOSKOK d.d. za trgovinu i usluge</item>
      <item>Slaven Cukrov</item>
    </izvorni_sadrzaj>
    <derivirana_varijabla naziv="DomainObject.Predmet.StrankaListFormated_1">
      <item>FINA - Podružnica Šibenik</item>
      <item>JADRANSKA BANKA dioničko društvo</item>
      <item>VODOSKOK d.d. za trgovinu i usluge</item>
      <item>Slaven Cukrov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</izvorni_sadrzaj>
    <derivirana_varijabla naziv="DomainObject.Predmet.StrankaListFormatedOIB_1">
      <item>FINA - Podružnica Šibenik, OIB 85821130368</item>
      <item>JADRANSKA BANKA dioničko društvo, OIB 02899494784</item>
      <item>VODOSKOK d.d. za trgovinu i usluge, OIB 34134218058</item>
      <item>Slaven Cukrov, OIB 38658694083</item>
    </derivirana_varijabla>
  </DomainObject.Predmet.StrankaListFormatedOIB>
  <DomainObject.Predmet.StrankaListFormatedWithAdress>
    <izvorni_sadrzaj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</izvorni_sadrzaj>
    <derivirana_varijabla naziv="DomainObject.Predmet.StrankaListFormatedWithAdress_1"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</izvorni_sadrzaj>
    <derivirana_varijabla naziv="DomainObject.Predmet.StrankaListFormatedWithAdressOIB_1"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</derivirana_varijabla>
  </DomainObject.Predmet.StrankaListFormatedWithAdressOIB>
  <DomainObject.Predmet.StrankaListNazivFormated>
    <izvorni_sadrzaj>
      <item>FINA - Podružnica Šibenik</item>
      <item>JADRANSKA BANKA dioničko društvo</item>
      <item>VODOSKOK d.d. za trgovinu i usluge</item>
      <item>Slaven Cukrov</item>
    </izvorni_sadrzaj>
    <derivirana_varijabla naziv="DomainObject.Predmet.StrankaListNazivFormated_1">
      <item>FINA - Podružnica Šibenik</item>
      <item>JADRANSKA BANKA dioničko društvo</item>
      <item>VODOSKOK d.d. za trgovinu i usluge</item>
      <item>Slaven Cukrov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</izvorni_sadrzaj>
    <derivirana_varijabla naziv="DomainObject.Predmet.StrankaListNazivFormatedOIB_1">
      <item>FINA - Podružnica Šibenik, OIB 85821130368</item>
      <item>JADRANSKA BANKA dioničko društvo, OIB 02899494784</item>
      <item>VODOSKOK d.d. za trgovinu i usluge, OIB 34134218058</item>
      <item>Slaven Cukrov, OIB 38658694083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</izvorni_sadrzaj>
    <derivirana_varijabla naziv="DomainObject.Predmet.SudioniciListNaziv_1"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  <item>, OIB 02899494784</item>
      <item>, OIB 34134218058</item>
      <item>, OIB 38658694083</item>
    </izvorni_sadrzaj>
    <derivirana_varijabla naziv="DomainObject.Predmet.SudioniciListNazivOIB_1">
      <item>, OIB 33708054502</item>
      <item>, OIB 85821130368</item>
      <item>, OIB 02899494784</item>
      <item>, OIB 34134218058</item>
      <item>, OIB 38658694083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2495</properties:Characters>
  <properties:Lines>68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2018-04-19T11:27:00Z</dcterms:created>
  <dc:creator>Ardena Bajlo</dc:creator>
  <cp:lastModifiedBy>Ante Rubelj</cp:lastModifiedBy>
  <cp:lastPrinted>2018-04-20T12:05:00Z</cp:lastPrinted>
  <dcterms:modified xmlns:xsi="http://www.w3.org/2001/XMLSchema-instance" xsi:type="dcterms:W3CDTF">2018-04-20T12:05:00Z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nepravodobna (st-947-16-194 - odbacivanje žalbe - dužnikove.docx)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