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35B5D" w:rsidR="002C5A29" w:rsidRDefault="00E370FF" w14:paraId="d8e9630" w14:textId="d8e9630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35B5D" w:rsidR="002C5A29" w:rsidRDefault="00DA2EAC">
      <w:r w:rsidRPr="00435B5D">
        <w:t xml:space="preserve">REPUBLIKA HRVATSKA </w:t>
      </w:r>
    </w:p>
    <w:p w:rsidRPr="00435B5D" w:rsidR="00DA2EAC" w:rsidP="00E370FF" w:rsidRDefault="00DA2EAC">
      <w:pPr>
        <w:tabs>
          <w:tab w:val="left" w:pos="7170"/>
        </w:tabs>
      </w:pPr>
      <w:r w:rsidRPr="00435B5D">
        <w:t>TRGOVAČKI SUD U ZAGREBU</w:t>
      </w:r>
      <w:r w:rsidRPr="00435B5D" w:rsidR="00E370FF">
        <w:tab/>
      </w:r>
      <w:r w:rsidRPr="00991FBE" w:rsidR="00263A0C">
        <w:t>4 St-</w:t>
      </w:r>
      <w:r w:rsidR="00E41684">
        <w:t>4</w:t>
      </w:r>
      <w:r w:rsidR="00AC469B">
        <w:t>25</w:t>
      </w:r>
      <w:r w:rsidR="00E41684">
        <w:t>6</w:t>
      </w:r>
      <w:r w:rsidRPr="00991FBE" w:rsidR="00263A0C">
        <w:t>/2016</w:t>
      </w:r>
      <w:r w:rsidR="00263A0C">
        <w:t>-</w:t>
      </w:r>
      <w:r w:rsidR="00AC469B">
        <w:t>26</w:t>
      </w:r>
    </w:p>
    <w:p w:rsidRPr="00435B5D" w:rsidR="00DA2EAC" w:rsidRDefault="00DA2EAC">
      <w:r w:rsidRPr="00435B5D">
        <w:t xml:space="preserve">STALNA SLUŽBA </w:t>
      </w:r>
      <w:r w:rsidR="00D64E1E">
        <w:t>U KARLOVCU</w:t>
      </w:r>
    </w:p>
    <w:p w:rsidRPr="00435B5D" w:rsidR="00DA2EAC" w:rsidRDefault="00DA2EAC">
      <w:r w:rsidRPr="00435B5D">
        <w:t xml:space="preserve">Karlovac, </w:t>
      </w:r>
      <w:r w:rsidR="00CF1022">
        <w:t>Trg hrvatskih branitelja 1</w:t>
      </w:r>
    </w:p>
    <w:p w:rsidRPr="00435B5D" w:rsidR="002C5A29" w:rsidP="0044721B" w:rsidRDefault="002C5A29">
      <w:pPr>
        <w:tabs>
          <w:tab w:val="left" w:pos="4050"/>
        </w:tabs>
      </w:pPr>
      <w:r w:rsidRPr="00435B5D">
        <w:tab/>
      </w:r>
    </w:p>
    <w:p w:rsidRPr="00CD702D" w:rsidR="0044721B" w:rsidP="00DA2EAC" w:rsidRDefault="00DA2EAC">
      <w:pPr>
        <w:tabs>
          <w:tab w:val="left" w:pos="4050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Pr="00CD702D" w:rsidR="00475324" w:rsidP="00475324" w:rsidRDefault="00475324">
      <w:pPr>
        <w:tabs>
          <w:tab w:val="left" w:pos="4050"/>
        </w:tabs>
        <w:jc w:val="center"/>
      </w:pPr>
      <w:r w:rsidRPr="00CD702D">
        <w:t>R J E Š E N J E</w:t>
      </w:r>
    </w:p>
    <w:p w:rsidRPr="00435B5D" w:rsidR="002C5A29" w:rsidRDefault="002C5A29"/>
    <w:p w:rsidRPr="00435B5D" w:rsidR="002C5A29" w:rsidP="007A550F" w:rsidRDefault="00C35B3A">
      <w:pPr>
        <w:ind w:firstLine="720"/>
        <w:jc w:val="both"/>
      </w:pPr>
      <w:r>
        <w:t xml:space="preserve">Trgovački sud u Zagrebu, </w:t>
      </w:r>
      <w:r w:rsidR="00D64E1E">
        <w:t>S</w:t>
      </w:r>
      <w:r>
        <w:t>talna služba</w:t>
      </w:r>
      <w:r w:rsidR="00D64E1E">
        <w:t xml:space="preserve"> u Karlovcu</w:t>
      </w:r>
      <w:r w:rsidRPr="00435B5D" w:rsidR="008728D7">
        <w:t>,</w:t>
      </w:r>
      <w:r w:rsidRPr="00435B5D" w:rsidR="00475324">
        <w:t xml:space="preserve"> </w:t>
      </w:r>
      <w:r w:rsidRPr="00435B5D" w:rsidR="002C5A29">
        <w:t xml:space="preserve">po sucu </w:t>
      </w:r>
      <w:r w:rsidRPr="00435B5D" w:rsidR="00FF2144">
        <w:t>Gorank</w:t>
      </w:r>
      <w:r w:rsidRPr="00435B5D" w:rsidR="003B65CF">
        <w:t>i</w:t>
      </w:r>
      <w:r w:rsidRPr="00435B5D" w:rsidR="00FF2144">
        <w:t xml:space="preserve"> Boljkovac</w:t>
      </w:r>
      <w:r w:rsidRPr="00435B5D" w:rsidR="00A22E26">
        <w:t>, kao stečajnom sucu,</w:t>
      </w:r>
      <w:r w:rsidRPr="00435B5D" w:rsidR="00DA2EAC">
        <w:t xml:space="preserve"> </w:t>
      </w:r>
      <w:r w:rsidRPr="00C254D4" w:rsidR="001B52B6">
        <w:t xml:space="preserve">u povodu prijedloga predlagatelja </w:t>
      </w:r>
      <w:r w:rsidR="00D64E1E">
        <w:t>Financijska agencija</w:t>
      </w:r>
      <w:r w:rsidRPr="00C254D4" w:rsidR="001B52B6">
        <w:t>, Zagreb, Ulica grada Vukovara 70, za otvaranje stečajnog postupka nad dužnikom</w:t>
      </w:r>
      <w:r w:rsidRPr="001764EB" w:rsidR="001764EB">
        <w:t xml:space="preserve"> </w:t>
      </w:r>
      <w:r w:rsidRPr="00164764" w:rsidR="00AC469B">
        <w:t>E. B. ZORIĆ d.o.o., Zagreb, Savica Šanci 151, OIB 13508176937</w:t>
      </w:r>
      <w:r w:rsidR="001B52B6">
        <w:t>,</w:t>
      </w:r>
      <w:r w:rsidR="00CD702D">
        <w:t xml:space="preserve"> </w:t>
      </w:r>
      <w:r w:rsidRPr="00435B5D" w:rsidR="002C5A29">
        <w:t xml:space="preserve">dana </w:t>
      </w:r>
      <w:r w:rsidR="00E41684">
        <w:t>10. rujna</w:t>
      </w:r>
      <w:r w:rsidR="00263A0C">
        <w:t xml:space="preserve"> 2019.</w:t>
      </w:r>
    </w:p>
    <w:p w:rsidRPr="00435B5D" w:rsidR="002C5A29" w:rsidRDefault="002C5A29"/>
    <w:p w:rsidRPr="00435B5D" w:rsidR="00DA2EAC" w:rsidP="00DA2EAC" w:rsidRDefault="00A0682A">
      <w:pPr>
        <w:jc w:val="center"/>
        <w:rPr>
          <w:b/>
        </w:rPr>
      </w:pPr>
      <w:r w:rsidRPr="00435B5D">
        <w:t xml:space="preserve">r i j e š i o </w:t>
      </w:r>
      <w:r w:rsidRPr="00435B5D" w:rsidR="00554276">
        <w:t xml:space="preserve">    j e</w:t>
      </w:r>
    </w:p>
    <w:p w:rsidRPr="007A79F3" w:rsidR="00263A0C" w:rsidP="00263A0C" w:rsidRDefault="00263A0C">
      <w:pPr>
        <w:ind w:firstLine="720"/>
        <w:jc w:val="both"/>
      </w:pPr>
    </w:p>
    <w:p w:rsidRPr="007A79F3" w:rsidR="00263A0C" w:rsidP="00263A0C" w:rsidRDefault="00263A0C">
      <w:pPr>
        <w:numPr>
          <w:ilvl w:val="0"/>
          <w:numId w:val="8"/>
        </w:numPr>
        <w:jc w:val="both"/>
      </w:pPr>
      <w:r w:rsidRPr="007A79F3">
        <w:t xml:space="preserve">Utvrđuje se da imovina dužnika dužnikom </w:t>
      </w:r>
      <w:r w:rsidRPr="00164764" w:rsidR="00A858F7">
        <w:t>E. B. ZORIĆ d.o.o., Zagreb, Savica Šanci 151, OIB 13508176937</w:t>
      </w:r>
      <w:r w:rsidRPr="007A79F3">
        <w:t xml:space="preserve">, koja bi ušla u stečajnu masu, nije dovoljna ni za namirenje troškova postupka.   </w:t>
      </w:r>
    </w:p>
    <w:p w:rsidRPr="007A79F3" w:rsidR="00263A0C" w:rsidP="00263A0C" w:rsidRDefault="00263A0C">
      <w:pPr>
        <w:ind w:left="75"/>
        <w:jc w:val="both"/>
      </w:pPr>
      <w:r w:rsidRPr="007A79F3">
        <w:t xml:space="preserve"> </w:t>
      </w:r>
    </w:p>
    <w:p w:rsidRPr="007A79F3" w:rsidR="00263A0C" w:rsidP="00263A0C" w:rsidRDefault="00263A0C">
      <w:pPr>
        <w:numPr>
          <w:ilvl w:val="0"/>
          <w:numId w:val="8"/>
        </w:numPr>
        <w:jc w:val="both"/>
      </w:pPr>
      <w:r w:rsidRPr="007A79F3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4</w:t>
      </w:r>
      <w:r w:rsidR="00A858F7">
        <w:t>25</w:t>
      </w:r>
      <w:r w:rsidR="001C26ED">
        <w:t>6</w:t>
      </w:r>
      <w:r w:rsidRPr="007A79F3">
        <w:t xml:space="preserve">16, predujme iznos od </w:t>
      </w:r>
      <w:r>
        <w:t>21.700,</w:t>
      </w:r>
      <w:r w:rsidRPr="007A79F3">
        <w:t xml:space="preserve">00 kn za namirenje troškova prethodnog i otvorenoga stečajnog postupka. </w:t>
      </w:r>
    </w:p>
    <w:p w:rsidRPr="007A79F3" w:rsidR="00263A0C" w:rsidP="00263A0C" w:rsidRDefault="00263A0C">
      <w:pPr>
        <w:jc w:val="both"/>
      </w:pPr>
    </w:p>
    <w:p w:rsidRPr="007A79F3" w:rsidR="00263A0C" w:rsidP="00263A0C" w:rsidRDefault="00263A0C">
      <w:pPr>
        <w:numPr>
          <w:ilvl w:val="0"/>
          <w:numId w:val="8"/>
        </w:numPr>
        <w:jc w:val="both"/>
      </w:pPr>
      <w:r w:rsidRPr="007A79F3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Pr="007A79F3" w:rsidR="00263A0C" w:rsidP="00263A0C" w:rsidRDefault="00263A0C">
      <w:pPr>
        <w:jc w:val="both"/>
      </w:pPr>
    </w:p>
    <w:p w:rsidRPr="007A79F3" w:rsidR="00263A0C" w:rsidP="00263A0C" w:rsidRDefault="00263A0C">
      <w:pPr>
        <w:numPr>
          <w:ilvl w:val="0"/>
          <w:numId w:val="8"/>
        </w:numPr>
        <w:jc w:val="both"/>
      </w:pPr>
      <w:r w:rsidRPr="007A79F3">
        <w:t xml:space="preserve">Ovo rješenje će se objaviti na mrežnoj stranici e-Oglasna ploča suda. </w:t>
      </w:r>
    </w:p>
    <w:p w:rsidRPr="006D4E76" w:rsidR="00E72CAE" w:rsidP="00E72CAE" w:rsidRDefault="00E72CAE">
      <w:pPr>
        <w:jc w:val="both"/>
      </w:pPr>
    </w:p>
    <w:p w:rsidRPr="00435B5D" w:rsidR="00475324" w:rsidP="00DA2EAC" w:rsidRDefault="00A0682A">
      <w:pPr>
        <w:jc w:val="center"/>
      </w:pPr>
      <w:r w:rsidRPr="00435B5D">
        <w:t>Obrazloženje</w:t>
      </w:r>
      <w:r w:rsidRPr="00435B5D" w:rsidR="00475324">
        <w:t xml:space="preserve">  </w:t>
      </w:r>
      <w:r w:rsidRPr="00435B5D" w:rsidR="00475324">
        <w:tab/>
      </w:r>
    </w:p>
    <w:p w:rsidRPr="00435B5D" w:rsidR="00043A0A" w:rsidP="00475324" w:rsidRDefault="00043A0A">
      <w:pPr>
        <w:pStyle w:val="Tijeloteksta"/>
        <w:rPr>
          <w:rFonts w:ascii="Times New Roman" w:hAnsi="Times New Roman"/>
          <w:szCs w:val="24"/>
        </w:rPr>
      </w:pPr>
    </w:p>
    <w:p w:rsidRPr="00C254D4" w:rsidR="00D84888" w:rsidP="00D84888" w:rsidRDefault="00D84888">
      <w:pPr>
        <w:ind w:firstLine="708"/>
        <w:jc w:val="both"/>
      </w:pPr>
      <w:r w:rsidRPr="00C254D4">
        <w:t xml:space="preserve">FINA-a Regionalni centar Zagreb, podnijela je ovom sudu dana </w:t>
      </w:r>
      <w:r w:rsidR="00A858F7">
        <w:t>10</w:t>
      </w:r>
      <w:r w:rsidR="00D64E1E">
        <w:t>. svibnja</w:t>
      </w:r>
      <w:r w:rsidR="00A76AC5">
        <w:t xml:space="preserve"> 2016</w:t>
      </w:r>
      <w:r w:rsidRPr="00C254D4">
        <w:t>. prijedlog za otvaranje stečajnog postupka nad dužnikom</w:t>
      </w:r>
      <w:r w:rsidRPr="001764EB" w:rsidR="001764EB">
        <w:t xml:space="preserve"> </w:t>
      </w:r>
      <w:r w:rsidRPr="00164764" w:rsidR="00A858F7">
        <w:t>E. B. ZORIĆ d.o.o., Zagreb, Savica Šanci 151, OIB 13508176937</w:t>
      </w:r>
      <w:r w:rsidRPr="00C254D4">
        <w:t>.</w:t>
      </w:r>
      <w:r>
        <w:t xml:space="preserve"> </w:t>
      </w:r>
    </w:p>
    <w:p w:rsidRPr="00C254D4" w:rsidR="00D84888" w:rsidP="00D84888" w:rsidRDefault="00D84888">
      <w:pPr>
        <w:ind w:firstLine="708"/>
        <w:jc w:val="both"/>
      </w:pPr>
      <w:r>
        <w:t xml:space="preserve"> </w:t>
      </w:r>
    </w:p>
    <w:p w:rsidR="00D84888" w:rsidP="00D84888" w:rsidRDefault="00D84888">
      <w:pPr>
        <w:ind w:firstLine="708"/>
        <w:jc w:val="both"/>
      </w:pPr>
      <w:r w:rsidRPr="00C254D4">
        <w:t xml:space="preserve">Prijedlog je podnesen temeljem odredbe članka </w:t>
      </w:r>
      <w:r w:rsidR="001764EB">
        <w:t>444</w:t>
      </w:r>
      <w:r>
        <w:t>. stav</w:t>
      </w:r>
      <w:r w:rsidR="00D64E1E">
        <w:t>ka</w:t>
      </w:r>
      <w:r>
        <w:t xml:space="preserve"> </w:t>
      </w:r>
      <w:r w:rsidR="001764EB">
        <w:t>2</w:t>
      </w:r>
      <w:r w:rsidRPr="00C254D4">
        <w:t xml:space="preserve">. </w:t>
      </w:r>
      <w:r>
        <w:t>S</w:t>
      </w:r>
      <w:r w:rsidR="001764EB">
        <w:t xml:space="preserve">tečajnog zakona (Narodne novine broj 71/15, </w:t>
      </w:r>
      <w:r w:rsidR="00D64E1E">
        <w:t xml:space="preserve">104/17, </w:t>
      </w:r>
      <w:r w:rsidR="001764EB">
        <w:t>dalje u tekstu: S</w:t>
      </w:r>
      <w:r>
        <w:t>Z-a</w:t>
      </w:r>
      <w:r w:rsidR="001764EB">
        <w:t>)</w:t>
      </w:r>
      <w:r>
        <w:t xml:space="preserve">. U prijedlogu predlagatelj navodi da </w:t>
      </w:r>
      <w:r>
        <w:lastRenderedPageBreak/>
        <w:t xml:space="preserve">na dan </w:t>
      </w:r>
      <w:r w:rsidR="001764EB">
        <w:t>1. rujna 2015</w:t>
      </w:r>
      <w:r>
        <w:t>. godine dužnik u Očevidniku redoslijeda osnova za plaćanje ima evidentirane neizvršene osnove za plaćanje</w:t>
      </w:r>
      <w:r w:rsidR="001764EB">
        <w:t xml:space="preserve"> u neprekinutom razdoblju od </w:t>
      </w:r>
      <w:r w:rsidR="00A858F7">
        <w:t>588</w:t>
      </w:r>
      <w:r w:rsidR="00B307EE">
        <w:t xml:space="preserve"> </w:t>
      </w:r>
      <w:r w:rsidR="001764EB">
        <w:t xml:space="preserve">dana, </w:t>
      </w:r>
      <w:r>
        <w:t xml:space="preserve">u ukupnom iznosu od </w:t>
      </w:r>
      <w:r w:rsidR="00A858F7">
        <w:t>1.124.295,25</w:t>
      </w:r>
      <w:r w:rsidRPr="00413877" w:rsidR="00AD0115">
        <w:t xml:space="preserve"> </w:t>
      </w:r>
      <w:r>
        <w:t xml:space="preserve">kn, te da dužnik ima </w:t>
      </w:r>
      <w:r w:rsidR="00A858F7">
        <w:t>14</w:t>
      </w:r>
      <w:r w:rsidR="001C26ED">
        <w:t xml:space="preserve"> zaposlenih</w:t>
      </w:r>
      <w:r>
        <w:t xml:space="preserve">. </w:t>
      </w:r>
    </w:p>
    <w:p w:rsidR="002C5139" w:rsidP="002C5139" w:rsidRDefault="00AD0115">
      <w:pPr>
        <w:ind w:firstLine="708"/>
        <w:jc w:val="both"/>
      </w:pPr>
      <w:r>
        <w:t xml:space="preserve"> </w:t>
      </w:r>
    </w:p>
    <w:p w:rsidRPr="005F7ED3" w:rsidR="002C5139" w:rsidP="002C5139" w:rsidRDefault="00D84888">
      <w:pPr>
        <w:ind w:firstLine="708"/>
        <w:jc w:val="both"/>
      </w:pPr>
      <w:r>
        <w:t>Rješenjem ovog suda posl.br. 4 St-</w:t>
      </w:r>
      <w:r w:rsidR="00A76AC5">
        <w:t>4</w:t>
      </w:r>
      <w:r w:rsidR="00A858F7">
        <w:t>25</w:t>
      </w:r>
      <w:r w:rsidR="001C26ED">
        <w:t>6</w:t>
      </w:r>
      <w:r>
        <w:t>/</w:t>
      </w:r>
      <w:r w:rsidR="00D64E1E">
        <w:t>20</w:t>
      </w:r>
      <w:r>
        <w:t>16</w:t>
      </w:r>
      <w:r w:rsidR="00D64E1E">
        <w:t>-</w:t>
      </w:r>
      <w:r w:rsidR="00A858F7">
        <w:t>7</w:t>
      </w:r>
      <w:r>
        <w:t xml:space="preserve"> od </w:t>
      </w:r>
      <w:r w:rsidR="00D64E1E">
        <w:t>27. studenog 2018.</w:t>
      </w:r>
      <w:r>
        <w:t xml:space="preserve"> pokrenut je prethodni postupak radi utvrđivanja pretpostavki za otvaranje stečajnoga postupka nad dužnikom, </w:t>
      </w:r>
      <w:r w:rsidR="002C5139">
        <w:t xml:space="preserve"> te je ujedno određeno ročište radi </w:t>
      </w:r>
      <w:r>
        <w:t>očitovanja o prijedlogu</w:t>
      </w:r>
      <w:r w:rsidR="002C5139">
        <w:t xml:space="preserve"> za otvaranje stečajnoga postupka za dan </w:t>
      </w:r>
      <w:r w:rsidR="001C26ED">
        <w:t>17</w:t>
      </w:r>
      <w:r w:rsidR="00D64E1E">
        <w:t>. siječnja 2019.</w:t>
      </w:r>
      <w:r w:rsidR="002C5139">
        <w:t xml:space="preserve"> </w:t>
      </w:r>
    </w:p>
    <w:p w:rsidRPr="005F7ED3" w:rsidR="002C5139" w:rsidP="002C5139" w:rsidRDefault="002C5139">
      <w:pPr>
        <w:jc w:val="both"/>
      </w:pPr>
    </w:p>
    <w:p w:rsidR="00D84888" w:rsidP="00D84888" w:rsidRDefault="00D84888">
      <w:pPr>
        <w:ind w:firstLine="708"/>
        <w:jc w:val="both"/>
      </w:pPr>
      <w:r>
        <w:t>Podnes</w:t>
      </w:r>
      <w:r w:rsidR="00D64E1E">
        <w:t>cima</w:t>
      </w:r>
      <w:r w:rsidR="00EC6B02">
        <w:t xml:space="preserve"> od </w:t>
      </w:r>
      <w:r w:rsidR="00A858F7">
        <w:t>28</w:t>
      </w:r>
      <w:r w:rsidR="00D64E1E">
        <w:t xml:space="preserve">. siječnja 2019. </w:t>
      </w:r>
      <w:r w:rsidR="00EC6B02">
        <w:t>FINA je izvijestila sud da ostaje kod prijedloga za otvaranje stečajnog postupka</w:t>
      </w:r>
      <w:r>
        <w:t>.</w:t>
      </w:r>
      <w:r w:rsidR="00EC6B02">
        <w:t xml:space="preserve"> </w:t>
      </w:r>
    </w:p>
    <w:p w:rsidR="0010599A" w:rsidP="00D84888" w:rsidRDefault="0010599A">
      <w:pPr>
        <w:ind w:firstLine="708"/>
        <w:jc w:val="both"/>
      </w:pPr>
    </w:p>
    <w:p w:rsidR="00B307EE" w:rsidP="00B307EE" w:rsidRDefault="00B307EE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</w:t>
      </w:r>
      <w:r w:rsidR="001C26ED">
        <w:t>17</w:t>
      </w:r>
      <w:r w:rsidR="00D64E1E">
        <w:t>. siječnja 2019.</w:t>
      </w:r>
      <w:r>
        <w:t xml:space="preserve">, niti na ročište radi rasprave o pretpostavkama za otvaranje stečajnog postupka od </w:t>
      </w:r>
      <w:r w:rsidR="001C26ED">
        <w:t>20</w:t>
      </w:r>
      <w:r w:rsidR="00D64E1E">
        <w:t>. ožujka 2019.</w:t>
      </w:r>
      <w:r>
        <w:t xml:space="preserve">, nisu pristupili niti predlagatelj, niti dužnik, niti zakonski zastupnik dužnika, a niti je dužnik postupio po zaključku suda od </w:t>
      </w:r>
      <w:r w:rsidR="00D64E1E">
        <w:t>27. studenog 2018.</w:t>
      </w:r>
      <w:r>
        <w:t xml:space="preserve"> da dostavi sudu popis imovine i obveza dužnika.</w:t>
      </w:r>
      <w:r w:rsidR="001C26ED">
        <w:t xml:space="preserve"> </w:t>
      </w:r>
      <w:r>
        <w:t xml:space="preserve">Sud je zaključkom od </w:t>
      </w:r>
      <w:r w:rsidR="001C26ED">
        <w:t>17</w:t>
      </w:r>
      <w:r w:rsidR="00D64E1E">
        <w:t>. siječnja 2019.</w:t>
      </w:r>
      <w:r>
        <w:t xml:space="preserve"> zatražio od javnih tijela koja vode evidenciju o određenoj vrsti imovine dostavu podataka iz njihovih službenih evidencija o tome da li je dužnik evidentiran kao vlasnik imovine. </w:t>
      </w:r>
    </w:p>
    <w:p w:rsidR="00B307EE" w:rsidP="00B307EE" w:rsidRDefault="00B307EE">
      <w:pPr>
        <w:ind w:firstLine="708"/>
        <w:jc w:val="both"/>
      </w:pPr>
    </w:p>
    <w:p w:rsidR="00B307EE" w:rsidP="00B307EE" w:rsidRDefault="00B307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</w:t>
      </w:r>
      <w:r w:rsidR="00D64E1E">
        <w:t xml:space="preserve"> </w:t>
      </w:r>
      <w:r w:rsidR="00A858F7">
        <w:t>21</w:t>
      </w:r>
      <w:r w:rsidR="00D64E1E">
        <w:t xml:space="preserve"> </w:t>
      </w:r>
      <w:r w:rsidRPr="00A44D76">
        <w:t>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</w:t>
      </w:r>
      <w:r w:rsidR="00A858F7">
        <w:t>Uvidom u</w:t>
      </w:r>
      <w:r w:rsidRPr="00A44D76" w:rsidR="00A858F7">
        <w:t xml:space="preserve"> obavijest Ministarstva mora, prometa i infrastrukture od </w:t>
      </w:r>
      <w:r w:rsidR="00A858F7">
        <w:t>28. siječnja 2019.</w:t>
      </w:r>
      <w:r w:rsidRPr="00A44D76" w:rsidR="00A858F7">
        <w:t xml:space="preserve"> (list </w:t>
      </w:r>
      <w:r w:rsidR="00A858F7">
        <w:t xml:space="preserve">24 </w:t>
      </w:r>
      <w:r w:rsidRPr="00A44D76" w:rsidR="00A858F7">
        <w:t xml:space="preserve">spisa) </w:t>
      </w:r>
      <w:r w:rsidR="00A858F7">
        <w:t>utvrđeno je</w:t>
      </w:r>
      <w:r w:rsidRPr="00A44D76" w:rsidR="00A858F7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A858F7">
        <w:t xml:space="preserve"> </w:t>
      </w:r>
      <w:r w:rsidR="001C26ED">
        <w:t>Uvidom u</w:t>
      </w:r>
      <w:r w:rsidRPr="00A44D76" w:rsidR="001C26ED">
        <w:t xml:space="preserve"> obavijest Hrvatske agencije za civilno zrakoplovstvo </w:t>
      </w:r>
      <w:r w:rsidR="001C26ED">
        <w:t>2</w:t>
      </w:r>
      <w:r w:rsidR="00A858F7">
        <w:t>9</w:t>
      </w:r>
      <w:r w:rsidR="001C26ED">
        <w:t>. siječnja 2019. (list 2</w:t>
      </w:r>
      <w:r w:rsidR="00A858F7">
        <w:t>5</w:t>
      </w:r>
      <w:r w:rsidRPr="00A44D76" w:rsidR="001C26ED">
        <w:t xml:space="preserve"> spisa) </w:t>
      </w:r>
      <w:r w:rsidR="001C26ED">
        <w:t>utvrđeno je</w:t>
      </w:r>
      <w:r w:rsidRPr="00A44D76" w:rsidR="001C26ED">
        <w:t xml:space="preserve"> da dužnik nije registriran kao vlasnik zrakoplova.</w:t>
      </w:r>
      <w:r w:rsidR="00A858F7">
        <w:t xml:space="preserve"> </w:t>
      </w:r>
      <w:r w:rsidR="00D64E1E">
        <w:t>Uvidom u</w:t>
      </w:r>
      <w:r w:rsidRPr="00A44D76" w:rsidR="00D64E1E">
        <w:t xml:space="preserve"> obavijest Središnjeg klirinško depozitarnog društva d.d. od </w:t>
      </w:r>
      <w:r w:rsidR="00A858F7">
        <w:t>30</w:t>
      </w:r>
      <w:r w:rsidR="00D64E1E">
        <w:t>. siječnja 2019.</w:t>
      </w:r>
      <w:r w:rsidRPr="00A44D76" w:rsidR="00D64E1E">
        <w:t xml:space="preserve"> (list </w:t>
      </w:r>
      <w:r w:rsidR="00D64E1E">
        <w:t>2</w:t>
      </w:r>
      <w:r w:rsidR="001C26ED">
        <w:t>8</w:t>
      </w:r>
      <w:r w:rsidRPr="00A44D76" w:rsidR="00D64E1E">
        <w:t xml:space="preserve"> spisa) </w:t>
      </w:r>
      <w:r w:rsidR="00D64E1E">
        <w:t>utvrđeno je</w:t>
      </w:r>
      <w:r w:rsidRPr="00A44D76" w:rsidR="00D64E1E">
        <w:t xml:space="preserve"> da u sustavu SKDD d.d. ne postoji račun nematerijaliziranih vrijednosnih papira dužnika.</w:t>
      </w:r>
      <w:r w:rsidR="00D64E1E">
        <w:t xml:space="preserve"> Uvidom u uvjerenje Stanice za tehnički pregled vozila "</w:t>
      </w:r>
      <w:r w:rsidR="001C26ED">
        <w:t>Zagreb I</w:t>
      </w:r>
      <w:r w:rsidR="00D64E1E">
        <w:t xml:space="preserve">" od </w:t>
      </w:r>
      <w:r w:rsidR="001C26ED">
        <w:t>5. veljače</w:t>
      </w:r>
      <w:r w:rsidR="00A858F7">
        <w:t xml:space="preserve"> 2019. (list 33</w:t>
      </w:r>
      <w:r w:rsidR="00D64E1E">
        <w:t xml:space="preserve"> spisa) utvrđeno je da dužnik nije evidentiran kao vlasnik vozila. </w:t>
      </w:r>
      <w:r w:rsidR="006B2E03">
        <w:t xml:space="preserve">Uvidom u uvjerenje Državne geodetske uprave od </w:t>
      </w:r>
      <w:r w:rsidR="00A858F7">
        <w:t>7</w:t>
      </w:r>
      <w:r w:rsidR="001C26ED">
        <w:t>. veljače</w:t>
      </w:r>
      <w:r w:rsidR="00D64E1E">
        <w:t xml:space="preserve"> 2019.</w:t>
      </w:r>
      <w:r w:rsidR="006B2E03">
        <w:t xml:space="preserve"> (list </w:t>
      </w:r>
      <w:r w:rsidR="001C26ED">
        <w:t>3</w:t>
      </w:r>
      <w:r w:rsidR="00A858F7">
        <w:t>4</w:t>
      </w:r>
      <w:r w:rsidR="006B2E03">
        <w:t xml:space="preserve"> spisa) utvrđeno je da dužnik nije upisan u katastarski operat. </w:t>
      </w:r>
    </w:p>
    <w:p w:rsidR="001C26ED" w:rsidP="00B307EE" w:rsidRDefault="001C26ED">
      <w:pPr>
        <w:ind w:firstLine="708"/>
        <w:jc w:val="both"/>
      </w:pPr>
    </w:p>
    <w:p w:rsidR="001C26ED" w:rsidP="00B307EE" w:rsidRDefault="001C26ED">
      <w:pPr>
        <w:ind w:firstLine="708"/>
        <w:jc w:val="both"/>
      </w:pPr>
      <w:r>
        <w:t xml:space="preserve">Nadalje, uvidom u potvrdu FINA-e o blokadi računa i novčanih sredstava dužnika od </w:t>
      </w:r>
      <w:r w:rsidR="00A858F7">
        <w:t>31</w:t>
      </w:r>
      <w:r>
        <w:t xml:space="preserve">. siječnja 2019. (list </w:t>
      </w:r>
      <w:r w:rsidR="00A858F7">
        <w:t>30</w:t>
      </w:r>
      <w:r>
        <w:t xml:space="preserve"> spisa) sud je utvrdio da na dan </w:t>
      </w:r>
      <w:r w:rsidR="00A858F7">
        <w:t>31</w:t>
      </w:r>
      <w:r>
        <w:t>. siječnja 2019. u Očevidniku redoslijeda osnova za plaćanje dužnik ima evidentirane neizvršene osnove za plaćanje u neprekinutom razdoblju od 1</w:t>
      </w:r>
      <w:r w:rsidR="00A858F7">
        <w:t>835</w:t>
      </w:r>
      <w:r>
        <w:t xml:space="preserve"> dana, time da nepodmirene obveze na dan izdavanja potvrde iznose </w:t>
      </w:r>
      <w:r w:rsidR="00A858F7">
        <w:t>5.084.267,76</w:t>
      </w:r>
      <w:r>
        <w:t xml:space="preserve"> kn.</w:t>
      </w:r>
    </w:p>
    <w:p w:rsidR="00B307EE" w:rsidP="00B307EE" w:rsidRDefault="00B307EE">
      <w:pPr>
        <w:ind w:firstLine="708"/>
        <w:jc w:val="both"/>
      </w:pPr>
    </w:p>
    <w:p w:rsidR="008723F5" w:rsidP="004327FC" w:rsidRDefault="0059367F">
      <w:pPr>
        <w:ind w:firstLine="708"/>
        <w:jc w:val="both"/>
      </w:pPr>
      <w:r>
        <w:t>Dakle, i</w:t>
      </w:r>
      <w:r w:rsidRPr="005F7ED3">
        <w:t xml:space="preserve">z </w:t>
      </w:r>
      <w:r w:rsidR="004327FC">
        <w:t xml:space="preserve">podataka FINA-e o blokadi računa dužnika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4458D6">
        <w:t xml:space="preserve"> SZ-a.</w:t>
      </w:r>
      <w:r w:rsidR="00D2169A">
        <w:t xml:space="preserve"> </w:t>
      </w:r>
    </w:p>
    <w:p w:rsidRPr="00435B5D" w:rsidR="0059367F" w:rsidP="006B6292" w:rsidRDefault="0059367F">
      <w:pPr>
        <w:ind w:firstLine="708"/>
        <w:jc w:val="both"/>
      </w:pPr>
    </w:p>
    <w:p w:rsidR="006B6292" w:rsidP="006B6292" w:rsidRDefault="008723F5">
      <w:pPr>
        <w:ind w:firstLine="708"/>
        <w:jc w:val="both"/>
      </w:pPr>
      <w:r w:rsidRPr="00435B5D">
        <w:lastRenderedPageBreak/>
        <w:t xml:space="preserve">Odredbom čl. </w:t>
      </w:r>
      <w:r w:rsidRPr="00435B5D" w:rsidR="00A05832">
        <w:t>132</w:t>
      </w:r>
      <w:r w:rsidR="004064D2">
        <w:t xml:space="preserve">. st. 1. SZ-a </w:t>
      </w:r>
      <w:r w:rsidRPr="00435B5D">
        <w:t xml:space="preserve">propisano je da ako </w:t>
      </w:r>
      <w:r w:rsidRPr="00435B5D" w:rsidR="00A05832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Pr="00435B5D" w:rsidR="00A05832">
        <w:t>a</w:t>
      </w:r>
      <w:r w:rsidRPr="00435B5D">
        <w:t xml:space="preserve"> postupka ili je neznatne vrijednost</w:t>
      </w:r>
      <w:r w:rsidRPr="00435B5D" w:rsidR="00A05832">
        <w:t>i</w:t>
      </w:r>
      <w:r w:rsidRPr="00435B5D">
        <w:t>,</w:t>
      </w:r>
      <w:r w:rsidRPr="00435B5D" w:rsidR="00A05832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="004064D2" w:rsidP="006B6292" w:rsidRDefault="004064D2">
      <w:pPr>
        <w:ind w:firstLine="708"/>
        <w:jc w:val="both"/>
      </w:pPr>
    </w:p>
    <w:p w:rsidRPr="00FC58EA" w:rsidR="00D64E1E" w:rsidP="00D64E1E" w:rsidRDefault="00B307EE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postupka, </w:t>
      </w:r>
      <w:r w:rsidR="00D64E1E">
        <w:t>a</w:t>
      </w:r>
      <w:r w:rsidRPr="00FC58EA" w:rsidR="00D64E1E">
        <w:t xml:space="preserve"> predvidivi troškovi stečajnog postupka za razdoblje šest mjeseci iznose ukupno 21.700,00 kn, a čine ih trošak nagrade stečajnom upravitelju u bruto iznosu od </w:t>
      </w:r>
      <w:r w:rsidR="00D64E1E">
        <w:t>10</w:t>
      </w:r>
      <w:r w:rsidRPr="00FC58EA" w:rsidR="00D64E1E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D64E1E">
        <w:t xml:space="preserve"> te </w:t>
      </w:r>
      <w:r w:rsidRPr="00FC58EA" w:rsidR="00D64E1E">
        <w:t>trošak otvaranja, vođenja i zatvaranja žiro računa u iznosu od 350,00 kn.</w:t>
      </w:r>
    </w:p>
    <w:p w:rsidR="00C443D9" w:rsidP="00C443D9" w:rsidRDefault="00C443D9">
      <w:pPr>
        <w:ind w:firstLine="708"/>
        <w:jc w:val="both"/>
      </w:pPr>
    </w:p>
    <w:p w:rsidRPr="00435B5D" w:rsidR="00464572" w:rsidP="00C443D9" w:rsidRDefault="00DA2EAC">
      <w:pPr>
        <w:ind w:firstLine="708"/>
        <w:jc w:val="both"/>
      </w:pPr>
      <w:r w:rsidRPr="00435B5D">
        <w:t xml:space="preserve"> </w:t>
      </w:r>
      <w:r w:rsidRPr="00435B5D" w:rsidR="00BB0780">
        <w:t xml:space="preserve">Dakle, temeljem citirane odredbe članka </w:t>
      </w:r>
      <w:r w:rsidRPr="00435B5D" w:rsidR="002F1899">
        <w:t>132</w:t>
      </w:r>
      <w:r w:rsidRPr="00435B5D" w:rsidR="00BB0780">
        <w:t>. st. 1. SZ-a</w:t>
      </w:r>
      <w:r w:rsidRPr="00435B5D" w:rsidR="00B02635">
        <w:t xml:space="preserve"> osobe koje imaju pravni interes </w:t>
      </w:r>
      <w:r w:rsidRPr="00435B5D" w:rsidR="00EE4A6B">
        <w:t>za provedbom stečajnog postupka</w:t>
      </w:r>
      <w:r w:rsidRPr="00435B5D" w:rsidR="00B02635">
        <w:t xml:space="preserve"> pozvan</w:t>
      </w:r>
      <w:r w:rsidRPr="00435B5D" w:rsidR="00EE4A6B">
        <w:t>e</w:t>
      </w:r>
      <w:r w:rsidRPr="00435B5D" w:rsidR="00B02635">
        <w:t xml:space="preserve"> su na plaćanje </w:t>
      </w:r>
      <w:r w:rsidRPr="00435B5D" w:rsidR="002F1899">
        <w:t xml:space="preserve">predujma za namirenje </w:t>
      </w:r>
      <w:r w:rsidRPr="00435B5D" w:rsidR="00B02635">
        <w:t xml:space="preserve">troškova </w:t>
      </w:r>
      <w:r w:rsidRPr="00435B5D" w:rsidR="002F1899">
        <w:t xml:space="preserve">prethodnoga i otvorenoga </w:t>
      </w:r>
      <w:r w:rsidRPr="00435B5D" w:rsidR="00B02635">
        <w:t xml:space="preserve">stečajnog postupka u ukupnom iznosu od </w:t>
      </w:r>
      <w:r w:rsidR="00D64E1E">
        <w:t>21.700,00</w:t>
      </w:r>
      <w:r w:rsidRPr="00435B5D" w:rsidR="00F8659B">
        <w:t xml:space="preserve"> kn.</w:t>
      </w:r>
    </w:p>
    <w:p w:rsidRPr="00435B5D" w:rsidR="00367C05" w:rsidP="00293964" w:rsidRDefault="00367C05">
      <w:pPr>
        <w:ind w:firstLine="900"/>
        <w:jc w:val="both"/>
      </w:pPr>
    </w:p>
    <w:p w:rsidRPr="00435B5D" w:rsidR="00367C05" w:rsidP="00BB0780" w:rsidRDefault="00BB0780">
      <w:pPr>
        <w:ind w:firstLine="708"/>
        <w:jc w:val="both"/>
      </w:pPr>
      <w:r w:rsidRPr="00435B5D">
        <w:t>Slijedom navedenog riješeno je kao u izreci.</w:t>
      </w:r>
    </w:p>
    <w:p w:rsidRPr="00435B5D" w:rsidR="002C5A29" w:rsidP="00367C05" w:rsidRDefault="00367C05">
      <w:pPr>
        <w:ind w:firstLine="900"/>
        <w:jc w:val="both"/>
      </w:pPr>
      <w:r w:rsidRPr="00435B5D">
        <w:t xml:space="preserve">  </w:t>
      </w:r>
    </w:p>
    <w:p w:rsidRPr="00435B5D" w:rsidR="00A858F7" w:rsidP="001C26ED" w:rsidRDefault="002C5A29">
      <w:pPr>
        <w:jc w:val="center"/>
      </w:pPr>
      <w:r w:rsidRPr="00435B5D">
        <w:t>U Karlovcu</w:t>
      </w:r>
      <w:r w:rsidRPr="00435B5D" w:rsidR="00233CF9">
        <w:t xml:space="preserve"> </w:t>
      </w:r>
      <w:r w:rsidR="001C26ED">
        <w:t>10. rujna</w:t>
      </w:r>
      <w:r w:rsidR="00D64E1E">
        <w:t xml:space="preserve"> 2019.</w:t>
      </w:r>
    </w:p>
    <w:p w:rsidRPr="00435B5D" w:rsidR="002C5A29" w:rsidP="007170B8" w:rsidRDefault="00577C3C">
      <w:pPr>
        <w:ind w:left="6372"/>
        <w:jc w:val="both"/>
      </w:pPr>
      <w:r w:rsidRPr="00435B5D">
        <w:t xml:space="preserve">         </w:t>
      </w:r>
      <w:r w:rsidRPr="00435B5D" w:rsidR="007170B8">
        <w:t>Stečajni sudac:</w:t>
      </w:r>
    </w:p>
    <w:p w:rsidR="00855D4F" w:rsidP="004E0903" w:rsidRDefault="007170B8">
      <w:pPr>
        <w:jc w:val="both"/>
      </w:pPr>
      <w:r w:rsidRPr="00435B5D">
        <w:t xml:space="preserve">                                                                 </w:t>
      </w:r>
      <w:r w:rsidRPr="00435B5D" w:rsidR="0084192B">
        <w:t xml:space="preserve">  </w:t>
      </w:r>
      <w:r w:rsidRPr="00435B5D">
        <w:t xml:space="preserve">  </w:t>
      </w:r>
      <w:r w:rsidRPr="00435B5D" w:rsidR="00E57778">
        <w:t xml:space="preserve">  </w:t>
      </w:r>
      <w:r w:rsidRPr="00435B5D" w:rsidR="009B65F4">
        <w:t xml:space="preserve">         </w:t>
      </w:r>
      <w:r w:rsidRPr="00435B5D" w:rsidR="00577C3C">
        <w:t xml:space="preserve">                               </w:t>
      </w:r>
      <w:r w:rsidRPr="00435B5D" w:rsidR="009224E9">
        <w:t xml:space="preserve"> </w:t>
      </w:r>
      <w:r w:rsidRPr="00435B5D" w:rsidR="00367C05">
        <w:t>Goranka Boljkovac</w:t>
      </w:r>
      <w:r w:rsidR="004E0903">
        <w:t>, v.r.</w:t>
      </w:r>
    </w:p>
    <w:p w:rsidR="004E0903" w:rsidP="004E0903" w:rsidRDefault="004E0903">
      <w:pPr>
        <w:jc w:val="both"/>
      </w:pPr>
    </w:p>
    <w:p w:rsidR="004E0903" w:rsidP="004E0903" w:rsidRDefault="004E0903">
      <w:pPr>
        <w:tabs>
          <w:tab w:val="left" w:pos="6980"/>
        </w:tabs>
        <w:jc w:val="both"/>
      </w:pPr>
      <w:r>
        <w:tab/>
        <w:t>Za točnost otpravka:</w:t>
      </w:r>
    </w:p>
    <w:p w:rsidR="004E0903" w:rsidP="004E0903" w:rsidRDefault="004E0903">
      <w:pPr>
        <w:tabs>
          <w:tab w:val="left" w:pos="6980"/>
        </w:tabs>
        <w:jc w:val="both"/>
      </w:pPr>
      <w:r>
        <w:tab/>
        <w:t>Renata Klokočki</w:t>
      </w:r>
    </w:p>
    <w:p w:rsidRPr="00784514" w:rsidR="00D64E1E" w:rsidP="00D64E1E" w:rsidRDefault="00D64E1E">
      <w:pPr>
        <w:tabs>
          <w:tab w:val="left" w:pos="6900"/>
        </w:tabs>
      </w:pPr>
      <w:r w:rsidRPr="00784514">
        <w:t>Uputa o pravnom lijeku:</w:t>
      </w:r>
      <w:r w:rsidRPr="00784514">
        <w:tab/>
      </w:r>
      <w:r w:rsidR="004E0903">
        <w:t xml:space="preserve"> </w:t>
      </w:r>
    </w:p>
    <w:p w:rsidRPr="00784514" w:rsidR="00D64E1E" w:rsidP="00D64E1E" w:rsidRDefault="00D64E1E">
      <w:pPr>
        <w:jc w:val="both"/>
      </w:pPr>
      <w:r w:rsidRPr="00784514">
        <w:t>Protiv ovog rješenja dopuštena je žalba u roku od 8 dana,</w:t>
      </w:r>
      <w:r>
        <w:t xml:space="preserve"> od isteka osmog dana od dana objave ovog rješenja na mrežnoj stranici e-Oglasna ploča suda, koja se podnosi u 3</w:t>
      </w:r>
      <w:r w:rsidRPr="00784514">
        <w:t xml:space="preserve"> primjerka,</w:t>
      </w:r>
    </w:p>
    <w:p w:rsidR="001C26ED" w:rsidP="00D64E1E" w:rsidRDefault="00D64E1E">
      <w:pPr>
        <w:jc w:val="both"/>
      </w:pPr>
      <w:r w:rsidRPr="00784514">
        <w:t>Visokom trgovačkom sudu Republike Hrvatske,</w:t>
      </w:r>
      <w:r>
        <w:t xml:space="preserve"> </w:t>
      </w:r>
      <w:r w:rsidRPr="00784514">
        <w:t>putem ovog suda.</w:t>
      </w:r>
    </w:p>
    <w:p w:rsidR="001C26ED" w:rsidP="001C26ED" w:rsidRDefault="001C26ED">
      <w:pPr>
        <w:tabs>
          <w:tab w:val="left" w:pos="6900"/>
        </w:tabs>
      </w:pPr>
      <w:r>
        <w:t>Dna:</w:t>
      </w:r>
    </w:p>
    <w:p w:rsidR="001C26ED" w:rsidP="001C26ED" w:rsidRDefault="001C26ED">
      <w:pPr>
        <w:tabs>
          <w:tab w:val="left" w:pos="6900"/>
        </w:tabs>
      </w:pPr>
      <w:r>
        <w:t xml:space="preserve">1. </w:t>
      </w:r>
      <w:r w:rsidRPr="00164764" w:rsidR="00A858F7">
        <w:t>E. B. ZORIĆ d.o.o., Zagreb, Savica Šanci 151</w:t>
      </w:r>
    </w:p>
    <w:p w:rsidR="001C26ED" w:rsidP="001C26ED" w:rsidRDefault="001C26ED">
      <w:pPr>
        <w:tabs>
          <w:tab w:val="left" w:pos="6900"/>
        </w:tabs>
      </w:pPr>
      <w:r>
        <w:t xml:space="preserve">2. </w:t>
      </w:r>
      <w:r w:rsidR="00A858F7">
        <w:t>Goran Zorić, Darda, Osječka ulica 128</w:t>
      </w:r>
    </w:p>
    <w:p w:rsidR="00A858F7" w:rsidP="001C26ED" w:rsidRDefault="00A858F7">
      <w:pPr>
        <w:tabs>
          <w:tab w:val="left" w:pos="6900"/>
        </w:tabs>
      </w:pPr>
      <w:r>
        <w:t>3. Davor Cindrić, Duga Resa, Kasar 3</w:t>
      </w:r>
    </w:p>
    <w:p w:rsidR="001C26ED" w:rsidP="001C26ED" w:rsidRDefault="00A858F7">
      <w:pPr>
        <w:tabs>
          <w:tab w:val="left" w:pos="6900"/>
        </w:tabs>
      </w:pPr>
      <w:r>
        <w:t>4</w:t>
      </w:r>
      <w:r w:rsidR="001C26ED">
        <w:t>. FINA, Zagreb, Ulica grada Vukovara 70</w:t>
      </w:r>
    </w:p>
    <w:p w:rsidRPr="00784514" w:rsidR="001C26ED" w:rsidP="004E0903" w:rsidRDefault="00A858F7">
      <w:pPr>
        <w:tabs>
          <w:tab w:val="left" w:pos="6900"/>
        </w:tabs>
      </w:pPr>
      <w:r>
        <w:t>5</w:t>
      </w:r>
      <w:r w:rsidR="001C26ED">
        <w:t>. Mrežna stranica e-Oglasna ploča suda</w:t>
      </w:r>
    </w:p>
    <w:p w:rsidRPr="00A24B7E" w:rsidR="00855D4F" w:rsidP="00855D4F" w:rsidRDefault="00855D4F">
      <w:r>
        <w:lastRenderedPageBreak/>
        <w:t xml:space="preserve"> </w:t>
      </w:r>
    </w:p>
    <w:p w:rsidRPr="00435B5D" w:rsidR="00855D4F" w:rsidP="00973C31" w:rsidRDefault="00855D4F">
      <w:pPr>
        <w:tabs>
          <w:tab w:val="left" w:pos="6900"/>
        </w:tabs>
      </w:pPr>
    </w:p>
    <w:sectPr w:rsidRPr="00435B5D" w:rsidR="00855D4F" w:rsidSect="00D64E1E">
      <w:headerReference w:type="even" r:id="rId10"/>
      <w:headerReference w:type="default" r:id="rId11"/>
      <w:pgSz w:w="11906" w:h="16838"/>
      <w:pgMar w:top="1985" w:right="1417" w:bottom="212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497A" w:rsidRDefault="00CC497A">
      <w:r>
        <w:separator/>
      </w:r>
    </w:p>
  </w:endnote>
  <w:endnote w:type="continuationSeparator" w:id="0">
    <w:p w:rsidR="00CC497A" w:rsidRDefault="00CC497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497A" w:rsidRDefault="00CC497A">
      <w:r>
        <w:separator/>
      </w:r>
    </w:p>
  </w:footnote>
  <w:footnote w:type="continuationSeparator" w:id="0">
    <w:p w:rsidR="00CC497A" w:rsidRDefault="00CC497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685A" w:rsidP="001A044D" w:rsidRDefault="00876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7685A" w:rsidRDefault="0087685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685A" w:rsidP="001A044D" w:rsidRDefault="00876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0588">
      <w:rPr>
        <w:rStyle w:val="Brojstranice"/>
        <w:noProof/>
      </w:rPr>
      <w:t>4</w:t>
    </w:r>
    <w:r>
      <w:rPr>
        <w:rStyle w:val="Brojstranice"/>
      </w:rPr>
      <w:fldChar w:fldCharType="end"/>
    </w:r>
  </w:p>
  <w:p w:rsidRPr="003C4E43" w:rsidR="0087685A" w:rsidP="001D2296" w:rsidRDefault="0087685A">
    <w:r>
      <w:t xml:space="preserve">                                                                                             </w:t>
    </w:r>
    <w:r w:rsidR="00263A0C">
      <w:t xml:space="preserve">                         </w:t>
    </w:r>
    <w:r>
      <w:t xml:space="preserve">  </w:t>
    </w:r>
    <w:r w:rsidRPr="00991FBE" w:rsidR="00263A0C">
      <w:t>4 St-</w:t>
    </w:r>
    <w:r w:rsidR="00E41684">
      <w:t>4</w:t>
    </w:r>
    <w:r w:rsidR="00AC469B">
      <w:t>25</w:t>
    </w:r>
    <w:r w:rsidR="00E41684">
      <w:t>6</w:t>
    </w:r>
    <w:r w:rsidRPr="00991FBE" w:rsidR="00263A0C">
      <w:t>/2016</w:t>
    </w:r>
    <w:r w:rsidR="00E41684">
      <w:t>-2</w:t>
    </w:r>
    <w:r w:rsidR="00AC469B">
      <w:t>6</w:t>
    </w:r>
  </w:p>
  <w:p w:rsidR="0087685A" w:rsidRDefault="0087685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46A5105"/>
    <w:multiLevelType w:val="hybridMultilevel"/>
    <w:tmpl w:val="DA12639A"/>
    <w:lvl w:ilvl="0" w:tplc="041A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4">
    <w:nsid w:val="44F52CD1"/>
    <w:multiLevelType w:val="hybridMultilevel"/>
    <w:tmpl w:val="F606CB76"/>
    <w:lvl w:ilvl="0" w:tplc="7168141C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CF673F"/>
    <w:multiLevelType w:val="hybridMultilevel"/>
    <w:tmpl w:val="434AC228"/>
    <w:lvl w:ilvl="0" w:tplc="D9169F5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04A6C"/>
    <w:rsid w:val="00011BC2"/>
    <w:rsid w:val="00025EF2"/>
    <w:rsid w:val="00043A0A"/>
    <w:rsid w:val="0004613B"/>
    <w:rsid w:val="00050EF7"/>
    <w:rsid w:val="00075BDC"/>
    <w:rsid w:val="00087859"/>
    <w:rsid w:val="000A252B"/>
    <w:rsid w:val="000B0BA1"/>
    <w:rsid w:val="0010599A"/>
    <w:rsid w:val="00123E05"/>
    <w:rsid w:val="00141F97"/>
    <w:rsid w:val="00154C41"/>
    <w:rsid w:val="00161B3B"/>
    <w:rsid w:val="00174993"/>
    <w:rsid w:val="001764EB"/>
    <w:rsid w:val="001A044D"/>
    <w:rsid w:val="001B0588"/>
    <w:rsid w:val="001B52B6"/>
    <w:rsid w:val="001C26ED"/>
    <w:rsid w:val="001D2296"/>
    <w:rsid w:val="001D564F"/>
    <w:rsid w:val="001F3741"/>
    <w:rsid w:val="002251D8"/>
    <w:rsid w:val="00233CF9"/>
    <w:rsid w:val="00235A74"/>
    <w:rsid w:val="002378B9"/>
    <w:rsid w:val="002437AC"/>
    <w:rsid w:val="00263A0C"/>
    <w:rsid w:val="00270ADC"/>
    <w:rsid w:val="00270EE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269C4"/>
    <w:rsid w:val="00367C05"/>
    <w:rsid w:val="003905DD"/>
    <w:rsid w:val="003B65CF"/>
    <w:rsid w:val="003C4E43"/>
    <w:rsid w:val="003E0199"/>
    <w:rsid w:val="00402289"/>
    <w:rsid w:val="0040423C"/>
    <w:rsid w:val="004064D2"/>
    <w:rsid w:val="0043031F"/>
    <w:rsid w:val="004327FC"/>
    <w:rsid w:val="0043362B"/>
    <w:rsid w:val="00435B5D"/>
    <w:rsid w:val="004458D6"/>
    <w:rsid w:val="0044721B"/>
    <w:rsid w:val="00464572"/>
    <w:rsid w:val="00475324"/>
    <w:rsid w:val="00484CEF"/>
    <w:rsid w:val="004A519F"/>
    <w:rsid w:val="004E0903"/>
    <w:rsid w:val="004F47B9"/>
    <w:rsid w:val="00501BE5"/>
    <w:rsid w:val="00523E58"/>
    <w:rsid w:val="00554276"/>
    <w:rsid w:val="005740F2"/>
    <w:rsid w:val="00577C3C"/>
    <w:rsid w:val="005809B3"/>
    <w:rsid w:val="0059367F"/>
    <w:rsid w:val="005A60EB"/>
    <w:rsid w:val="005C0B29"/>
    <w:rsid w:val="005C0BF6"/>
    <w:rsid w:val="005D1623"/>
    <w:rsid w:val="005D3613"/>
    <w:rsid w:val="005D3F51"/>
    <w:rsid w:val="005D5F5F"/>
    <w:rsid w:val="005E30AD"/>
    <w:rsid w:val="005E5E29"/>
    <w:rsid w:val="005E67DB"/>
    <w:rsid w:val="005F1B01"/>
    <w:rsid w:val="00600C4C"/>
    <w:rsid w:val="00657078"/>
    <w:rsid w:val="00662CB6"/>
    <w:rsid w:val="00675D95"/>
    <w:rsid w:val="0067725B"/>
    <w:rsid w:val="006861EF"/>
    <w:rsid w:val="006B2E03"/>
    <w:rsid w:val="006B6292"/>
    <w:rsid w:val="006C786C"/>
    <w:rsid w:val="006D261E"/>
    <w:rsid w:val="006E1EBE"/>
    <w:rsid w:val="007170B8"/>
    <w:rsid w:val="00717D4A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55D4F"/>
    <w:rsid w:val="008723F5"/>
    <w:rsid w:val="008728D7"/>
    <w:rsid w:val="0087685A"/>
    <w:rsid w:val="00891667"/>
    <w:rsid w:val="008921D2"/>
    <w:rsid w:val="008973BF"/>
    <w:rsid w:val="008E42C6"/>
    <w:rsid w:val="008E7CDA"/>
    <w:rsid w:val="009054E3"/>
    <w:rsid w:val="009224E9"/>
    <w:rsid w:val="009274F1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C3EF3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66684"/>
    <w:rsid w:val="00A74268"/>
    <w:rsid w:val="00A76AC5"/>
    <w:rsid w:val="00A858F7"/>
    <w:rsid w:val="00A86374"/>
    <w:rsid w:val="00AA4EB8"/>
    <w:rsid w:val="00AB1D66"/>
    <w:rsid w:val="00AC469B"/>
    <w:rsid w:val="00AD0115"/>
    <w:rsid w:val="00AD6DDA"/>
    <w:rsid w:val="00AF3331"/>
    <w:rsid w:val="00AF6F8E"/>
    <w:rsid w:val="00B02635"/>
    <w:rsid w:val="00B20B8C"/>
    <w:rsid w:val="00B307EE"/>
    <w:rsid w:val="00B3296B"/>
    <w:rsid w:val="00B62423"/>
    <w:rsid w:val="00B71DBA"/>
    <w:rsid w:val="00B75378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35B3A"/>
    <w:rsid w:val="00C412CA"/>
    <w:rsid w:val="00C443D9"/>
    <w:rsid w:val="00C4567F"/>
    <w:rsid w:val="00C50D94"/>
    <w:rsid w:val="00C54748"/>
    <w:rsid w:val="00C629FC"/>
    <w:rsid w:val="00C74029"/>
    <w:rsid w:val="00C74824"/>
    <w:rsid w:val="00C75F5F"/>
    <w:rsid w:val="00C84774"/>
    <w:rsid w:val="00C92655"/>
    <w:rsid w:val="00CA2BC8"/>
    <w:rsid w:val="00CC497A"/>
    <w:rsid w:val="00CD702D"/>
    <w:rsid w:val="00CE03D0"/>
    <w:rsid w:val="00CF05EC"/>
    <w:rsid w:val="00CF1022"/>
    <w:rsid w:val="00D01A15"/>
    <w:rsid w:val="00D2169A"/>
    <w:rsid w:val="00D44C18"/>
    <w:rsid w:val="00D50090"/>
    <w:rsid w:val="00D64E1E"/>
    <w:rsid w:val="00D737A9"/>
    <w:rsid w:val="00D84888"/>
    <w:rsid w:val="00D862E2"/>
    <w:rsid w:val="00DA2EAC"/>
    <w:rsid w:val="00DA2EBD"/>
    <w:rsid w:val="00DC3CE8"/>
    <w:rsid w:val="00DE04E4"/>
    <w:rsid w:val="00DE6E22"/>
    <w:rsid w:val="00DF21C6"/>
    <w:rsid w:val="00DF41D7"/>
    <w:rsid w:val="00E1788C"/>
    <w:rsid w:val="00E3108C"/>
    <w:rsid w:val="00E370FF"/>
    <w:rsid w:val="00E41684"/>
    <w:rsid w:val="00E42A55"/>
    <w:rsid w:val="00E52636"/>
    <w:rsid w:val="00E57778"/>
    <w:rsid w:val="00E67977"/>
    <w:rsid w:val="00E72CAE"/>
    <w:rsid w:val="00E82680"/>
    <w:rsid w:val="00EA5002"/>
    <w:rsid w:val="00EC6066"/>
    <w:rsid w:val="00EC6B02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B7DE9"/>
    <w:rsid w:val="00FC1F72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Tijeloteksta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type="paragraph" w:styleId="Podnoje">
    <w:name w:val="footer"/>
    <w:basedOn w:val="Normal"/>
    <w:rsid w:val="007604DE"/>
    <w:pPr>
      <w:tabs>
        <w:tab w:val="center" w:pos="4703"/>
        <w:tab w:val="right" w:pos="9406"/>
      </w:tabs>
    </w:pPr>
  </w:style>
  <w:style w:type="paragraph" w:styleId="Tekstbalonia">
    <w:name w:val="Balloon Text"/>
    <w:basedOn w:val="Normal"/>
    <w:semiHidden/>
    <w:rsid w:val="00BB0780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type="character" w:styleId="Tekstrezerviranogmjesta">
    <w:name w:val="Placeholder Text"/>
    <w:basedOn w:val="Zadanifontodlomka"/>
    <w:uiPriority w:val="99"/>
    <w:semiHidden/>
    <w:rsid w:val="001B058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B058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B058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B058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B058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1B05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5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5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5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5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860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rujna 2019.</izvorni_sadrzaj>
    <derivirana_varijabla naziv="DomainObject.DatumDonosenjaOdluke_1">10.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4256</izvorni_sadrzaj>
    <derivirana_varijabla naziv="DomainObject.Predmet.Broj_1">4256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St-4256/2016</izvorni_sadrzaj>
    <derivirana_varijabla naziv="DomainObject.Predmet.OznakaBroj_1">St-4256/2016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E. B. ZORIĆ d.o.o. zastupanog po punomoćniku Goran Zorić; Davor Cindrić</izvorni_sadrzaj>
    <derivirana_varijabla naziv="DomainObject.Predmet.ProtustrankaFormated_1">  E. B. ZORIĆ d.o.o. zastupanog po punomoćniku Goran Zorić; Davor Cindrić</derivirana_varijabla>
  </DomainObject.Predmet.ProtustrankaFormated>
  <DomainObject.Predmet.ProtustrankaFormatedOIB>
    <izvorni_sadrzaj>  E. B. ZORIĆ d.o.o., OIB 13508176937 zastupanog po punomoćniku Goran Zorić; Davor Cindrić</izvorni_sadrzaj>
    <derivirana_varijabla naziv="DomainObject.Predmet.ProtustrankaFormatedOIB_1">  E. B. ZORIĆ d.o.o., OIB 13508176937 zastupanog po punomoćniku Goran Zorić; Davor Cindrić</derivirana_varijabla>
  </DomainObject.Predmet.ProtustrankaFormatedOIB>
  <DomainObject.Predmet.ProtustrankaFormatedWithAdress>
    <izvorni_sadrzaj> E. B. ZORIĆ d.o.o., Savica Šanci 151, 10000 Zagreb zastupanog po punomoćniku Goran Zorić; Davor Cindrić</izvorni_sadrzaj>
    <derivirana_varijabla naziv="DomainObject.Predmet.ProtustrankaFormatedWithAdress_1"> E. B. ZORIĆ d.o.o., Savica Šanci 151, 10000 Zagreb zastupanog po punomoćniku Goran Zorić; Davor Cindrić</derivirana_varijabla>
  </DomainObject.Predmet.ProtustrankaFormatedWithAdress>
  <DomainObject.Predmet.ProtustrankaFormatedWithAdressOIB>
    <izvorni_sadrzaj> E. B. ZORIĆ d.o.o., OIB 13508176937, Savica Šanci 151, 10000 Zagreb zastupanog po punomoćniku Goran Zorić; Davor Cindrić</izvorni_sadrzaj>
    <derivirana_varijabla naziv="DomainObject.Predmet.ProtustrankaFormatedWithAdressOIB_1"> E. B. ZORIĆ d.o.o., OIB 13508176937, Savica Šanci 151, 10000 Zagreb zastupanog po punomoćniku Goran Zorić; Davor Cindrić</derivirana_varijabla>
  </DomainObject.Predmet.ProtustrankaFormatedWithAdressOIB>
  <DomainObject.Predmet.ProtustrankaWithAdress>
    <izvorni_sadrzaj>E. B. ZORIĆ d.o.o. Savica Šanci 151, 10000 Zagreb</izvorni_sadrzaj>
    <derivirana_varijabla naziv="DomainObject.Predmet.ProtustrankaWithAdress_1">E. B. ZORIĆ d.o.o. Savica Šanci 151, 10000 Zagreb</derivirana_varijabla>
  </DomainObject.Predmet.ProtustrankaWithAdress>
  <DomainObject.Predmet.ProtustrankaWithAdressOIB>
    <izvorni_sadrzaj>E. B. ZORIĆ d.o.o., OIB 13508176937, Savica Šanci 151, 10000 Zagreb</izvorni_sadrzaj>
    <derivirana_varijabla naziv="DomainObject.Predmet.ProtustrankaWithAdressOIB_1">E. B. ZORIĆ d.o.o., OIB 13508176937, Savica Šanci 151, 10000 Zagreb</derivirana_varijabla>
  </DomainObject.Predmet.ProtustrankaWithAdressOIB>
  <DomainObject.Predmet.ProtustrankaNazivFormated>
    <izvorni_sadrzaj>E. B. ZORIĆ d.o.o.</izvorni_sadrzaj>
    <derivirana_varijabla naziv="DomainObject.Predmet.ProtustrankaNazivFormated_1">E. B. ZORIĆ d.o.o.</derivirana_varijabla>
  </DomainObject.Predmet.ProtustrankaNazivFormated>
  <DomainObject.Predmet.ProtustrankaNazivFormatedOIB>
    <izvorni_sadrzaj>E. B. ZORIĆ d.o.o., OIB 13508176937</izvorni_sadrzaj>
    <derivirana_varijabla naziv="DomainObject.Predmet.ProtustrankaNazivFormatedOIB_1">E. B. ZORIĆ d.o.o., OIB 13508176937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E. B. ZORIĆ d.o.o. zastupanog po punomoćniku Goran Zorić; Davor Cindrić</item>
    </izvorni_sadrzaj>
    <derivirana_varijabla naziv="DomainObject.Predmet.ProtuStrankaListFormated_1">
      <item>E. B. ZORIĆ d.o.o. zastupanog po punomoćniku Goran Zorić; Davor Cindrić</item>
    </derivirana_varijabla>
  </DomainObject.Predmet.ProtuStrankaListFormated>
  <DomainObject.Predmet.ProtuStrankaListFormatedOIB>
    <izvorni_sadrzaj>
      <item>E. B. ZORIĆ d.o.o., OIB 13508176937 zastupanog po punomoćniku Goran Zorić; Davor Cindrić</item>
    </izvorni_sadrzaj>
    <derivirana_varijabla naziv="DomainObject.Predmet.ProtuStrankaListFormatedOIB_1">
      <item>E. B. ZORIĆ d.o.o., OIB 13508176937 zastupanog po punomoćniku Goran Zorić; Davor Cindrić</item>
    </derivirana_varijabla>
  </DomainObject.Predmet.ProtuStrankaListFormatedOIB>
  <DomainObject.Predmet.ProtuStrankaListFormatedWithAdress>
    <izvorni_sadrzaj>
      <item>E. B. ZORIĆ d.o.o., Savica Šanci 151, 10000 Zagreb zastupanog po punomoćniku Goran Zorić; Davor Cindrić</item>
    </izvorni_sadrzaj>
    <derivirana_varijabla naziv="DomainObject.Predmet.ProtuStrankaListFormatedWithAdress_1">
      <item>E. B. ZORIĆ d.o.o., Savica Šanci 151, 10000 Zagreb zastupanog po punomoćniku Goran Zorić; Davor Cindrić</item>
    </derivirana_varijabla>
  </DomainObject.Predmet.ProtuStrankaListFormatedWithAdress>
  <DomainObject.Predmet.ProtuStrankaListFormatedWithAdressOIB>
    <izvorni_sadrzaj>
      <item>E. B. ZORIĆ d.o.o., OIB 13508176937, Savica Šanci 151, 10000 Zagreb zastupanog po punomoćniku Goran Zorić; Davor Cindrić</item>
    </izvorni_sadrzaj>
    <derivirana_varijabla naziv="DomainObject.Predmet.ProtuStrankaListFormatedWithAdressOIB_1">
      <item>E. B. ZORIĆ d.o.o., OIB 13508176937, Savica Šanci 151, 10000 Zagreb zastupanog po punomoćniku Goran Zorić; Davor Cindrić</item>
    </derivirana_varijabla>
  </DomainObject.Predmet.ProtuStrankaListFormatedWithAdressOIB>
  <DomainObject.Predmet.ProtuStrankaListNazivFormated>
    <izvorni_sadrzaj>
      <item>E. B. ZORIĆ d.o.o.</item>
    </izvorni_sadrzaj>
    <derivirana_varijabla naziv="DomainObject.Predmet.ProtuStrankaListNazivFormated_1">
      <item>E. B. ZORIĆ d.o.o.</item>
    </derivirana_varijabla>
  </DomainObject.Predmet.ProtuStrankaListNazivFormated>
  <DomainObject.Predmet.ProtuStrankaListNazivFormatedOIB>
    <izvorni_sadrzaj>
      <item>E. B. ZORIĆ d.o.o., OIB 13508176937</item>
    </izvorni_sadrzaj>
    <derivirana_varijabla naziv="DomainObject.Predmet.ProtuStrankaListNazivFormatedOIB_1">
      <item>E. B. ZORIĆ d.o.o., OIB 13508176937</item>
    </derivirana_varijabla>
  </DomainObject.Predmet.ProtuStrankaListNazivFormatedOIB>
  <DomainObject.Predmet.OstaliListFormated>
    <izvorni_sadrzaj>
      <item>Goran Zorić punomoćnik sudionika u postupku E. B. ZORIĆ d.o.o.</item>
      <item>Davor Cindrić punomoćnik sudionika u postupku E. B. ZORIĆ d.o.o.</item>
    </izvorni_sadrzaj>
    <derivirana_varijabla naziv="DomainObject.Predmet.OstaliListFormated_1">
      <item>Goran Zorić punomoćnik sudionika u postupku E. B. ZORIĆ d.o.o.</item>
      <item>Davor Cindrić punomoćnik sudionika u postupku E. B. ZORIĆ d.o.o.</item>
    </derivirana_varijabla>
  </DomainObject.Predmet.OstaliListFormated>
  <DomainObject.Predmet.OstaliListFormatedOIB>
    <izvorni_sadrzaj>
      <item>Goran Zorić, OIB 65161424030 punomoćnik sudionika u postupku E. B. ZORIĆ d.o.o.</item>
      <item>Davor Cindrić, OIB 28236126662 punomoćnik sudionika u postupku E. B. ZORIĆ d.o.o.</item>
    </izvorni_sadrzaj>
    <derivirana_varijabla naziv="DomainObject.Predmet.OstaliListFormatedOIB_1">
      <item>Goran Zorić, OIB 65161424030 punomoćnik sudionika u postupku E. B. ZORIĆ d.o.o.</item>
      <item>Davor Cindrić, OIB 28236126662 punomoćnik sudionika u postupku E. B. ZORIĆ d.o.o.</item>
    </derivirana_varijabla>
  </DomainObject.Predmet.OstaliListFormatedOIB>
  <DomainObject.Predmet.OstaliListFormatedWithAdress>
    <izvorni_sadrzaj>
      <item>Goran Zorić, Osječka ulica 128, 31326 Darda punomoćnik sudionika u postupku E. B. ZORIĆ d.o.o.</item>
      <item>Davor Cindrić, Kasar 3, 47250 Duga Resa punomoćnik sudionika u postupku E. B. ZORIĆ d.o.o.</item>
    </izvorni_sadrzaj>
    <derivirana_varijabla naziv="DomainObject.Predmet.OstaliListFormatedWithAdress_1">
      <item>Goran Zorić, Osječka ulica 128, 31326 Darda punomoćnik sudionika u postupku E. B. ZORIĆ d.o.o.</item>
      <item>Davor Cindrić, Kasar 3, 47250 Duga Resa punomoćnik sudionika u postupku E. B. ZORIĆ d.o.o.</item>
    </derivirana_varijabla>
  </DomainObject.Predmet.OstaliListFormatedWithAdress>
  <DomainObject.Predmet.OstaliListFormatedWithAdressOIB>
    <izvorni_sadrzaj>
      <item>Goran Zorić, OIB 65161424030, Osječka ulica 128, 31326 Darda punomoćnik sudionika u postupku E. B. ZORIĆ d.o.o.</item>
      <item>Davor Cindrić, OIB 28236126662, Kasar 3, 47250 Duga Resa punomoćnik sudionika u postupku E. B. ZORIĆ d.o.o.</item>
    </izvorni_sadrzaj>
    <derivirana_varijabla naziv="DomainObject.Predmet.OstaliListFormatedWithAdressOIB_1">
      <item>Goran Zorić, OIB 65161424030, Osječka ulica 128, 31326 Darda punomoćnik sudionika u postupku E. B. ZORIĆ d.o.o.</item>
      <item>Davor Cindrić, OIB 28236126662, Kasar 3, 47250 Duga Resa punomoćnik sudionika u postupku E. B. ZORIĆ d.o.o.</item>
    </derivirana_varijabla>
  </DomainObject.Predmet.OstaliListFormatedWithAdressOIB>
  <DomainObject.Predmet.OstaliListNazivFormated>
    <izvorni_sadrzaj>
      <item>Goran Zorić</item>
      <item>Davor Cindrić</item>
    </izvorni_sadrzaj>
    <derivirana_varijabla naziv="DomainObject.Predmet.OstaliListNazivFormated_1">
      <item>Goran Zorić</item>
      <item>Davor Cindrić</item>
    </derivirana_varijabla>
  </DomainObject.Predmet.OstaliListNazivFormated>
  <DomainObject.Predmet.OstaliListNazivFormatedOIB>
    <izvorni_sadrzaj>
      <item>Goran Zorić, OIB 65161424030</item>
      <item>Davor Cindrić, OIB 28236126662</item>
    </izvorni_sadrzaj>
    <derivirana_varijabla naziv="DomainObject.Predmet.OstaliListNazivFormatedOIB_1">
      <item>Goran Zorić, OIB 65161424030</item>
      <item>Davor Cindrić, OIB 28236126662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10. rujna 2019.</izvorni_sadrzaj>
    <derivirana_varijabla naziv="DomainObject.Datum_1">10.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E. B. ZORIĆ d.o.o.</izvorni_sadrzaj>
    <derivirana_varijabla naziv="DomainObject.Predmet.ProtustrankaIDrugi_1">E. B. ZORIĆ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E. B. ZORIĆ d.o.o., OIB 13508176937, Savica Šanci 151, 10000 Zagreb</izvorni_sadrzaj>
    <derivirana_varijabla naziv="DomainObject.Predmet.ProtustrankaIDrugiAdressOIB_1">E. B. ZORIĆ d.o.o., OIB 13508176937, Savica Šanci 151,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E. B. ZORIĆ d.o.o.</item>
      <item>Goran Zorić</item>
      <item>Davor Cindrić</item>
    </izvorni_sadrzaj>
    <derivirana_varijabla naziv="DomainObject.Predmet.SudioniciListNaziv_1">
      <item>FINA Regionalni centar Zagreb</item>
      <item>E. B. ZORIĆ d.o.o.</item>
      <item>Goran Zorić</item>
      <item>Davor Cindrić</item>
    </derivirana_varijabla>
  </DomainObject.Predmet.SudioniciListNaziv>
  <DomainObject.Predmet.SudioniciListAdressOIB>
    <izvorni_sadrzaj>
      <item>FINA Regionalni centar Zagreb, OIB 85821130368, Trg svibanjskih žrtava 1995. 1,10000 Zagreb</item>
      <item>E. B. ZORIĆ d.o.o., OIB 13508176937, Savica Šanci 151,10000 Zagreb</item>
      <item>Goran Zorić, OIB 65161424030, Osječka ulica 128,31326 Darda</item>
      <item>Davor Cindrić, OIB 28236126662, Kasar 3,47250 Duga Resa</item>
    </izvorni_sadrzaj>
    <derivirana_varijabla naziv="DomainObject.Predmet.SudioniciListAdressOIB_1">
      <item>FINA Regionalni centar Zagreb, OIB 85821130368, Trg svibanjskih žrtava 1995. 1,10000 Zagreb</item>
      <item>E. B. ZORIĆ d.o.o., OIB 13508176937, Savica Šanci 151,10000 Zagreb</item>
      <item>Goran Zorić, OIB 65161424030, Osječka ulica 128,31326 Darda</item>
      <item>Davor Cindrić, OIB 28236126662, Kasar 3,47250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13508176937</item>
      <item>, OIB 65161424030</item>
      <item>, OIB 28236126662</item>
    </izvorni_sadrzaj>
    <derivirana_varijabla naziv="DomainObject.Predmet.SudioniciListNazivOIB_1">
      <item>, OIB 85821130368</item>
      <item>, OIB 13508176937</item>
      <item>, OIB 65161424030</item>
      <item>, OIB 28236126662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2019.</izvorni_sadrzaj>
    <derivirana_varijabla naziv="DomainObject.Predmet.DatumZadnjeOdrzaneSudskeRadnje_1">20. ožujka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St-4256/2016-13</izvorni_sadrzaj>
    <derivirana_varijabla naziv="DomainObject.PredzadnjaOdlukaIzPredmeta.Oznaka_1">St-4256/2016-13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4</properties:Pages>
  <properties:Words>1165</properties:Words>
  <properties:Characters>6363</properties:Characters>
  <properties:Lines>133</properties:Lines>
  <properties:Paragraphs>39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2019-09-10T10:17:00Z</dcterms:created>
  <dc:creator>Korisnik</dc:creator>
  <cp:lastModifiedBy>Renata Klokočki</cp:lastModifiedBy>
  <cp:lastPrinted>2019-09-10T10:26:00Z</cp:lastPrinted>
  <dcterms:modified xmlns:xsi="http://www.w3.org/2001/XMLSchema-instance" xsi:type="dcterms:W3CDTF">2019-09-10T10:27:00Z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- PO ČL. 132. ST. 1. SZ-A -E.B. ZORIĆ.docx)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