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5a4f" w14:paraId="4575a4f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F11C3A">
        <w:rPr>
          <w:b/>
        </w:rPr>
        <w:t>845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DB3ADE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 </w:t>
      </w:r>
      <w:r w:rsidR="00DB3ADE">
        <w:t xml:space="preserve">EMBLEMA d.o.o., Solin, Kroz Smiljanovac 1, OIB: 94137461008, </w:t>
      </w:r>
      <w:r w:rsidR="00407841" w:rsidRPr="00F14A92">
        <w:t>dana</w:t>
      </w:r>
      <w:r w:rsidR="00583F5B" w:rsidRPr="00F14A92">
        <w:t xml:space="preserve"> </w:t>
      </w:r>
      <w:r>
        <w:t>2</w:t>
      </w:r>
      <w:r w:rsidR="00DB3ADE">
        <w:t>8</w:t>
      </w:r>
      <w:r>
        <w:t>. lipnja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DB3ADE">
        <w:t>EMBLEMA d.o.o., Solin, Kroz Smiljanovac 1, OIB: 94137461008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10-84</w:t>
      </w:r>
      <w:r w:rsidR="00DB3ADE">
        <w:t>5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3D1676">
        <w:t xml:space="preserve">23.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DB3ADE">
        <w:t>EMBLEMA d.o.o., Solin, Kroz Smiljanovac 1, OIB: 94137461008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D1676">
        <w:t xml:space="preserve">9. svibnja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F11C3A">
        <w:t>69</w:t>
      </w:r>
      <w:r w:rsidR="003D1676">
        <w:t>.</w:t>
      </w:r>
      <w:r w:rsidR="00F11C3A">
        <w:t>640</w:t>
      </w:r>
      <w:r w:rsidR="003D1676">
        <w:t>,</w:t>
      </w:r>
      <w:r w:rsidR="00F11C3A">
        <w:t>83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F11C3A">
        <w:t>204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3D1676">
        <w:rPr>
          <w:b/>
        </w:rPr>
        <w:t>2</w:t>
      </w:r>
      <w:r w:rsidR="00DB3ADE">
        <w:rPr>
          <w:b/>
        </w:rPr>
        <w:t>8</w:t>
      </w:r>
      <w:r w:rsidR="003D1676">
        <w:rPr>
          <w:b/>
        </w:rPr>
        <w:t>. lipnja</w:t>
      </w:r>
      <w:r w:rsidR="00FF4F62">
        <w:rPr>
          <w:b/>
        </w:rPr>
        <w:t xml:space="preserve">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F7D">
          <w:rPr>
            <w:noProof/>
          </w:rPr>
          <w:t>2</w:t>
        </w:r>
        <w:r>
          <w:fldChar w:fldCharType="end"/>
        </w:r>
        <w:r w:rsidR="005D7505">
          <w:t xml:space="preserve"> </w:t>
        </w:r>
        <w:r w:rsidR="005D7505">
          <w:tab/>
        </w:r>
        <w:r w:rsidR="005D7505">
          <w:tab/>
          <w:t>Posl.br. 7.St.84</w:t>
        </w:r>
        <w:r w:rsidR="00DB3ADE">
          <w:t>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27F7D"/>
    <w:rsid w:val="002D78E4"/>
    <w:rsid w:val="003D1676"/>
    <w:rsid w:val="003D731C"/>
    <w:rsid w:val="00407841"/>
    <w:rsid w:val="00443432"/>
    <w:rsid w:val="004634EE"/>
    <w:rsid w:val="004778A7"/>
    <w:rsid w:val="00550A50"/>
    <w:rsid w:val="00583F5B"/>
    <w:rsid w:val="005C12B7"/>
    <w:rsid w:val="005D7505"/>
    <w:rsid w:val="0065181B"/>
    <w:rsid w:val="007634B0"/>
    <w:rsid w:val="00772BD0"/>
    <w:rsid w:val="00896A3D"/>
    <w:rsid w:val="009D5071"/>
    <w:rsid w:val="00A126EF"/>
    <w:rsid w:val="00BA3950"/>
    <w:rsid w:val="00C67953"/>
    <w:rsid w:val="00CC5486"/>
    <w:rsid w:val="00D2067C"/>
    <w:rsid w:val="00DB3ADE"/>
    <w:rsid w:val="00DE5301"/>
    <w:rsid w:val="00EA5C88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F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F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F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F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F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F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F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F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EMBLEMA d.o.o. za građenje i usluge</izvorni_sadrzaj>
    <derivirana_varijabla naziv="DomainObject.Predmet.ProtustrankaFormated_1">  EMBLEMA d.o.o. za građenje i usluge</derivirana_varijabla>
  </DomainObject.Predmet.ProtustrankaFormated>
  <DomainObject.Predmet.ProtustrankaFormatedOIB>
    <izvorni_sadrzaj>  EMBLEMA d.o.o. za građenje i usluge, OIB 94137461008</izvorni_sadrzaj>
    <derivirana_varijabla naziv="DomainObject.Predmet.ProtustrankaFormatedOIB_1">  EMBLEMA d.o.o. za građenje i usluge, OIB 94137461008</derivirana_varijabla>
  </DomainObject.Predmet.ProtustrankaFormatedOIB>
  <DomainObject.Predmet.ProtustrankaFormatedWithAdress>
    <izvorni_sadrzaj> EMBLEMA d.o.o. za građenje i usluge, Kroz Smiljanovac 1, 21210 Solin</izvorni_sadrzaj>
    <derivirana_varijabla naziv="DomainObject.Predmet.ProtustrankaFormatedWithAdress_1"> EMBLEMA d.o.o. za građenje i usluge, Kroz Smiljanovac 1, 21210 Solin</derivirana_varijabla>
  </DomainObject.Predmet.ProtustrankaFormatedWithAdress>
  <DomainObject.Predmet.ProtustrankaFormatedWithAdressOIB>
    <izvorni_sadrzaj> EMBLEMA d.o.o. za građenje i usluge, OIB 94137461008, Kroz Smiljanovac 1, 21210 Solin</izvorni_sadrzaj>
    <derivirana_varijabla naziv="DomainObject.Predmet.ProtustrankaFormatedWithAdressOIB_1"> EMBLEMA d.o.o. za građenje i usluge, OIB 94137461008, Kroz Smiljanovac 1, 21210 Solin</derivirana_varijabla>
  </DomainObject.Predmet.ProtustrankaFormatedWithAdressOIB>
  <DomainObject.Predmet.ProtustrankaWithAdress>
    <izvorni_sadrzaj>EMBLEMA d.o.o. za građenje i usluge Kroz Smiljanovac 1, 21210 Solin</izvorni_sadrzaj>
    <derivirana_varijabla naziv="DomainObject.Predmet.ProtustrankaWithAdress_1">EMBLEMA d.o.o. za građenje i usluge Kroz Smiljanovac 1, 21210 Solin</derivirana_varijabla>
  </DomainObject.Predmet.ProtustrankaWithAdress>
  <DomainObject.Predmet.ProtustrankaWithAdressOIB>
    <izvorni_sadrzaj>EMBLEMA d.o.o. za građenje i usluge, OIB 94137461008, Kroz Smiljanovac 1, 21210 Solin</izvorni_sadrzaj>
    <derivirana_varijabla naziv="DomainObject.Predmet.ProtustrankaWithAdressOIB_1">EMBLEMA d.o.o. za građenje i usluge, OIB 94137461008, Kroz Smiljanovac 1, 21210 Solin</derivirana_varijabla>
  </DomainObject.Predmet.ProtustrankaWithAdressOIB>
  <DomainObject.Predmet.ProtustrankaNazivFormated>
    <izvorni_sadrzaj>EMBLEMA d.o.o. za građenje i usluge</izvorni_sadrzaj>
    <derivirana_varijabla naziv="DomainObject.Predmet.ProtustrankaNazivFormated_1">EMBLEMA d.o.o. za građenje i usluge</derivirana_varijabla>
  </DomainObject.Predmet.ProtustrankaNazivFormated>
  <DomainObject.Predmet.ProtustrankaNazivFormatedOIB>
    <izvorni_sadrzaj>EMBLEMA d.o.o. za građenje i usluge, OIB 94137461008</izvorni_sadrzaj>
    <derivirana_varijabla naziv="DomainObject.Predmet.ProtustrankaNazivFormatedOIB_1">EMBLEMA d.o.o. za građenje i usluge, OIB 94137461008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69640.83</izvorni_sadrzaj>
    <derivirana_varijabla naziv="DomainObject.Predmet.TrenutnaVrijednost_1">69640.83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EMBLEMA d.o.o. za građenje i usluge</item>
    </izvorni_sadrzaj>
    <derivirana_varijabla naziv="DomainObject.Predmet.ProtuStrankaListFormated_1">
      <item>EMBLEMA d.o.o. za građenje i usluge</item>
    </derivirana_varijabla>
  </DomainObject.Predmet.ProtuStrankaListFormated>
  <DomainObject.Predmet.ProtuStrankaListFormatedOIB>
    <izvorni_sadrzaj>
      <item>EMBLEMA d.o.o. za građenje i usluge, OIB 94137461008</item>
    </izvorni_sadrzaj>
    <derivirana_varijabla naziv="DomainObject.Predmet.ProtuStrankaListFormatedOIB_1">
      <item>EMBLEMA d.o.o. za građenje i usluge, OIB 94137461008</item>
    </derivirana_varijabla>
  </DomainObject.Predmet.ProtuStrankaListFormatedOIB>
  <DomainObject.Predmet.ProtuStrankaListFormatedWithAdress>
    <izvorni_sadrzaj>
      <item>EMBLEMA d.o.o. za građenje i usluge, Kroz Smiljanovac 1, 21210 Solin</item>
    </izvorni_sadrzaj>
    <derivirana_varijabla naziv="DomainObject.Predmet.ProtuStrankaListFormatedWithAdress_1">
      <item>EMBLEMA d.o.o. za građenje i usluge, Kroz Smiljanovac 1, 21210 Solin</item>
    </derivirana_varijabla>
  </DomainObject.Predmet.ProtuStrankaListFormatedWithAdress>
  <DomainObject.Predmet.ProtuStrankaListFormatedWithAdressOIB>
    <izvorni_sadrzaj>
      <item>EMBLEMA d.o.o. za građenje i usluge, OIB 94137461008, Kroz Smiljanovac 1, 21210 Solin</item>
    </izvorni_sadrzaj>
    <derivirana_varijabla naziv="DomainObject.Predmet.ProtuStrankaListFormatedWithAdressOIB_1">
      <item>EMBLEMA d.o.o. za građenje i usluge, OIB 94137461008, Kroz Smiljanovac 1, 21210 Solin</item>
    </derivirana_varijabla>
  </DomainObject.Predmet.ProtuStrankaListFormatedWithAdressOIB>
  <DomainObject.Predmet.ProtuStrankaListNazivFormated>
    <izvorni_sadrzaj>
      <item>EMBLEMA d.o.o. za građenje i usluge</item>
    </izvorni_sadrzaj>
    <derivirana_varijabla naziv="DomainObject.Predmet.ProtuStrankaListNazivFormated_1">
      <item>EMBLEMA d.o.o. za građenje i usluge</item>
    </derivirana_varijabla>
  </DomainObject.Predmet.ProtuStrankaListNazivFormated>
  <DomainObject.Predmet.ProtuStrankaListNazivFormatedOIB>
    <izvorni_sadrzaj>
      <item>EMBLEMA d.o.o. za građenje i usluge, OIB 94137461008</item>
    </izvorni_sadrzaj>
    <derivirana_varijabla naziv="DomainObject.Predmet.ProtuStrankaListNazivFormatedOIB_1">
      <item>EMBLEMA d.o.o. za građenje i usluge, OIB 94137461008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EMBLEMA d.o.o. za građenje i usluge</izvorni_sadrzaj>
    <derivirana_varijabla naziv="DomainObject.Predmet.ProtustrankaIDrugi_1">EMBLEMA d.o.o. za građenje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EMBLEMA d.o.o. za građenje i usluge, OIB 94137461008, Kroz Smiljanovac 1, 21210 Solin</izvorni_sadrzaj>
    <derivirana_varijabla naziv="DomainObject.Predmet.ProtustrankaIDrugiAdressOIB_1">EMBLEMA d.o.o. za građenje i usluge, OIB 94137461008, Kroz Smiljanovac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EMBLEMA d.o.o. za građenje i usluge</item>
      <item>FINANCIJSKA AGENCIJA, PODRUŽNICA SPLIT</item>
    </izvorni_sadrzaj>
    <derivirana_varijabla naziv="DomainObject.Predmet.SudioniciListNaziv_1">
      <item>EMBLEMA d.o.o. za građenje i usluge</item>
      <item>FINANCIJSKA AGENCIJA, PODRUŽNICA SPLIT</item>
    </derivirana_varijabla>
  </DomainObject.Predmet.SudioniciListNaziv>
  <DomainObject.Predmet.SudioniciListAdressOIB>
    <izvorni_sadrzaj>
      <item>EMBLEMA d.o.o. za građenje i usluge, OIB 94137461008, Kroz Smiljanovac 1,21210 Solin</item>
      <item>FINANCIJSKA AGENCIJA, PODRUŽNICA SPLIT, OIB 85821130368, Mažuranićevo šetalište 24b,21000 Split</item>
    </izvorni_sadrzaj>
    <derivirana_varijabla naziv="DomainObject.Predmet.SudioniciListAdressOIB_1">
      <item>EMBLEMA d.o.o. za građenje i usluge, OIB 94137461008, Kroz Smiljanovac 1,21210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94137461008</item>
      <item>, OIB 85821130368</item>
    </izvorni_sadrzaj>
    <derivirana_varijabla naziv="DomainObject.Predmet.SudioniciListNazivOIB_1">
      <item>, OIB 94137461008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3445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2016-06-28T09:39:00Z</dcterms:created>
  <dc:creator>Diana Butigan Granić</dc:creator>
  <cp:lastModifiedBy>Mara Marčinko</cp:lastModifiedBy>
  <cp:lastPrinted>2016-06-23T11:32:00Z</cp:lastPrinted>
  <dcterms:modified xmlns:xsi="http://www.w3.org/2001/XMLSchema-instance" xsi:type="dcterms:W3CDTF">2016-06-28T09:56:00Z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