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7887" w14:paraId="100788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05DD8">
        <w:rPr>
          <w:lang w:val="hr-HR"/>
        </w:rPr>
        <w:t xml:space="preserve">Kulturna ustanova </w:t>
      </w:r>
      <w:r w:rsidR="003652A6">
        <w:t>MEDITER</w:t>
      </w:r>
      <w:r w:rsidR="00705DD8">
        <w:t>ANSKI INSTITUT GRGA NOVAK, Križ</w:t>
      </w:r>
      <w:r w:rsidR="003652A6">
        <w:t>na luka 6, Hvar, OIB: 04246482004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05DD8">
        <w:rPr>
          <w:lang w:val="hr-HR"/>
        </w:rPr>
        <w:t xml:space="preserve">Kulturna ustanova </w:t>
      </w:r>
      <w:r w:rsidR="00705DD8">
        <w:t>MEDITERANSKI INSTITUT GRGA NOVAK, Križna luka 6, Hvar, OIB: 04246482004</w:t>
      </w:r>
      <w:r w:rsidR="009771F7">
        <w:t xml:space="preserve">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3652A6">
        <w:rPr>
          <w:lang w:val="hr-HR"/>
        </w:rPr>
        <w:t>331.291,07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06E4D" w:rsidR="00473132">
    <w:pPr>
      <w:pStyle w:val="Zaglavlje"/>
      <w:jc w:val="center"/>
    </w:pPr>
  </w:p>
  <w:p w:rsidRDefault="00D06E4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3652A6">
      <w:t>255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D06E4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06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E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06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E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Kulturna ustanova MEDITERANSKI INSTITUT GRGA NOVAK za međunarodne studije i napredne tečajeve s područja znanosti, umjetnosti</izvorni_sadrzaj>
    <derivirana_varijabla naziv="DomainObject.Predmet.ProtustrankaFormated_1">  Kulturna ustanova MEDITERANSKI INSTITUT GRGA NOVAK za međunarodne studije i napredne tečajeve s područja znanosti, umjetnosti</derivirana_varijabla>
  </DomainObject.Predmet.ProtustrankaFormated>
  <DomainObject.Predmet.ProtustrankaFormatedOIB>
    <izvorni_sadrzaj>  Kulturna ustanova MEDITERANSKI INSTITUT GRGA NOVAK za međunarodne studije i napredne tečajeve s područja znanosti, umjetnosti, OIB 04246482004</izvorni_sadrzaj>
    <derivirana_varijabla naziv="DomainObject.Predmet.ProtustrankaFormatedOIB_1">  Kulturna ustanova MEDITERANSKI INSTITUT GRGA NOVAK za međunarodne studije i napredne tečajeve s područja znanosti, umjetnosti, OIB 04246482004</derivirana_varijabla>
  </DomainObject.Predmet.ProtustrankaFormatedOIB>
  <DomainObject.Predmet.ProtustrankaFormatedWithAdress>
    <izvorni_sadrzaj> Kulturna ustanova MEDITERANSKI INSTITUT GRGA NOVAK za međunarodne studije i napredne tečajeve s područja znanosti, umjetnosti, Križna luka 6, 21450 Hvar</izvorni_sadrzaj>
    <derivirana_varijabla naziv="DomainObject.Predmet.ProtustrankaFormatedWithAdress_1"> Kulturna ustanova MEDITERANSKI INSTITUT GRGA NOVAK za međunarodne studije i napredne tečajeve s područja znanosti, umjetnosti, Križna luka 6, 21450 Hvar</derivirana_varijabla>
  </DomainObject.Predmet.ProtustrankaFormatedWithAdress>
  <DomainObject.Predmet.ProtustrankaFormatedWithAdressOIB>
    <izvorni_sadrzaj> Kulturna ustanova MEDITERANSKI INSTITUT GRGA NOVAK za međunarodne studije i napredne tečajeve s područja znanosti, umjetnosti, OIB 04246482004, Križna luka 6, 21450 Hvar</izvorni_sadrzaj>
    <derivirana_varijabla naziv="DomainObject.Predmet.ProtustrankaFormatedWithAdressOIB_1"> Kulturna ustanova MEDITERANSKI INSTITUT GRGA NOVAK za međunarodne studije i napredne tečajeve s područja znanosti, umjetnosti, OIB 04246482004, Križna luka 6, 21450 Hvar</derivirana_varijabla>
  </DomainObject.Predmet.ProtustrankaFormatedWithAdressOIB>
  <DomainObject.Predmet.ProtustrankaWithAdress>
    <izvorni_sadrzaj>Kulturna ustanova MEDITERANSKI INSTITUT GRGA NOVAK za međunarodne studije i napredne tečajeve s područja znanosti, umjetnosti Križna luka 6, 21450 Hvar</izvorni_sadrzaj>
    <derivirana_varijabla naziv="DomainObject.Predmet.ProtustrankaWithAdress_1">Kulturna ustanova MEDITERANSKI INSTITUT GRGA NOVAK za međunarodne studije i napredne tečajeve s područja znanosti, umjetnosti Križna luka 6, 21450 Hvar</derivirana_varijabla>
  </DomainObject.Predmet.ProtustrankaWithAdress>
  <DomainObject.Predmet.ProtustrankaWithAdressOIB>
    <izvorni_sadrzaj>Kulturna ustanova MEDITERANSKI INSTITUT GRGA NOVAK za međunarodne studije i napredne tečajeve s područja znanosti, umjetnosti, OIB 04246482004, Križna luka 6, 21450 Hvar</izvorni_sadrzaj>
    <derivirana_varijabla naziv="DomainObject.Predmet.ProtustrankaWithAdressOIB_1">Kulturna ustanova MEDITERANSKI INSTITUT GRGA NOVAK za međunarodne studije i napredne tečajeve s područja znanosti, umjetnosti, OIB 04246482004, Križna luka 6, 21450 Hvar</derivirana_varijabla>
  </DomainObject.Predmet.ProtustrankaWithAdressOIB>
  <DomainObject.Predmet.ProtustrankaNazivFormated>
    <izvorni_sadrzaj>Kulturna ustanova MEDITERANSKI INSTITUT GRGA NOVAK za međunarodne studije i napredne tečajeve s područja znanosti, umjetnosti</izvorni_sadrzaj>
    <derivirana_varijabla naziv="DomainObject.Predmet.ProtustrankaNazivFormated_1">Kulturna ustanova MEDITERANSKI INSTITUT GRGA NOVAK za međunarodne studije i napredne tečajeve s područja znanosti, umjetnosti</derivirana_varijabla>
  </DomainObject.Predmet.ProtustrankaNazivFormated>
  <DomainObject.Predmet.ProtustrankaNazivFormatedOIB>
    <izvorni_sadrzaj>Kulturna ustanova MEDITERANSKI INSTITUT GRGA NOVAK za međunarodne studije i napredne tečajeve s područja znanosti, umjetnosti, OIB 04246482004</izvorni_sadrzaj>
    <derivirana_varijabla naziv="DomainObject.Predmet.ProtustrankaNazivFormatedOIB_1">Kulturna ustanova MEDITERANSKI INSTITUT GRGA NOVAK za međunarodne studije i napredne tečajeve s područja znanosti, umjetnosti, OIB 04246482004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šetališet 24 b, 21000 Split</izvorni_sadrzaj>
    <derivirana_varijabla naziv="DomainObject.Predmet.StrankaFormatedWithAdress_1"> FINA SPLIT, Mažuranićevo šetališet 24 b, 21000 Split</derivirana_varijabla>
  </DomainObject.Predmet.StrankaFormatedWithAdress>
  <DomainObject.Predmet.StrankaFormatedWithAdressOIB>
    <izvorni_sadrzaj> FINA SPLIT, Mažuranićevo šetališet 24 b, 21000 Split</izvorni_sadrzaj>
    <derivirana_varijabla naziv="DomainObject.Predmet.StrankaFormatedWithAdressOIB_1"> FINA SPLIT, Mažuranićevo šetališet 24 b, 21000 Split</derivirana_varijabla>
  </DomainObject.Predmet.StrankaFormatedWithAdressOIB>
  <DomainObject.Predmet.StrankaWithAdress>
    <izvorni_sadrzaj>FINA SPLIT Mažuranićevo šetališet 24 b,21000 Split</izvorni_sadrzaj>
    <derivirana_varijabla naziv="DomainObject.Predmet.StrankaWithAdress_1">FINA SPLIT Mažuranićevo šetališet 24 b,21000 Split</derivirana_varijabla>
  </DomainObject.Predmet.StrankaWithAdress>
  <DomainObject.Predmet.StrankaWithAdressOIB>
    <izvorni_sadrzaj>FINA SPLIT, Mažuranićevo šetališet 24 b,21000 Split</izvorni_sadrzaj>
    <derivirana_varijabla naziv="DomainObject.Predmet.StrankaWithAdressOIB_1">FINA SPLIT, Mažuranićevo šetališet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331783.64</izvorni_sadrzaj>
    <derivirana_varijabla naziv="DomainObject.Predmet.TrenutnaVrijednost_1">331783.64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šetališet 24 b, 21000 Split</item>
    </izvorni_sadrzaj>
    <derivirana_varijabla naziv="DomainObject.Predmet.StrankaListFormatedWithAdress_1">
      <item>FINA SPLIT, Mažuranićevo šetališet 24 b, 21000 Split</item>
    </derivirana_varijabla>
  </DomainObject.Predmet.StrankaListFormatedWithAdress>
  <DomainObject.Predmet.StrankaListFormatedWithAdressOIB>
    <izvorni_sadrzaj>
      <item>FINA SPLIT, Mažuranićevo šetališet 24 b, 21000 Split</item>
    </izvorni_sadrzaj>
    <derivirana_varijabla naziv="DomainObject.Predmet.StrankaListFormatedWithAdressOIB_1">
      <item>FINA SPLIT, Mažuranićevo šetališet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Kulturna ustanova MEDITERANSKI INSTITUT GRGA NOVAK za međunarodne studije i napredne tečajeve s područja znanosti, umjetnosti</item>
    </izvorni_sadrzaj>
    <derivirana_varijabla naziv="DomainObject.Predmet.ProtuStrankaListFormated_1">
      <item>Kulturna ustanova MEDITERANSKI INSTITUT GRGA NOVAK za međunarodne studije i napredne tečajeve s područja znanosti, umjetnosti</item>
    </derivirana_varijabla>
  </DomainObject.Predmet.ProtuStrankaListFormated>
  <DomainObject.Predmet.ProtuStrankaListFormatedOIB>
    <izvorni_sadrzaj>
      <item>Kulturna ustanova MEDITERANSKI INSTITUT GRGA NOVAK za međunarodne studije i napredne tečajeve s područja znanosti, umjetnosti, OIB 04246482004</item>
    </izvorni_sadrzaj>
    <derivirana_varijabla naziv="DomainObject.Predmet.ProtuStrankaListFormatedOIB_1">
      <item>Kulturna ustanova MEDITERANSKI INSTITUT GRGA NOVAK za međunarodne studije i napredne tečajeve s područja znanosti, umjetnosti, OIB 04246482004</item>
    </derivirana_varijabla>
  </DomainObject.Predmet.ProtuStrankaListFormatedOIB>
  <DomainObject.Predmet.ProtuStrankaListFormatedWithAdress>
    <izvorni_sadrzaj>
      <item>Kulturna ustanova MEDITERANSKI INSTITUT GRGA NOVAK za međunarodne studije i napredne tečajeve s područja znanosti, umjetnosti, Križna luka 6, 21450 Hvar</item>
    </izvorni_sadrzaj>
    <derivirana_varijabla naziv="DomainObject.Predmet.ProtuStrankaListFormatedWithAdress_1">
      <item>Kulturna ustanova MEDITERANSKI INSTITUT GRGA NOVAK za međunarodne studije i napredne tečajeve s područja znanosti, umjetnosti, Križna luka 6, 21450 Hvar</item>
    </derivirana_varijabla>
  </DomainObject.Predmet.ProtuStrankaListFormatedWithAdress>
  <DomainObject.Predmet.ProtuStrankaListFormatedWithAdressOIB>
    <izvorni_sadrzaj>
      <item>Kulturna ustanova MEDITERANSKI INSTITUT GRGA NOVAK za međunarodne studije i napredne tečajeve s područja znanosti, umjetnosti, OIB 04246482004, Križna luka 6, 21450 Hvar</item>
    </izvorni_sadrzaj>
    <derivirana_varijabla naziv="DomainObject.Predmet.ProtuStrankaListFormatedWithAdressOIB_1">
      <item>Kulturna ustanova MEDITERANSKI INSTITUT GRGA NOVAK za međunarodne studije i napredne tečajeve s područja znanosti, umjetnosti, OIB 04246482004, Križna luka 6, 21450 Hvar</item>
    </derivirana_varijabla>
  </DomainObject.Predmet.ProtuStrankaListFormatedWithAdressOIB>
  <DomainObject.Predmet.ProtuStrankaListNazivFormated>
    <izvorni_sadrzaj>
      <item>Kulturna ustanova MEDITERANSKI INSTITUT GRGA NOVAK za međunarodne studije i napredne tečajeve s područja znanosti, umjetnosti</item>
    </izvorni_sadrzaj>
    <derivirana_varijabla naziv="DomainObject.Predmet.ProtuStrankaListNazivFormated_1">
      <item>Kulturna ustanova MEDITERANSKI INSTITUT GRGA NOVAK za međunarodne studije i napredne tečajeve s područja znanosti, umjetnosti</item>
    </derivirana_varijabla>
  </DomainObject.Predmet.ProtuStrankaListNazivFormated>
  <DomainObject.Predmet.ProtuStrankaListNazivFormatedOIB>
    <izvorni_sadrzaj>
      <item>Kulturna ustanova MEDITERANSKI INSTITUT GRGA NOVAK za međunarodne studije i napredne tečajeve s područja znanosti, umjetnosti, OIB 04246482004</item>
    </izvorni_sadrzaj>
    <derivirana_varijabla naziv="DomainObject.Predmet.ProtuStrankaListNazivFormatedOIB_1">
      <item>Kulturna ustanova MEDITERANSKI INSTITUT GRGA NOVAK za međunarodne studije i napredne tečajeve s područja znanosti, umjetnosti, OIB 04246482004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Kulturna ustanova MEDITERANSKI INSTITUT GRGA NOVAK za međunarodne studije i napredne tečajeve s područja znanosti, umjetnosti</izvorni_sadrzaj>
    <derivirana_varijabla naziv="DomainObject.Predmet.ProtustrankaIDrugi_1">Kulturna ustanova MEDITERANSKI INSTITUT GRGA NOVAK za međunarodne studije i napredne tečajeve s područja znanosti, umjetnosti</derivirana_varijabla>
  </DomainObject.Predmet.ProtustrankaIDrugi>
  <DomainObject.Predmet.StrankaIDrugiAdressOIB>
    <izvorni_sadrzaj>FINA SPLIT, Mažuranićevo šetališet 24 b, 21000 Split</izvorni_sadrzaj>
    <derivirana_varijabla naziv="DomainObject.Predmet.StrankaIDrugiAdressOIB_1">FINA SPLIT, Mažuranićevo šetališet 24 b, 21000 Split</derivirana_varijabla>
  </DomainObject.Predmet.StrankaIDrugiAdressOIB>
  <DomainObject.Predmet.ProtustrankaIDrugiAdressOIB>
    <izvorni_sadrzaj>Kulturna ustanova MEDITERANSKI INSTITUT GRGA NOVAK za međunarodne studije i napredne tečajeve s područja znanosti, umjetnosti, OIB 04246482004, Križna luka 6, 21450 Hvar</izvorni_sadrzaj>
    <derivirana_varijabla naziv="DomainObject.Predmet.ProtustrankaIDrugiAdressOIB_1">Kulturna ustanova MEDITERANSKI INSTITUT GRGA NOVAK za međunarodne studije i napredne tečajeve s područja znanosti, umjetnosti, OIB 04246482004, Križna luka 6,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Kulturna ustanova MEDITERANSKI INSTITUT GRGA NOVAK za međunarodne studije i napredne tečajeve s područja znanosti, umjetnosti</item>
    </izvorni_sadrzaj>
    <derivirana_varijabla naziv="DomainObject.Predmet.SudioniciListNaziv_1">
      <item>FINA SPLIT</item>
      <item>Kulturna ustanova MEDITERANSKI INSTITUT GRGA NOVAK za međunarodne studije i napredne tečajeve s područja znanosti, umjetnosti</item>
    </derivirana_varijabla>
  </DomainObject.Predmet.SudioniciListNaziv>
  <DomainObject.Predmet.SudioniciListAdressOIB>
    <izvorni_sadrzaj>
      <item>FINA SPLIT, Mažuranićevo šetališet 24 b,21000 Split</item>
      <item>Kulturna ustanova MEDITERANSKI INSTITUT GRGA NOVAK za međunarodne studije i napredne tečajeve s područja znanosti, umjetnosti, OIB 04246482004, Križna luka 6,21450 Hvar</item>
    </izvorni_sadrzaj>
    <derivirana_varijabla naziv="DomainObject.Predmet.SudioniciListAdressOIB_1">
      <item>FINA SPLIT, Mažuranićevo šetališet 24 b,21000 Split</item>
      <item>Kulturna ustanova MEDITERANSKI INSTITUT GRGA NOVAK za međunarodne studije i napredne tečajeve s područja znanosti, umjetnosti, OIB 04246482004, Križna luka 6,21450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04246482004</item>
    </izvorni_sadrzaj>
    <derivirana_varijabla naziv="DomainObject.Predmet.SudioniciListNazivOIB_1">
      <item>, OIB null</item>
      <item>, OIB 04246482004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1779</properties:Characters>
  <properties:Lines>46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2016-03-23T13:31:00Z</cp:lastPrinted>
  <dcterms:modified xmlns:xsi="http://www.w3.org/2001/XMLSchema-instance" xsi:type="dcterms:W3CDTF">2016-03-24T07:35:00Z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