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ee34" w14:paraId="969ee34" w:rsidRDefault="004D3F85" w:rsidP="00910611" w:rsidR="004D3F8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3F85" w:rsidP="00910611" w:rsidR="004D3F85">
      <w:r>
        <w:rPr>
          <w:rFonts w:eastAsia="MS Mincho"/>
        </w:rPr>
        <w:t>REPUBLIKA HRVATSKA</w:t>
      </w:r>
    </w:p>
    <w:p w:rsidRDefault="004D3F85" w:rsidP="00910611" w:rsidR="004D3F85">
      <w:r>
        <w:rPr>
          <w:rFonts w:eastAsia="MS Mincho"/>
        </w:rPr>
        <w:t>TRGOVAČKI SUD U RIJECI</w:t>
      </w:r>
    </w:p>
    <w:p w:rsidRDefault="004D3F85" w:rsidR="004D3F8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3D16" w:rsidP="00843324" w:rsidR="00813D16" w:rsidRPr="00535D5F">
      <w:pPr>
        <w:jc w:val="both"/>
      </w:pPr>
    </w:p>
    <w:p w:rsidRDefault="00535D5F" w:rsidP="00535D5F" w:rsidR="00813D16" w:rsidRPr="00535D5F">
      <w:pPr>
        <w:jc w:val="center"/>
      </w:pPr>
      <w:r w:rsidRPr="00535D5F">
        <w:t>R E P U B L I K A   H R V A T S K A</w:t>
      </w:r>
    </w:p>
    <w:p w:rsidRDefault="00813D16" w:rsidP="00843324" w:rsidR="00813D16" w:rsidRPr="00535D5F">
      <w:pPr>
        <w:jc w:val="center"/>
        <w:rPr>
          <w:bCs/>
        </w:rPr>
      </w:pPr>
      <w:r w:rsidRPr="00535D5F">
        <w:rPr>
          <w:bCs/>
        </w:rPr>
        <w:t>R J E Š E N J E</w:t>
      </w:r>
    </w:p>
    <w:p w:rsidRDefault="00813D16" w:rsidP="00843324" w:rsidR="00813D16" w:rsidRPr="00535D5F">
      <w:pPr>
        <w:jc w:val="center"/>
      </w:pPr>
    </w:p>
    <w:p w:rsidRDefault="00535D5F" w:rsidP="00535D5F" w:rsidR="00535D5F" w:rsidRPr="00D06895">
      <w:pPr>
        <w:jc w:val="both"/>
      </w:pPr>
      <w:r>
        <w:t xml:space="preserve">Trgovački sud u Rijeci, po stečajnom sucu Veri Jelenović, u nastavku postupka radi naknadne diobe </w:t>
      </w:r>
      <w:r w:rsidRPr="0040433F">
        <w:t>Stečajne mase iza STV d. o. o. za trgovinu motornim vozilima, motociklima i plovilima Dražice, Podkilavac 10, OIB: 67233725110, MBS: 040371685</w:t>
      </w:r>
      <w:r>
        <w:t xml:space="preserve">, dana </w:t>
      </w:r>
      <w:r w:rsidR="000A7111">
        <w:t>14.</w:t>
      </w:r>
      <w:r>
        <w:t xml:space="preserve"> srpnja 2017. g.  </w:t>
      </w:r>
    </w:p>
    <w:p w:rsidRDefault="00D82318" w:rsidP="00843324" w:rsidR="00D82318" w:rsidRPr="00535D5F">
      <w:pPr>
        <w:jc w:val="both"/>
      </w:pPr>
    </w:p>
    <w:p w:rsidRDefault="00813D16" w:rsidP="00843324" w:rsidR="00813D16" w:rsidRPr="00535D5F">
      <w:pPr>
        <w:jc w:val="center"/>
      </w:pPr>
      <w:r w:rsidRPr="00535D5F">
        <w:t>r i j e š i o  j e</w:t>
      </w:r>
    </w:p>
    <w:p w:rsidRDefault="00813D16" w:rsidP="00843324" w:rsidR="00813D16" w:rsidRPr="00535D5F">
      <w:pPr>
        <w:jc w:val="both"/>
      </w:pPr>
    </w:p>
    <w:p w:rsidRDefault="00813D16" w:rsidP="00843324" w:rsidR="00813D16" w:rsidRPr="00535D5F">
      <w:pPr>
        <w:jc w:val="both"/>
      </w:pPr>
      <w:r w:rsidRPr="00535D5F">
        <w:tab/>
      </w:r>
      <w:r w:rsidRPr="00535D5F">
        <w:tab/>
      </w:r>
      <w:r w:rsidR="00EC09B6" w:rsidRPr="00535D5F">
        <w:t>I</w:t>
      </w:r>
      <w:r w:rsidRPr="00535D5F">
        <w:t xml:space="preserve">. Pozivaju se vjerovnici </w:t>
      </w:r>
      <w:r w:rsidR="00EC09B6" w:rsidRPr="00535D5F">
        <w:t>nižih isplatnih redova da u roku od 15</w:t>
      </w:r>
      <w:r w:rsidRPr="00535D5F">
        <w:t xml:space="preserve"> dana od isteka osmog dana od objave oglasa o </w:t>
      </w:r>
      <w:r w:rsidR="00EC09B6" w:rsidRPr="00535D5F">
        <w:t>pozivu na prijavu njihovih tražbina</w:t>
      </w:r>
      <w:r w:rsidRPr="00535D5F">
        <w:t xml:space="preserve"> prijave svoje tražbine na adresu  stečajnog upravitelja </w:t>
      </w:r>
      <w:r w:rsidR="00535D5F">
        <w:t>Vesne Stančić, OIB: 45477363422, Jelenje, Podkilavac 10, Dražice</w:t>
      </w:r>
      <w:r w:rsidR="00EC09B6" w:rsidRPr="00535D5F">
        <w:t xml:space="preserve"> </w:t>
      </w:r>
      <w:r w:rsidRPr="00535D5F">
        <w:t xml:space="preserve"> podneskom u dva primjerka s dokazom sukladno članku 173. Stečajnog zakona.</w:t>
      </w:r>
    </w:p>
    <w:p w:rsidRDefault="00813D16" w:rsidP="00843324" w:rsidR="00813D16" w:rsidRPr="00535D5F">
      <w:pPr>
        <w:jc w:val="both"/>
      </w:pPr>
    </w:p>
    <w:p w:rsidRDefault="00813D16" w:rsidP="00843324" w:rsidR="00813D16" w:rsidRPr="00535D5F">
      <w:pPr>
        <w:jc w:val="both"/>
      </w:pPr>
      <w:r w:rsidRPr="00535D5F">
        <w:t xml:space="preserve">                   Tražbine se prijavljuju u kunama, te je potrebno navesti  i broj žiro računa, ako se radi o pravnoj osobi.</w:t>
      </w:r>
    </w:p>
    <w:p w:rsidRDefault="00813D16" w:rsidP="00843324" w:rsidR="00813D16" w:rsidRPr="00535D5F">
      <w:pPr>
        <w:jc w:val="both"/>
      </w:pPr>
    </w:p>
    <w:p w:rsidRDefault="00813D16" w:rsidP="00843324" w:rsidR="00813D16" w:rsidRPr="00535D5F">
      <w:pPr>
        <w:jc w:val="both"/>
      </w:pPr>
      <w:r w:rsidRPr="00535D5F">
        <w:t xml:space="preserve">                   Ako se prijavljuju tražbine o kojima se vodi parnica, u prijavi treba navesti Sud pred kojim se vodi parnica s naznakom broja spisa.</w:t>
      </w:r>
    </w:p>
    <w:p w:rsidRDefault="00813D16" w:rsidP="00843324" w:rsidR="00813D16" w:rsidRPr="00535D5F">
      <w:pPr>
        <w:jc w:val="both"/>
      </w:pPr>
    </w:p>
    <w:p w:rsidRDefault="00535D5F" w:rsidP="00535D5F" w:rsidR="00535D5F" w:rsidRPr="000907B4">
      <w:pPr>
        <w:jc w:val="both"/>
        <w:rPr>
          <w:rFonts w:hAnsi="Calibri" w:ascii="Calibri"/>
          <w:color w:val="1F497D"/>
          <w:sz w:val="40"/>
          <w:szCs w:val="40"/>
        </w:rPr>
      </w:pPr>
      <w:r w:rsidRPr="00AC1696">
        <w:tab/>
      </w:r>
      <w:r w:rsidRPr="00AC1696">
        <w:tab/>
        <w:t>Prijavi treba priložiti dokaz o plaćanju pristojbe u visini od 2% prijavljene tražbine, ali ne više od 500,00 kn i to u korist Državnog proračuna HR12 1001005-</w:t>
      </w:r>
      <w:r w:rsidRPr="000907B4">
        <w:t>1863000160 Model</w:t>
      </w:r>
      <w:r w:rsidRPr="00FE5E03">
        <w:t>:  HR64</w:t>
      </w:r>
      <w:r w:rsidRPr="000907B4">
        <w:t xml:space="preserve">  Poziv na broj:    5045-3540-</w:t>
      </w:r>
      <w:r>
        <w:t>7472016</w:t>
      </w:r>
      <w:r w:rsidRPr="000907B4">
        <w:t>. Zaposlenici koji prijavljuju svoja potraživanja po osnov</w:t>
      </w:r>
      <w:r>
        <w:t>i</w:t>
      </w:r>
      <w:r w:rsidRPr="00AC1696">
        <w:t xml:space="preserve"> rada ne moraju platiti pristojbu.</w:t>
      </w:r>
    </w:p>
    <w:p w:rsidRDefault="00813D16" w:rsidP="00843324" w:rsidR="00813D16" w:rsidRPr="00535D5F">
      <w:pPr>
        <w:jc w:val="both"/>
      </w:pPr>
    </w:p>
    <w:p w:rsidRDefault="00EC09B6" w:rsidP="00843324" w:rsidR="00EC09B6" w:rsidRPr="00535D5F">
      <w:pPr>
        <w:jc w:val="both"/>
      </w:pPr>
      <w:r w:rsidRPr="00535D5F">
        <w:tab/>
      </w:r>
      <w:r w:rsidRPr="00535D5F">
        <w:tab/>
        <w:t>II. Nakon tražbina viših isplatnih redova, kao tražbine nižih isplatnih redova namiruju se prema navedenom redoslijedu:</w:t>
      </w:r>
    </w:p>
    <w:p w:rsidRDefault="00EC09B6" w:rsidP="00EC09B6" w:rsidR="00EC09B6" w:rsidRPr="00535D5F">
      <w:pPr>
        <w:numPr>
          <w:ilvl w:val="0"/>
          <w:numId w:val="1"/>
        </w:numPr>
        <w:jc w:val="both"/>
      </w:pPr>
      <w:r w:rsidRPr="00535D5F">
        <w:t>kamate na tražbine stečajnih vjerovnika od otvaranja stečajnog postupka,</w:t>
      </w:r>
    </w:p>
    <w:p w:rsidRDefault="00EC09B6" w:rsidP="00EC09B6" w:rsidR="00EC09B6" w:rsidRPr="00535D5F">
      <w:pPr>
        <w:numPr>
          <w:ilvl w:val="0"/>
          <w:numId w:val="1"/>
        </w:numPr>
        <w:jc w:val="both"/>
      </w:pPr>
      <w:r w:rsidRPr="00535D5F">
        <w:t>troškovi koji za pojedine vjerovnike nastanu njihovim sudjelovanjem u postupku,</w:t>
      </w:r>
    </w:p>
    <w:p w:rsidRDefault="00EC09B6" w:rsidP="00EC09B6" w:rsidR="00EC09B6" w:rsidRPr="00535D5F">
      <w:pPr>
        <w:numPr>
          <w:ilvl w:val="0"/>
          <w:numId w:val="1"/>
        </w:numPr>
        <w:jc w:val="both"/>
      </w:pPr>
      <w:r w:rsidRPr="00535D5F">
        <w:t>novčane kazne za kazneno ili prekršajno djelo kao i takve sporedne posljedice kaznenoga ili prekršajnoga djela kojima se nameće obveza plaćanja novca,</w:t>
      </w:r>
    </w:p>
    <w:p w:rsidRDefault="00EC09B6" w:rsidP="00EC09B6" w:rsidR="00EC09B6" w:rsidRPr="00535D5F">
      <w:pPr>
        <w:numPr>
          <w:ilvl w:val="0"/>
          <w:numId w:val="1"/>
        </w:numPr>
        <w:jc w:val="both"/>
      </w:pPr>
      <w:r w:rsidRPr="00535D5F">
        <w:t xml:space="preserve">tražbine za besplatnu činidbu dužnika, </w:t>
      </w:r>
    </w:p>
    <w:p w:rsidRDefault="00EC09B6" w:rsidP="00EC09B6" w:rsidR="00EC09B6" w:rsidRPr="00535D5F">
      <w:pPr>
        <w:numPr>
          <w:ilvl w:val="0"/>
          <w:numId w:val="1"/>
        </w:numPr>
        <w:jc w:val="both"/>
      </w:pPr>
      <w:r w:rsidRPr="00535D5F">
        <w:t>tražbine za povrat zajma kojim se nadomješta kapital nekoga člana društva ili odgovarajuće tražbine.</w:t>
      </w:r>
    </w:p>
    <w:p w:rsidRDefault="00813D16" w:rsidP="00843324" w:rsidR="000A7111">
      <w:pPr>
        <w:jc w:val="both"/>
      </w:pPr>
      <w:r w:rsidRPr="00535D5F">
        <w:tab/>
      </w:r>
      <w:r w:rsidRPr="00535D5F">
        <w:tab/>
      </w:r>
    </w:p>
    <w:p w:rsidRDefault="000A7111" w:rsidP="00843324" w:rsidR="00813D16" w:rsidRPr="00535D5F">
      <w:pPr>
        <w:jc w:val="both"/>
      </w:pPr>
      <w:r>
        <w:tab/>
      </w:r>
      <w:r>
        <w:tab/>
      </w:r>
      <w:r w:rsidR="00EC09B6" w:rsidRPr="00535D5F">
        <w:t>I</w:t>
      </w:r>
      <w:r w:rsidR="00813D16" w:rsidRPr="00535D5F">
        <w:t>I</w:t>
      </w:r>
      <w:r w:rsidR="00EC09B6" w:rsidRPr="00535D5F">
        <w:t>I</w:t>
      </w:r>
      <w:r w:rsidR="00813D16" w:rsidRPr="00535D5F">
        <w:t xml:space="preserve">. Vjerovnici koji tražbinu ne prijave u </w:t>
      </w:r>
      <w:r w:rsidR="00D82318" w:rsidRPr="00535D5F">
        <w:t>r</w:t>
      </w:r>
      <w:r w:rsidR="00813D16" w:rsidRPr="00535D5F">
        <w:t xml:space="preserve">oku </w:t>
      </w:r>
      <w:r w:rsidR="00D82318" w:rsidRPr="00535D5F">
        <w:t xml:space="preserve">navedenom u točki I. izreke ovog rješenja </w:t>
      </w:r>
      <w:r w:rsidR="00813D16" w:rsidRPr="00535D5F">
        <w:t>izlažu se dodatnim troškovima (čl. 176. Stečajnog zakona).</w:t>
      </w:r>
    </w:p>
    <w:p w:rsidRDefault="00813D16" w:rsidP="00843324" w:rsidR="00813D16" w:rsidRPr="00535D5F">
      <w:pPr>
        <w:jc w:val="both"/>
      </w:pPr>
      <w:r w:rsidRPr="00535D5F">
        <w:t>Samo prijave dostavljene na a</w:t>
      </w:r>
      <w:r w:rsidR="00D82318" w:rsidRPr="00535D5F">
        <w:t>dresu koja je navedena u točki I</w:t>
      </w:r>
      <w:r w:rsidRPr="00535D5F">
        <w:t>. ovog rješenja smatraju se urednima i pravovremenima.</w:t>
      </w:r>
    </w:p>
    <w:p w:rsidRDefault="00813D16" w:rsidP="00843324" w:rsidR="00813D16" w:rsidRPr="00535D5F">
      <w:pPr>
        <w:jc w:val="both"/>
      </w:pPr>
    </w:p>
    <w:p w:rsidRDefault="00D82318" w:rsidP="00843324" w:rsidR="00813D16" w:rsidRPr="00535D5F">
      <w:pPr>
        <w:jc w:val="both"/>
      </w:pPr>
      <w:r w:rsidRPr="00535D5F">
        <w:tab/>
      </w:r>
      <w:r w:rsidRPr="00535D5F">
        <w:tab/>
        <w:t>IV</w:t>
      </w:r>
      <w:r w:rsidR="00813D16" w:rsidRPr="00535D5F">
        <w:t>. Ispitno ročište na kojem će se ispitivati prijavljene tražbine</w:t>
      </w:r>
      <w:r w:rsidR="00EC09B6" w:rsidRPr="00535D5F">
        <w:t xml:space="preserve"> vjerovnika nižih isplatnih redova</w:t>
      </w:r>
      <w:r w:rsidR="00813D16" w:rsidRPr="00535D5F">
        <w:t xml:space="preserve"> određuje se za dan</w:t>
      </w:r>
    </w:p>
    <w:p w:rsidRDefault="00813D16" w:rsidP="00843324" w:rsidR="00813D16" w:rsidRPr="00535D5F">
      <w:pPr>
        <w:jc w:val="both"/>
      </w:pPr>
    </w:p>
    <w:p w:rsidRDefault="00535D5F" w:rsidP="00535D5F" w:rsidR="00813D16" w:rsidRPr="00535D5F">
      <w:pPr>
        <w:numPr>
          <w:ilvl w:val="0"/>
          <w:numId w:val="2"/>
        </w:numPr>
        <w:jc w:val="center"/>
      </w:pPr>
      <w:r>
        <w:t>rujna 2017</w:t>
      </w:r>
      <w:r w:rsidR="00813D16" w:rsidRPr="00535D5F">
        <w:t xml:space="preserve">. g. u </w:t>
      </w:r>
      <w:r>
        <w:t>8:45</w:t>
      </w:r>
      <w:r w:rsidR="00813D16" w:rsidRPr="00535D5F">
        <w:t xml:space="preserve"> sati</w:t>
      </w:r>
    </w:p>
    <w:p w:rsidRDefault="009A50CC" w:rsidP="00843324" w:rsidR="00813D16" w:rsidRPr="00535D5F">
      <w:pPr>
        <w:jc w:val="center"/>
      </w:pPr>
      <w:r w:rsidRPr="00535D5F">
        <w:t xml:space="preserve">sudnica broj 3, </w:t>
      </w:r>
      <w:r w:rsidR="00813D16" w:rsidRPr="00535D5F">
        <w:t>I</w:t>
      </w:r>
      <w:r w:rsidR="00D82318" w:rsidRPr="00535D5F">
        <w:t>.</w:t>
      </w:r>
      <w:r w:rsidR="00813D16" w:rsidRPr="00535D5F">
        <w:t xml:space="preserve"> kat</w:t>
      </w:r>
    </w:p>
    <w:p w:rsidRDefault="00813D16" w:rsidP="00843324" w:rsidR="00813D16" w:rsidRPr="00535D5F">
      <w:pPr>
        <w:jc w:val="center"/>
      </w:pPr>
      <w:r w:rsidRPr="00535D5F">
        <w:t xml:space="preserve">u Trgovačkom sudu </w:t>
      </w:r>
      <w:r w:rsidR="00D82318" w:rsidRPr="00535D5F">
        <w:t>u Rijeci</w:t>
      </w:r>
      <w:r w:rsidRPr="00535D5F">
        <w:t>,</w:t>
      </w:r>
    </w:p>
    <w:p w:rsidRDefault="00813D16" w:rsidP="00843324" w:rsidR="00813D16" w:rsidRPr="00535D5F">
      <w:pPr>
        <w:jc w:val="center"/>
      </w:pPr>
      <w:r w:rsidRPr="00535D5F">
        <w:t>Zadarska 1 i 3</w:t>
      </w:r>
      <w:r w:rsidR="00481322" w:rsidRPr="00535D5F">
        <w:t>.</w:t>
      </w:r>
    </w:p>
    <w:p w:rsidRDefault="00813D16" w:rsidP="00843324" w:rsidR="00813D16" w:rsidRPr="00535D5F">
      <w:pPr>
        <w:jc w:val="center"/>
      </w:pPr>
    </w:p>
    <w:p w:rsidRDefault="00813D16" w:rsidP="00843324" w:rsidR="00813D16" w:rsidRPr="00535D5F">
      <w:pPr>
        <w:jc w:val="both"/>
      </w:pPr>
      <w:r w:rsidRPr="00535D5F">
        <w:t>Na ovom ročištu ispitat će se samo prijave prispjele u otvorenom roku iz ovog oglasa.</w:t>
      </w:r>
    </w:p>
    <w:p w:rsidRDefault="00813D16" w:rsidP="00843324" w:rsidR="00813D16" w:rsidRPr="00535D5F">
      <w:pPr>
        <w:jc w:val="both"/>
      </w:pPr>
    </w:p>
    <w:p w:rsidRDefault="00D82318" w:rsidP="00843324" w:rsidR="00813D16" w:rsidRPr="00535D5F">
      <w:pPr>
        <w:jc w:val="both"/>
      </w:pPr>
      <w:r w:rsidRPr="00535D5F">
        <w:tab/>
      </w:r>
      <w:r w:rsidRPr="00535D5F">
        <w:tab/>
        <w:t>V</w:t>
      </w:r>
      <w:r w:rsidR="00813D16" w:rsidRPr="00535D5F">
        <w:t>. Ročištu mogu prisustvovati vjerovnici odnosno njihovi punomoćnici.</w:t>
      </w:r>
    </w:p>
    <w:p w:rsidRDefault="00813D16" w:rsidP="00843324" w:rsidR="00813D16" w:rsidRPr="00535D5F">
      <w:pPr>
        <w:jc w:val="both"/>
      </w:pPr>
    </w:p>
    <w:p w:rsidRDefault="00813D16" w:rsidP="00843324" w:rsidR="00813D16" w:rsidRPr="00535D5F">
      <w:pPr>
        <w:jc w:val="both"/>
      </w:pPr>
    </w:p>
    <w:p w:rsidRDefault="00813D16" w:rsidP="00843324" w:rsidR="00813D16" w:rsidRPr="00535D5F">
      <w:pPr>
        <w:jc w:val="both"/>
      </w:pPr>
    </w:p>
    <w:p w:rsidRDefault="00813D16" w:rsidP="00843324" w:rsidR="00813D16" w:rsidRPr="00535D5F">
      <w:pPr>
        <w:jc w:val="center"/>
      </w:pPr>
      <w:r w:rsidRPr="00535D5F">
        <w:t>Obrazloženje</w:t>
      </w:r>
    </w:p>
    <w:p w:rsidRDefault="00535D5F" w:rsidP="00843324" w:rsidR="00813D16" w:rsidRPr="00535D5F">
      <w:pPr>
        <w:ind w:firstLine="1416"/>
        <w:jc w:val="both"/>
        <w:rPr>
          <w:bCs/>
        </w:rPr>
      </w:pPr>
      <w:r>
        <w:rPr>
          <w:bCs/>
        </w:rPr>
        <w:t>Stečajni upravitelj je u podnesku od 14. srpnja 2017. godine obavijestila sud kako nakon podmirenja troškova postupka, obveza stečajne mase i vjerovnika viših isplatnih redova preostaje za vjerovnike nižih isplatnih redova 3.500,00 kn</w:t>
      </w:r>
      <w:r w:rsidR="00813D16" w:rsidRPr="00535D5F">
        <w:rPr>
          <w:bCs/>
        </w:rPr>
        <w:t>.</w:t>
      </w:r>
    </w:p>
    <w:p w:rsidRDefault="00D82318" w:rsidP="00843324" w:rsidR="00813D16" w:rsidRPr="00535D5F">
      <w:pPr>
        <w:ind w:firstLine="1416"/>
        <w:jc w:val="both"/>
      </w:pPr>
      <w:r w:rsidRPr="00535D5F">
        <w:rPr>
          <w:bCs/>
        </w:rPr>
        <w:t>Slijedom navedenog, a na temelju članka 72. Stečajnog zakona (dalje: SZ, objavljen u NN br. 44/96, 29/99, 129/00, 123/03</w:t>
      </w:r>
      <w:r w:rsidR="00535D5F">
        <w:rPr>
          <w:bCs/>
        </w:rPr>
        <w:t>,</w:t>
      </w:r>
      <w:r w:rsidRPr="00535D5F">
        <w:rPr>
          <w:bCs/>
        </w:rPr>
        <w:t xml:space="preserve"> 82/06</w:t>
      </w:r>
      <w:r w:rsidR="00535D5F">
        <w:rPr>
          <w:bCs/>
        </w:rPr>
        <w:t xml:space="preserve"> i 71/15</w:t>
      </w:r>
      <w:r w:rsidRPr="00535D5F">
        <w:rPr>
          <w:bCs/>
        </w:rPr>
        <w:t xml:space="preserve">), te članka </w:t>
      </w:r>
      <w:r w:rsidRPr="00535D5F">
        <w:t xml:space="preserve"> 54. i 55. SZ</w:t>
      </w:r>
      <w:r w:rsidR="00813D16" w:rsidRPr="00535D5F">
        <w:t xml:space="preserve">  odlučeno je kao u izreci ovog rješenja.</w:t>
      </w:r>
    </w:p>
    <w:p w:rsidRDefault="000A7111" w:rsidP="00843324" w:rsidR="000A7111">
      <w:pPr>
        <w:jc w:val="center"/>
      </w:pPr>
    </w:p>
    <w:p w:rsidRDefault="00813D16" w:rsidP="00843324" w:rsidR="00813D16" w:rsidRPr="00535D5F">
      <w:pPr>
        <w:jc w:val="center"/>
      </w:pPr>
      <w:r w:rsidRPr="00535D5F">
        <w:t xml:space="preserve">Rijeka, </w:t>
      </w:r>
      <w:r w:rsidR="00535D5F">
        <w:t>14. srpnja 2017</w:t>
      </w:r>
      <w:r w:rsidRPr="00535D5F">
        <w:t>. godine</w:t>
      </w:r>
    </w:p>
    <w:p w:rsidRDefault="00813D16" w:rsidP="00843324" w:rsidR="00813D16" w:rsidRPr="00535D5F">
      <w:pPr>
        <w:jc w:val="both"/>
      </w:pPr>
    </w:p>
    <w:p w:rsidRDefault="00813D16" w:rsidP="00843324" w:rsidR="00813D16" w:rsidRPr="00535D5F">
      <w:pPr>
        <w:jc w:val="both"/>
      </w:pPr>
    </w:p>
    <w:p w:rsidRDefault="00D82318" w:rsidP="00843324" w:rsidR="00D82318" w:rsidRPr="00535D5F">
      <w:pPr>
        <w:jc w:val="both"/>
      </w:pPr>
    </w:p>
    <w:p w:rsidRDefault="00813D16" w:rsidP="00843324" w:rsidR="00813D16" w:rsidRPr="00535D5F">
      <w:pPr>
        <w:jc w:val="both"/>
      </w:pPr>
      <w:r w:rsidRPr="00535D5F">
        <w:tab/>
      </w:r>
      <w:r w:rsidRPr="00535D5F">
        <w:tab/>
      </w:r>
      <w:r w:rsidRPr="00535D5F">
        <w:tab/>
      </w:r>
      <w:r w:rsidRPr="00535D5F">
        <w:tab/>
      </w:r>
      <w:r w:rsidRPr="00535D5F">
        <w:tab/>
      </w:r>
      <w:r w:rsidRPr="00535D5F">
        <w:tab/>
      </w:r>
      <w:r w:rsidRPr="00535D5F">
        <w:tab/>
        <w:t xml:space="preserve">          Stečajni sudac</w:t>
      </w:r>
    </w:p>
    <w:p w:rsidRDefault="00813D16" w:rsidP="00843324" w:rsidR="00813D16" w:rsidRPr="00535D5F">
      <w:pPr>
        <w:jc w:val="both"/>
      </w:pPr>
      <w:r w:rsidRPr="00535D5F">
        <w:tab/>
      </w:r>
      <w:r w:rsidRPr="00535D5F">
        <w:tab/>
      </w:r>
      <w:r w:rsidRPr="00535D5F">
        <w:tab/>
      </w:r>
      <w:r w:rsidRPr="00535D5F">
        <w:tab/>
      </w:r>
      <w:r w:rsidRPr="00535D5F">
        <w:tab/>
      </w:r>
      <w:r w:rsidRPr="00535D5F">
        <w:tab/>
      </w:r>
      <w:r w:rsidRPr="00535D5F">
        <w:tab/>
        <w:t xml:space="preserve">  </w:t>
      </w:r>
      <w:r w:rsidR="006E761D" w:rsidRPr="00535D5F">
        <w:t xml:space="preserve">        </w:t>
      </w:r>
      <w:r w:rsidRPr="00535D5F">
        <w:t xml:space="preserve">Vera Jelenović </w:t>
      </w:r>
    </w:p>
    <w:p w:rsidRDefault="00813D16" w:rsidP="00843324" w:rsidR="00813D16" w:rsidRPr="00535D5F">
      <w:pPr>
        <w:jc w:val="both"/>
      </w:pPr>
    </w:p>
    <w:p w:rsidRDefault="00813D16" w:rsidP="00843324" w:rsidR="00813D16" w:rsidRPr="00535D5F">
      <w:pPr>
        <w:jc w:val="both"/>
      </w:pPr>
    </w:p>
    <w:p w:rsidRDefault="00813D16" w:rsidP="00843324" w:rsidR="00813D16" w:rsidRPr="00535D5F">
      <w:pPr>
        <w:jc w:val="both"/>
      </w:pPr>
    </w:p>
    <w:p w:rsidRDefault="00813D16" w:rsidP="00843324" w:rsidR="00813D16" w:rsidRPr="00535D5F">
      <w:pPr>
        <w:jc w:val="both"/>
      </w:pPr>
    </w:p>
    <w:p w:rsidRDefault="00813D16" w:rsidP="00843324" w:rsidR="00813D16" w:rsidRPr="00535D5F">
      <w:r w:rsidRPr="00535D5F">
        <w:t>UPUTA O PRAVNOM LIJEKU:</w:t>
      </w:r>
    </w:p>
    <w:p w:rsidRDefault="00813D16" w:rsidP="00843324" w:rsidR="00813D16" w:rsidRPr="00535D5F">
      <w:pPr>
        <w:jc w:val="both"/>
      </w:pPr>
      <w:r w:rsidRPr="00535D5F">
        <w:tab/>
        <w:t xml:space="preserve">Protiv  </w:t>
      </w:r>
      <w:r w:rsidR="00D82318" w:rsidRPr="00535D5F">
        <w:t>ovog rješenja zainteresirana stranka može podnijeti žalbu</w:t>
      </w:r>
      <w:r w:rsidRPr="00535D5F">
        <w:t xml:space="preserve"> ovom sudu u dva primjerka u roku od 8 dana, a o žalbi odlučuje Visoki trgovački sud  Republike  Hrvatske.</w:t>
      </w:r>
    </w:p>
    <w:p w:rsidRDefault="00813D16" w:rsidP="00843324" w:rsidR="00813D16" w:rsidRPr="00535D5F">
      <w:pPr>
        <w:jc w:val="both"/>
      </w:pPr>
    </w:p>
    <w:p w:rsidRDefault="00813D16" w:rsidP="00843324" w:rsidR="00813D16" w:rsidRPr="00535D5F">
      <w:pPr>
        <w:jc w:val="both"/>
      </w:pPr>
    </w:p>
    <w:p w:rsidRDefault="00D82318" w:rsidP="00843324" w:rsidR="00D82318" w:rsidRPr="00535D5F">
      <w:pPr>
        <w:jc w:val="both"/>
      </w:pPr>
    </w:p>
    <w:p w:rsidRDefault="00D82318" w:rsidP="00843324" w:rsidR="00D82318" w:rsidRPr="00535D5F">
      <w:pPr>
        <w:jc w:val="both"/>
      </w:pPr>
    </w:p>
    <w:p w:rsidRDefault="00D82318" w:rsidP="00843324" w:rsidR="00D82318" w:rsidRPr="00535D5F">
      <w:pPr>
        <w:jc w:val="both"/>
      </w:pPr>
    </w:p>
    <w:p w:rsidRDefault="00D82318" w:rsidP="00843324" w:rsidR="00D82318" w:rsidRPr="00535D5F">
      <w:pPr>
        <w:jc w:val="both"/>
      </w:pPr>
    </w:p>
    <w:p w:rsidRDefault="00D82318" w:rsidP="00843324" w:rsidR="00D82318">
      <w:pPr>
        <w:jc w:val="both"/>
      </w:pPr>
    </w:p>
    <w:p w:rsidRDefault="00535D5F" w:rsidP="00843324" w:rsidR="00535D5F">
      <w:pPr>
        <w:jc w:val="both"/>
      </w:pPr>
    </w:p>
    <w:p w:rsidRDefault="00535D5F" w:rsidP="00843324" w:rsidR="00535D5F">
      <w:pPr>
        <w:jc w:val="both"/>
      </w:pPr>
    </w:p>
    <w:p w:rsidRDefault="00535D5F" w:rsidP="00843324" w:rsidR="00535D5F">
      <w:pPr>
        <w:jc w:val="both"/>
      </w:pPr>
    </w:p>
    <w:p w:rsidRDefault="00535D5F" w:rsidP="00843324" w:rsidR="00535D5F">
      <w:pPr>
        <w:jc w:val="both"/>
      </w:pPr>
    </w:p>
    <w:p w:rsidRDefault="00535D5F" w:rsidP="00843324" w:rsidR="00535D5F">
      <w:pPr>
        <w:jc w:val="both"/>
      </w:pPr>
    </w:p>
    <w:p w:rsidRDefault="00535D5F" w:rsidP="00843324" w:rsidR="00535D5F">
      <w:pPr>
        <w:jc w:val="both"/>
      </w:pPr>
    </w:p>
    <w:p w:rsidRDefault="00535D5F" w:rsidP="00843324" w:rsidR="00535D5F">
      <w:pPr>
        <w:jc w:val="both"/>
      </w:pPr>
    </w:p>
    <w:p w:rsidRDefault="00535D5F" w:rsidP="00843324" w:rsidR="00535D5F">
      <w:pPr>
        <w:jc w:val="both"/>
      </w:pPr>
    </w:p>
    <w:p w:rsidRDefault="00535D5F" w:rsidP="00843324" w:rsidR="00535D5F">
      <w:pPr>
        <w:jc w:val="both"/>
      </w:pPr>
    </w:p>
    <w:p w:rsidRDefault="00535D5F" w:rsidP="00843324" w:rsidR="00535D5F" w:rsidRPr="00535D5F">
      <w:pPr>
        <w:jc w:val="both"/>
      </w:pPr>
    </w:p>
    <w:p w:rsidRDefault="00813D16" w:rsidR="00813D16" w:rsidRPr="00535D5F">
      <w:r w:rsidRPr="00535D5F">
        <w:lastRenderedPageBreak/>
        <w:t>DNA</w:t>
      </w:r>
    </w:p>
    <w:p w:rsidRDefault="00813D16" w:rsidR="00D82318" w:rsidRPr="00535D5F">
      <w:r w:rsidRPr="00535D5F">
        <w:t xml:space="preserve">- </w:t>
      </w:r>
      <w:r w:rsidR="00D82318" w:rsidRPr="00535D5F">
        <w:t>stečajnom upravitelju</w:t>
      </w:r>
    </w:p>
    <w:p w:rsidRDefault="00813D16" w:rsidR="00813D16" w:rsidRPr="00535D5F">
      <w:r w:rsidRPr="00535D5F">
        <w:t xml:space="preserve">- </w:t>
      </w:r>
      <w:r w:rsidR="00535D5F">
        <w:t>e-O</w:t>
      </w:r>
      <w:r w:rsidR="001F6D61" w:rsidRPr="00535D5F">
        <w:t>glasna ploča</w:t>
      </w:r>
    </w:p>
    <w:p w:rsidRDefault="00813D16" w:rsidR="00813D16" w:rsidRPr="00535D5F"/>
    <w:p w:rsidRDefault="00D82318" w:rsidR="00813D16" w:rsidRPr="00535D5F">
      <w:r w:rsidRPr="00535D5F">
        <w:t>Rijeka,  14.</w:t>
      </w:r>
      <w:r w:rsidR="00535D5F">
        <w:t>7.2014</w:t>
      </w:r>
      <w:r w:rsidR="00813D16" w:rsidRPr="00535D5F">
        <w:t>.</w:t>
      </w:r>
    </w:p>
    <w:p w:rsidRDefault="00813D16" w:rsidR="00813D16" w:rsidRPr="00535D5F"/>
    <w:p w:rsidRDefault="00813D16" w:rsidR="00813D16" w:rsidRPr="00535D5F">
      <w:pPr>
        <w:jc w:val="both"/>
      </w:pPr>
      <w:r w:rsidRPr="00535D5F">
        <w:t xml:space="preserve">                                                                                                     S u d a c</w:t>
      </w:r>
    </w:p>
    <w:p w:rsidRDefault="00813D16" w:rsidR="00813D16" w:rsidRPr="00535D5F">
      <w:pPr>
        <w:jc w:val="both"/>
      </w:pPr>
      <w:r w:rsidRPr="00535D5F">
        <w:t xml:space="preserve">                                                                                       </w:t>
      </w:r>
      <w:r w:rsidR="00CD43C3" w:rsidRPr="00535D5F">
        <w:t xml:space="preserve">         Vera Jelenović </w:t>
      </w:r>
    </w:p>
    <w:p w:rsidRDefault="00813D16" w:rsidR="00813D16" w:rsidRPr="00535D5F">
      <w:pPr>
        <w:jc w:val="both"/>
      </w:pPr>
    </w:p>
    <w:p w:rsidRDefault="00813D16" w:rsidR="00813D16" w:rsidRPr="00535D5F"/>
    <w:p w:rsidRDefault="00813D16" w:rsidR="00813D16" w:rsidRPr="00535D5F"/>
    <w:p w:rsidRDefault="00813D16" w:rsidR="00813D16" w:rsidRPr="00535D5F"/>
    <w:p w:rsidRDefault="00813D16" w:rsidR="00813D16" w:rsidRPr="00535D5F"/>
    <w:p w:rsidRDefault="008464D3" w:rsidR="008464D3" w:rsidRPr="00535D5F"/>
    <w:sectPr w:rsidR="008464D3" w:rsidRPr="00535D5F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4152" w:rsidR="00924152">
      <w:r>
        <w:separator/>
      </w:r>
    </w:p>
  </w:endnote>
  <w:endnote w:id="0" w:type="continuationSeparator">
    <w:p w:rsidRDefault="00924152" w:rsidR="00924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3F8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4152" w:rsidR="00924152">
      <w:r>
        <w:separator/>
      </w:r>
    </w:p>
  </w:footnote>
  <w:footnote w:id="0" w:type="continuationSeparator">
    <w:p w:rsidRDefault="00924152" w:rsidR="009241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D5F" w:rsidP="00535D5F" w:rsidR="00535D5F" w:rsidRPr="00535D5F">
    <w:pPr>
      <w:jc w:val="right"/>
    </w:pP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  <w:t>Posl.br. 14 St-1581/2016</w:t>
    </w:r>
    <w:r w:rsidR="000A7111">
      <w:t>-17</w:t>
    </w:r>
  </w:p>
  <w:p w:rsidRDefault="00535D5F" w:rsidR="00535D5F">
    <w:pPr>
      <w:pStyle w:val="Zaglavlje"/>
    </w:pPr>
  </w:p>
  <w:p w:rsidRDefault="00535D5F" w:rsidR="00535D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7D7E"/>
    <w:multiLevelType w:val="hybridMultilevel"/>
    <w:tmpl w:val="5C7C73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8B0474"/>
    <w:multiLevelType w:val="hybridMultilevel"/>
    <w:tmpl w:val="157A31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A7111"/>
    <w:rsid w:val="00101250"/>
    <w:rsid w:val="001F6D61"/>
    <w:rsid w:val="00297470"/>
    <w:rsid w:val="002C22F1"/>
    <w:rsid w:val="00363696"/>
    <w:rsid w:val="003B44CC"/>
    <w:rsid w:val="003D103D"/>
    <w:rsid w:val="00481322"/>
    <w:rsid w:val="004A110A"/>
    <w:rsid w:val="004D3F85"/>
    <w:rsid w:val="004D7592"/>
    <w:rsid w:val="00535D5F"/>
    <w:rsid w:val="00570193"/>
    <w:rsid w:val="00603592"/>
    <w:rsid w:val="006662B4"/>
    <w:rsid w:val="00683CD6"/>
    <w:rsid w:val="006E761D"/>
    <w:rsid w:val="00737250"/>
    <w:rsid w:val="00813D16"/>
    <w:rsid w:val="00843324"/>
    <w:rsid w:val="008464D3"/>
    <w:rsid w:val="008C1C8D"/>
    <w:rsid w:val="00924152"/>
    <w:rsid w:val="00937E9E"/>
    <w:rsid w:val="00985D22"/>
    <w:rsid w:val="009A50CC"/>
    <w:rsid w:val="00A96E02"/>
    <w:rsid w:val="00AB7E20"/>
    <w:rsid w:val="00BC4338"/>
    <w:rsid w:val="00C311ED"/>
    <w:rsid w:val="00CA242B"/>
    <w:rsid w:val="00CB64A5"/>
    <w:rsid w:val="00CD43C3"/>
    <w:rsid w:val="00D82318"/>
    <w:rsid w:val="00DC10F7"/>
    <w:rsid w:val="00EC09B6"/>
    <w:rsid w:val="00F65B05"/>
    <w:rsid w:val="00FC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Zaglavlje" w:type="paragraph">
    <w:name w:val="header"/>
    <w:basedOn w:val="Normal"/>
    <w:link w:val="ZaglavljeChar"/>
    <w:uiPriority w:val="99"/>
    <w:rsid w:val="00535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D5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5D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5D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3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Zaglavlje" w:type="paragraph">
    <w:name w:val="header"/>
    <w:basedOn w:val="Normal"/>
    <w:link w:val="ZaglavljeChar"/>
    <w:uiPriority w:val="99"/>
    <w:rsid w:val="00535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D5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5D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5D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3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St-1581/2016</izvorni_sadrzaj>
    <derivirana_varijabla naziv="DomainObject.Predmet.OznakaBroj_1">St-1581/2016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St-287/11</izvorni_sadrzaj>
    <derivirana_varijabla naziv="DomainObject.Predmet.PrimjedbaSuca_1">Nastavak postupka radi naknadne diobe,
veza St-287/11</derivirana_varijabla>
  </DomainObject.Predmet.PrimjedbaSuca>
  <DomainObject.Predmet.ProtustrankaFormated>
    <izvorni_sadrzaj>  Stečajna masa STV d.o.o.</izvorni_sadrzaj>
    <derivirana_varijabla naziv="DomainObject.Predmet.ProtustrankaFormated_1">  Stečajna masa STV d.o.o.</derivirana_varijabla>
  </DomainObject.Predmet.ProtustrankaFormated>
  <DomainObject.Predmet.ProtustrankaFormatedOIB>
    <izvorni_sadrzaj>  Stečajna masa STV d.o.o., OIB 67233725110</izvorni_sadrzaj>
    <derivirana_varijabla naziv="DomainObject.Predmet.ProtustrankaFormatedOIB_1">  Stečajna masa STV d.o.o., OIB 67233725110</derivirana_varijabla>
  </DomainObject.Predmet.ProtustrankaFormatedOIB>
  <DomainObject.Predmet.ProtustrankaFormatedWithAdress>
    <izvorni_sadrzaj> Stečajna masa STV d.o.o., Drage Gervaisa 36, 51000 Rijeka</izvorni_sadrzaj>
    <derivirana_varijabla naziv="DomainObject.Predmet.ProtustrankaFormatedWithAdress_1"> Stečajna masa STV d.o.o., Drage Gervaisa 36, 51000 Rijeka</derivirana_varijabla>
  </DomainObject.Predmet.ProtustrankaFormatedWithAdress>
  <DomainObject.Predmet.ProtustrankaFormatedWithAdressOIB>
    <izvorni_sadrzaj> Stečajna masa STV d.o.o., OIB 67233725110, Drage Gervaisa 36, 51000 Rijeka</izvorni_sadrzaj>
    <derivirana_varijabla naziv="DomainObject.Predmet.ProtustrankaFormatedWithAdressOIB_1"> Stečajna masa STV d.o.o., OIB 67233725110, Drage Gervaisa 36, 51000 Rijeka</derivirana_varijabla>
  </DomainObject.Predmet.ProtustrankaFormatedWithAdressOIB>
  <DomainObject.Predmet.ProtustrankaWithAdress>
    <izvorni_sadrzaj>Stečajna masa STV d.o.o. Drage Gervaisa 36, 51000 Rijeka</izvorni_sadrzaj>
    <derivirana_varijabla naziv="DomainObject.Predmet.ProtustrankaWithAdress_1">Stečajna masa STV d.o.o. Drage Gervaisa 36, 51000 Rijeka</derivirana_varijabla>
  </DomainObject.Predmet.ProtustrankaWithAdress>
  <DomainObject.Predmet.ProtustrankaWithAdressOIB>
    <izvorni_sadrzaj>Stečajna masa STV d.o.o., OIB 67233725110, Drage Gervaisa 36, 51000 Rijeka</izvorni_sadrzaj>
    <derivirana_varijabla naziv="DomainObject.Predmet.ProtustrankaWithAdressOIB_1">Stečajna masa STV d.o.o., OIB 67233725110, Drage Gervaisa 36, 51000 Rijeka</derivirana_varijabla>
  </DomainObject.Predmet.ProtustrankaWithAdressOIB>
  <DomainObject.Predmet.ProtustrankaNazivFormated>
    <izvorni_sadrzaj>Stečajna masa STV d.o.o.</izvorni_sadrzaj>
    <derivirana_varijabla naziv="DomainObject.Predmet.ProtustrankaNazivFormated_1">Stečajna masa STV d.o.o.</derivirana_varijabla>
  </DomainObject.Predmet.ProtustrankaNazivFormated>
  <DomainObject.Predmet.ProtustrankaNazivFormatedOIB>
    <izvorni_sadrzaj>Stečajna masa STV d.o.o., OIB 67233725110</izvorni_sadrzaj>
    <derivirana_varijabla naziv="DomainObject.Predmet.ProtustrankaNazivFormatedOIB_1">Stečajna masa STV d.o.o., OIB 67233725110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STANČIĆ stečajni upravitelj</izvorni_sadrzaj>
    <derivirana_varijabla naziv="DomainObject.Predmet.StrankaFormated_1">  VESNA STANČIĆ stečajni upravitelj</derivirana_varijabla>
  </DomainObject.Predmet.StrankaFormated>
  <DomainObject.Predmet.StrankaFormatedOIB>
    <izvorni_sadrzaj>  VESNA STANČIĆ stečajni upravitelj, OIB 45477363422</izvorni_sadrzaj>
    <derivirana_varijabla naziv="DomainObject.Predmet.StrankaFormatedOIB_1">  VESNA STANČIĆ stečajni upravitelj, OIB 45477363422</derivirana_varijabla>
  </DomainObject.Predmet.StrankaFormatedOIB>
  <DomainObject.Predmet.StrankaFormatedWithAdress>
    <izvorni_sadrzaj> VESNA STANČIĆ stečajni upravitelj, Podkilavac 10, 51218 Jelenje</izvorni_sadrzaj>
    <derivirana_varijabla naziv="DomainObject.Predmet.StrankaFormatedWithAdress_1"> VESNA STANČIĆ stečajni upravitelj, Podkilavac 10, 51218 Jelenje</derivirana_varijabla>
  </DomainObject.Predmet.StrankaFormatedWithAdress>
  <DomainObject.Predmet.StrankaFormatedWithAdressOIB>
    <izvorni_sadrzaj> VESNA STANČIĆ stečajni upravitelj, OIB 45477363422, Podkilavac 10, 51218 Jelenje</izvorni_sadrzaj>
    <derivirana_varijabla naziv="DomainObject.Predmet.StrankaFormatedWithAdressOIB_1"> VESNA STANČIĆ stečajni upravitelj, OIB 45477363422, Podkilavac 10, 51218 Jelenje</derivirana_varijabla>
  </DomainObject.Predmet.StrankaFormatedWithAdressOIB>
  <DomainObject.Predmet.StrankaWithAdress>
    <izvorni_sadrzaj>VESNA STANČIĆ stečajni upravitelj Podkilavac 10,51218 Jelenje</izvorni_sadrzaj>
    <derivirana_varijabla naziv="DomainObject.Predmet.StrankaWithAdress_1">VESNA STANČIĆ stečajni upravitelj Podkilavac 10,51218 Jelenje</derivirana_varijabla>
  </DomainObject.Predmet.StrankaWithAdress>
  <DomainObject.Predmet.StrankaWithAdressOIB>
    <izvorni_sadrzaj>VESNA STANČIĆ stečajni upravitelj, OIB 45477363422, Podkilavac 10,51218 Jelenje</izvorni_sadrzaj>
    <derivirana_varijabla naziv="DomainObject.Predmet.StrankaWithAdressOIB_1">VESNA STANČIĆ stečajni upravitelj, OIB 45477363422, Podkilavac 10,51218 Jelenje</derivirana_varijabla>
  </DomainObject.Predmet.StrankaWithAdressOIB>
  <DomainObject.Predmet.StrankaNazivFormated>
    <izvorni_sadrzaj>VESNA STANČIĆ stečajni upravitelj</izvorni_sadrzaj>
    <derivirana_varijabla naziv="DomainObject.Predmet.StrankaNazivFormated_1">VESNA STANČIĆ stečajni upravitelj</derivirana_varijabla>
  </DomainObject.Predmet.StrankaNazivFormated>
  <DomainObject.Predmet.StrankaNazivFormatedOIB>
    <izvorni_sadrzaj>VESNA STANČIĆ stečajni upravitelj, OIB 45477363422</izvorni_sadrzaj>
    <derivirana_varijabla naziv="DomainObject.Predmet.StrankaNazivFormatedOIB_1">VESNA STANČIĆ stečajni upravitelj, OIB 45477363422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VESNA STANČIĆ stečajni upravitelj</item>
    </izvorni_sadrzaj>
    <derivirana_varijabla naziv="DomainObject.Predmet.StrankaListFormated_1">
      <item>VESNA STANČIĆ stečajni upravitelj</item>
    </derivirana_varijabla>
  </DomainObject.Predmet.StrankaListFormated>
  <DomainObject.Predmet.StrankaListFormatedOIB>
    <izvorni_sadrzaj>
      <item>VESNA STANČIĆ stečajni upravitelj, OIB 45477363422</item>
    </izvorni_sadrzaj>
    <derivirana_varijabla naziv="DomainObject.Predmet.StrankaListFormatedOIB_1">
      <item>VESNA STANČIĆ stečajni upravitelj, OIB 45477363422</item>
    </derivirana_varijabla>
  </DomainObject.Predmet.StrankaListFormatedOIB>
  <DomainObject.Predmet.StrankaListFormatedWithAdress>
    <izvorni_sadrzaj>
      <item>VESNA STANČIĆ stečajni upravitelj, Podkilavac 10, 51218 Jelenje</item>
    </izvorni_sadrzaj>
    <derivirana_varijabla naziv="DomainObject.Predmet.StrankaListFormatedWithAdress_1">
      <item>VESNA STANČIĆ stečajni upravitelj, Podkilavac 10, 51218 Jelenje</item>
    </derivirana_varijabla>
  </DomainObject.Predmet.StrankaListFormatedWithAdress>
  <DomainObject.Predmet.StrankaListFormatedWithAdressOIB>
    <izvorni_sadrzaj>
      <item>VESNA STANČIĆ stečajni upravitelj, OIB 45477363422, Podkilavac 10, 51218 Jelenje</item>
    </izvorni_sadrzaj>
    <derivirana_varijabla naziv="DomainObject.Predmet.StrankaListFormatedWithAdressOIB_1">
      <item>VESNA STANČIĆ stečajni upravitelj, OIB 45477363422, Podkilavac 10, 51218 Jelenje</item>
    </derivirana_varijabla>
  </DomainObject.Predmet.StrankaListFormatedWithAdressOIB>
  <DomainObject.Predmet.StrankaListNazivFormated>
    <izvorni_sadrzaj>
      <item>VESNA STANČIĆ stečajni upravitelj</item>
    </izvorni_sadrzaj>
    <derivirana_varijabla naziv="DomainObject.Predmet.StrankaListNazivFormated_1">
      <item>VESNA STANČIĆ stečajni upravitelj</item>
    </derivirana_varijabla>
  </DomainObject.Predmet.StrankaListNazivFormated>
  <DomainObject.Predmet.StrankaListNazivFormatedOIB>
    <izvorni_sadrzaj>
      <item>VESNA STANČIĆ stečajni upravitelj, OIB 45477363422</item>
    </izvorni_sadrzaj>
    <derivirana_varijabla naziv="DomainObject.Predmet.StrankaListNazivFormatedOIB_1">
      <item>VESNA STANČIĆ stečajni upravitelj, OIB 45477363422</item>
    </derivirana_varijabla>
  </DomainObject.Predmet.StrankaListNazivFormatedOIB>
  <DomainObject.Predmet.ProtuStrankaListFormated>
    <izvorni_sadrzaj>
      <item>Stečajna masa STV d.o.o.</item>
    </izvorni_sadrzaj>
    <derivirana_varijabla naziv="DomainObject.Predmet.ProtuStrankaListFormated_1">
      <item>Stečajna masa STV d.o.o.</item>
    </derivirana_varijabla>
  </DomainObject.Predmet.ProtuStrankaListFormated>
  <DomainObject.Predmet.ProtuStrankaListFormatedOIB>
    <izvorni_sadrzaj>
      <item>Stečajna masa STV d.o.o., OIB 67233725110</item>
    </izvorni_sadrzaj>
    <derivirana_varijabla naziv="DomainObject.Predmet.ProtuStrankaListFormatedOIB_1">
      <item>Stečajna masa STV d.o.o., OIB 67233725110</item>
    </derivirana_varijabla>
  </DomainObject.Predmet.ProtuStrankaListFormatedOIB>
  <DomainObject.Predmet.ProtuStrankaListFormatedWithAdress>
    <izvorni_sadrzaj>
      <item>Stečajna masa STV d.o.o., Drage Gervaisa 36, 51000 Rijeka</item>
    </izvorni_sadrzaj>
    <derivirana_varijabla naziv="DomainObject.Predmet.ProtuStrankaListFormatedWithAdress_1">
      <item>Stečajna masa STV d.o.o., Drage Gervaisa 36, 51000 Rijeka</item>
    </derivirana_varijabla>
  </DomainObject.Predmet.ProtuStrankaListFormatedWithAdress>
  <DomainObject.Predmet.ProtuStrankaListFormatedWithAdressOIB>
    <izvorni_sadrzaj>
      <item>Stečajna masa STV d.o.o., OIB 67233725110, Drage Gervaisa 36, 51000 Rijeka</item>
    </izvorni_sadrzaj>
    <derivirana_varijabla naziv="DomainObject.Predmet.ProtuStrankaListFormatedWithAdressOIB_1">
      <item>Stečajna masa STV d.o.o., OIB 67233725110, Drage Gervaisa 36, 51000 Rijeka</item>
    </derivirana_varijabla>
  </DomainObject.Predmet.ProtuStrankaListFormatedWithAdressOIB>
  <DomainObject.Predmet.ProtuStrankaListNazivFormated>
    <izvorni_sadrzaj>
      <item>Stečajna masa STV d.o.o.</item>
    </izvorni_sadrzaj>
    <derivirana_varijabla naziv="DomainObject.Predmet.ProtuStrankaListNazivFormated_1">
      <item>Stečajna masa STV d.o.o.</item>
    </derivirana_varijabla>
  </DomainObject.Predmet.ProtuStrankaListNazivFormated>
  <DomainObject.Predmet.ProtuStrankaListNazivFormatedOIB>
    <izvorni_sadrzaj>
      <item>Stečajna masa STV d.o.o., OIB 67233725110</item>
    </izvorni_sadrzaj>
    <derivirana_varijabla naziv="DomainObject.Predmet.ProtuStrankaListNazivFormatedOIB_1">
      <item>Stečajna masa STV d.o.o., OIB 67233725110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STANČIĆ stečajni upravitelj</izvorni_sadrzaj>
    <derivirana_varijabla naziv="DomainObject.Predmet.StrankaIDrugi_1">VESNA STANČIĆ stečajni upravitelj</derivirana_varijabla>
  </DomainObject.Predmet.StrankaIDrugi>
  <DomainObject.Predmet.ProtustrankaIDrugi>
    <izvorni_sadrzaj>Stečajna masa STV d.o.o.</izvorni_sadrzaj>
    <derivirana_varijabla naziv="DomainObject.Predmet.ProtustrankaIDrugi_1">Stečajna masa STV d.o.o.</derivirana_varijabla>
  </DomainObject.Predmet.ProtustrankaIDrugi>
  <DomainObject.Predmet.StrankaIDrugiAdressOIB>
    <izvorni_sadrzaj>VESNA STANČIĆ stečajni upravitelj, OIB 45477363422, Podkilavac 10, 51218 Jelenje</izvorni_sadrzaj>
    <derivirana_varijabla naziv="DomainObject.Predmet.StrankaIDrugiAdressOIB_1">VESNA STANČIĆ stečajni upravitelj, OIB 45477363422, Podkilavac 10, 51218 Jelenje</derivirana_varijabla>
  </DomainObject.Predmet.StrankaIDrugiAdressOIB>
  <DomainObject.Predmet.ProtustrankaIDrugiAdressOIB>
    <izvorni_sadrzaj>Stečajna masa STV d.o.o., OIB 67233725110, Drage Gervaisa 36, 51000 Rijeka</izvorni_sadrzaj>
    <derivirana_varijabla naziv="DomainObject.Predmet.ProtustrankaIDrugiAdressOIB_1">Stečajna masa STV d.o.o., OIB 67233725110, Drage Gervaisa 36,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STANČIĆ stečajni upravitelj</item>
      <item>Stečajna masa STV d.o.o.</item>
    </izvorni_sadrzaj>
    <derivirana_varijabla naziv="DomainObject.Predmet.SudioniciListNaziv_1">
      <item>VESNA STANČIĆ stečajni upravitelj</item>
      <item>Stečajna masa STV d.o.o.</item>
    </derivirana_varijabla>
  </DomainObject.Predmet.SudioniciListNaziv>
  <DomainObject.Predmet.SudioniciListAdressOIB>
    <izvorni_sadrzaj>
      <item>VESNA STANČIĆ stečajni upravitelj, OIB 45477363422, Podkilavac 10,51218 Jelenje</item>
      <item>Stečajna masa STV d.o.o., OIB 67233725110, Drage Gervaisa 36,51000 Rijeka</item>
    </izvorni_sadrzaj>
    <derivirana_varijabla naziv="DomainObject.Predmet.SudioniciListAdressOIB_1">
      <item>VESNA STANČIĆ stečajni upravitelj, OIB 45477363422, Podkilavac 10,51218 Jelenje</item>
      <item>Stečajna masa STV d.o.o., OIB 67233725110, Drage Gervaisa 36,51000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45477363422</item>
      <item>, OIB 67233725110</item>
    </izvorni_sadrzaj>
    <derivirana_varijabla naziv="DomainObject.Predmet.SudioniciListNazivOIB_1">
      <item>, OIB 45477363422</item>
      <item>, OIB 67233725110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19424A-9CBF-468F-A7DF-773364EE7B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534</properties:Words>
  <properties:Characters>2766</properties:Characters>
  <properties:Lines>110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2017-07-14T09:02:00Z</dcterms:created>
  <dc:creator>dfumic</dc:creator>
  <cp:lastModifiedBy>Danijela Fumić</cp:lastModifiedBy>
  <cp:lastPrinted>2017-07-14T09:02:00Z</cp:lastPrinted>
  <dcterms:modified xmlns:xsi="http://www.w3.org/2001/XMLSchema-instance" xsi:type="dcterms:W3CDTF">2017-07-14T09:27:00Z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