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4143" w14:paraId="1de414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943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94381" w:rsidP="00D94381" w:rsidR="00D94381" w:rsidRPr="00D94381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D94381">
        <w:rPr>
          <w:rFonts w:cs="Times New Roman" w:eastAsia="Times New Roman"/>
          <w:lang w:eastAsia="hr-HR"/>
        </w:rPr>
        <w:t>Posl</w:t>
      </w:r>
      <w:proofErr w:type="spellEnd"/>
      <w:r w:rsidRPr="00D94381">
        <w:rPr>
          <w:rFonts w:cs="Times New Roman" w:eastAsia="Times New Roman"/>
          <w:lang w:eastAsia="hr-HR"/>
        </w:rPr>
        <w:t>. br.: 1 St-963/16-4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REPUBLIKA HRVATSKA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TRGOVAČKI SUD U ZADRU</w:t>
      </w:r>
      <w:r w:rsidRPr="00D94381">
        <w:rPr>
          <w:rFonts w:cs="Times New Roman" w:eastAsia="Times New Roman"/>
          <w:lang w:eastAsia="hr-HR"/>
        </w:rPr>
        <w:tab/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Dr. Franje Tuđmana 35</w:t>
      </w:r>
      <w:r w:rsidRPr="00D94381">
        <w:rPr>
          <w:rFonts w:cs="Times New Roman" w:eastAsia="Times New Roman"/>
          <w:lang w:eastAsia="hr-HR"/>
        </w:rPr>
        <w:tab/>
      </w:r>
      <w:r w:rsidRPr="00D94381">
        <w:rPr>
          <w:rFonts w:cs="Times New Roman" w:eastAsia="Times New Roman"/>
          <w:lang w:eastAsia="hr-HR"/>
        </w:rPr>
        <w:tab/>
      </w:r>
      <w:r w:rsidRPr="00D94381">
        <w:rPr>
          <w:rFonts w:cs="Times New Roman" w:eastAsia="Times New Roman"/>
          <w:lang w:eastAsia="hr-HR"/>
        </w:rPr>
        <w:tab/>
      </w:r>
      <w:r w:rsidRPr="00D94381">
        <w:rPr>
          <w:rFonts w:cs="Times New Roman" w:eastAsia="Times New Roman"/>
          <w:lang w:eastAsia="hr-HR"/>
        </w:rPr>
        <w:tab/>
      </w:r>
      <w:r w:rsidRPr="00D94381">
        <w:rPr>
          <w:rFonts w:cs="Times New Roman" w:eastAsia="Times New Roman"/>
          <w:lang w:eastAsia="hr-HR"/>
        </w:rPr>
        <w:tab/>
      </w: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R E P U B L I K A  H R V A T S KA 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ab/>
        <w:t>R J E Š E N J E</w:t>
      </w:r>
      <w:r w:rsidRPr="00D94381">
        <w:rPr>
          <w:rFonts w:cs="Times New Roman" w:eastAsia="Times New Roman"/>
          <w:lang w:eastAsia="hr-HR"/>
        </w:rPr>
        <w:tab/>
      </w:r>
    </w:p>
    <w:p w:rsidRDefault="00D94381" w:rsidP="00D94381" w:rsidR="00D94381" w:rsidRPr="00D94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Trgovački sud u Zadru (OIB:39670464653) po sutkinji ovog suda Ardeni </w:t>
      </w:r>
      <w:proofErr w:type="spellStart"/>
      <w:r w:rsidRPr="00D94381">
        <w:rPr>
          <w:rFonts w:cs="Times New Roman" w:eastAsia="Times New Roman"/>
          <w:lang w:eastAsia="hr-HR"/>
        </w:rPr>
        <w:t>Bajlo</w:t>
      </w:r>
      <w:proofErr w:type="spellEnd"/>
      <w:r w:rsidRPr="00D94381">
        <w:rPr>
          <w:rFonts w:cs="Times New Roman" w:eastAsia="Times New Roman"/>
          <w:lang w:eastAsia="hr-HR"/>
        </w:rPr>
        <w:t>, postupajući po prijedlogu dužnika</w:t>
      </w:r>
      <w:r w:rsidRPr="00D94381">
        <w:rPr>
          <w:rFonts w:cs="Times New Roman" w:eastAsia="Times New Roman"/>
          <w:b/>
          <w:lang w:eastAsia="hr-HR"/>
        </w:rPr>
        <w:t xml:space="preserve"> </w:t>
      </w:r>
      <w:r w:rsidRPr="00D94381">
        <w:rPr>
          <w:rFonts w:cs="Times New Roman" w:eastAsia="Times New Roman"/>
          <w:lang w:eastAsia="hr-HR"/>
        </w:rPr>
        <w:t xml:space="preserve">za pokretanje stečajnog postupka nad stečajnim dužnikom STOLNOTENISKI KLUB "DONAT" ZADAR, Zadar, B. </w:t>
      </w:r>
      <w:proofErr w:type="spellStart"/>
      <w:r w:rsidRPr="00D94381">
        <w:rPr>
          <w:rFonts w:cs="Times New Roman" w:eastAsia="Times New Roman"/>
          <w:lang w:eastAsia="hr-HR"/>
        </w:rPr>
        <w:t>Benkovića</w:t>
      </w:r>
      <w:proofErr w:type="spellEnd"/>
      <w:r w:rsidRPr="00D94381">
        <w:rPr>
          <w:rFonts w:cs="Times New Roman" w:eastAsia="Times New Roman"/>
          <w:lang w:eastAsia="hr-HR"/>
        </w:rPr>
        <w:t xml:space="preserve"> 14, OIB: 51868892731, postupajući po čl. 115. Stečajnog zakona (Narodne Novine broj 71/15), dana 17. kolovoza 2016. 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r i j e š i o  j e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Pokreće se prethodni postupak radi utvrđivanja pretpostavki za otvaranje stečajnog postupka nad stečajnim dužnikom STOLNOTENISKI K</w:t>
      </w:r>
      <w:r>
        <w:rPr>
          <w:rFonts w:cs="Times New Roman" w:eastAsia="Times New Roman"/>
          <w:lang w:eastAsia="hr-HR"/>
        </w:rPr>
        <w:t xml:space="preserve">LUB "DONAT" ZADAR, Zadar, B. </w:t>
      </w:r>
      <w:proofErr w:type="spellStart"/>
      <w:r>
        <w:rPr>
          <w:rFonts w:cs="Times New Roman" w:eastAsia="Times New Roman"/>
          <w:lang w:eastAsia="hr-HR"/>
        </w:rPr>
        <w:t>Ben</w:t>
      </w:r>
      <w:r w:rsidRPr="00D94381">
        <w:rPr>
          <w:rFonts w:cs="Times New Roman" w:eastAsia="Times New Roman"/>
          <w:lang w:eastAsia="hr-HR"/>
        </w:rPr>
        <w:t>kovića</w:t>
      </w:r>
      <w:proofErr w:type="spellEnd"/>
      <w:r w:rsidRPr="00D94381">
        <w:rPr>
          <w:rFonts w:cs="Times New Roman" w:eastAsia="Times New Roman"/>
          <w:lang w:eastAsia="hr-HR"/>
        </w:rPr>
        <w:t xml:space="preserve"> 14, OIB: 51868892731.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II.    Zakazuje se ročište radi utvrđivanja pretpostavki za otvaranje stečajnog postupka za dan 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31. kolovoza 2016. u 12,40 sati kod Trgovačkog suda u Zadru, sudnica br. 26/I, </w:t>
      </w: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Dr. Franje Tuđmana 35.</w:t>
      </w: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numPr>
          <w:ilvl w:val="0"/>
          <w:numId w:val="48"/>
        </w:numPr>
        <w:spacing w:after="0"/>
        <w:ind w:firstLine="708" w:left="0"/>
        <w:contextualSpacing/>
        <w:jc w:val="both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Zakazuje se ročište radi očitovanja o prijedlogu za otvaranje stečajnog postupka  za dan </w:t>
      </w:r>
    </w:p>
    <w:p w:rsidRDefault="00D94381" w:rsidP="00D94381" w:rsidR="00D94381" w:rsidRPr="00D94381">
      <w:pPr>
        <w:spacing w:after="0"/>
        <w:ind w:left="1428"/>
        <w:contextualSpacing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31. kolovoza 2016. u 12,43 sati kod Trgovačkog suda u Zadru, sudnica 26/I, </w:t>
      </w: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Dr. Franje Tuđmana 35.</w:t>
      </w:r>
    </w:p>
    <w:p w:rsidRDefault="00D94381" w:rsidP="00D94381" w:rsidR="00D94381" w:rsidRPr="00D94381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numPr>
          <w:ilvl w:val="0"/>
          <w:numId w:val="48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Na ročište se poziva osoba ovlaštena za zastupanje dužnika po zakonu, podnositelji prijedloga, te pravna osoba koja obavlja poslove platnog prometa za dužnika. 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Obrazloženje</w:t>
      </w: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both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ab/>
        <w:t xml:space="preserve">Financijska agencija je dostavila ovom sudu prijedlog za otvaranje stečajnog postupka nad stečajnim dužnikom STOLNOTENISKI KLUB "DONAT" ZADAR, Zadar, navodeći da dužnik na dan 3. kolovoza 2016. u Očevidniku redoslijeda osnova za plaćanje ima evidentirane neizvršene osnove za plaćanje u neprekinutom razdoblju od 120 dana u iznosu od 444.706,88 kuna, te da ima jednog zaposlenika.   </w:t>
      </w:r>
    </w:p>
    <w:p w:rsidRDefault="00D94381" w:rsidP="00D94381" w:rsidR="00D94381" w:rsidRPr="00D94381">
      <w:pPr>
        <w:spacing w:after="0"/>
        <w:jc w:val="both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U Zadru, 17. kolovoza 2016. </w:t>
      </w:r>
    </w:p>
    <w:p w:rsidRDefault="00D94381" w:rsidP="00D94381" w:rsidR="00D94381" w:rsidRPr="00D943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right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Sutkinja:</w:t>
      </w:r>
    </w:p>
    <w:p w:rsidRDefault="00D94381" w:rsidP="00D94381" w:rsidR="00D94381" w:rsidRPr="00D94381">
      <w:pPr>
        <w:spacing w:after="0"/>
        <w:jc w:val="right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Ardena </w:t>
      </w:r>
      <w:proofErr w:type="spellStart"/>
      <w:r w:rsidRPr="00D94381">
        <w:rPr>
          <w:rFonts w:cs="Times New Roman" w:eastAsia="Times New Roman"/>
          <w:lang w:eastAsia="hr-HR"/>
        </w:rPr>
        <w:t>Bajlo</w:t>
      </w:r>
      <w:proofErr w:type="spellEnd"/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UPUTA O PRAVNOM LIJEKU:  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Protiv ovog rješenja nije dopuštena žalba.</w:t>
      </w:r>
    </w:p>
    <w:p w:rsidRDefault="00D94381" w:rsidP="00D94381" w:rsidR="00D94381" w:rsidRPr="00D9438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ind w:firstLine="36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Dostaviti: </w:t>
      </w:r>
    </w:p>
    <w:p w:rsidRDefault="00D94381" w:rsidP="00D94381" w:rsidR="00D94381" w:rsidRPr="00D94381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dužniku STOLNOTENISKI KLUB "DONAT" ZADAR, Zadar i za člana uprave s upozorenjem</w:t>
      </w:r>
    </w:p>
    <w:p w:rsidRDefault="00D94381" w:rsidP="00D94381" w:rsidR="00D94381" w:rsidRPr="00D94381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DAVOR ARAS, Zadar, Ulica Ive Senjanina 10 A, OIB: 11466658978</w:t>
      </w:r>
      <w:r w:rsidRPr="00D94381">
        <w:rPr>
          <w:rFonts w:cs="Times New Roman" w:eastAsia="Times New Roman"/>
          <w:szCs w:val="20"/>
          <w:lang w:eastAsia="hr-HR"/>
        </w:rPr>
        <w:t xml:space="preserve"> uz upozorenje na adresu i na e-oglasnu ploču suda</w:t>
      </w:r>
    </w:p>
    <w:p w:rsidRDefault="00D94381" w:rsidP="00D94381" w:rsidR="00D94381" w:rsidRPr="00D94381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 xml:space="preserve">FINA – elektronskim putem </w:t>
      </w:r>
    </w:p>
    <w:p w:rsidRDefault="00D94381" w:rsidP="00D94381" w:rsidR="00D94381" w:rsidRPr="00D94381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e-oglasna ploča</w:t>
      </w:r>
    </w:p>
    <w:p w:rsidRDefault="00D94381" w:rsidP="00D94381" w:rsidR="00D94381" w:rsidRPr="00D94381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94381">
        <w:rPr>
          <w:rFonts w:cs="Times New Roman" w:eastAsia="Times New Roman"/>
          <w:lang w:eastAsia="hr-HR"/>
        </w:rPr>
        <w:t>u spis</w:t>
      </w: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94381" w:rsidP="00D94381" w:rsidR="00D94381" w:rsidRPr="00D9438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381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96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St-963/2016-3</izvorni_sadrzaj>
    <derivirana_varijabla naziv="DomainObject.Oznaka_1">St-963/2016-3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STOLNOTENISKI KLUB "DONAT" ZADAR</izvorni_sadrzaj>
    <derivirana_varijabla naziv="DomainObject.Predmet.ProtustrankaFormated_1">  STOLNOTENISKI KLUB "DONAT" ZADAR</derivirana_varijabla>
  </DomainObject.Predmet.ProtustrankaFormated>
  <DomainObject.Predmet.ProtustrankaFormatedOIB>
    <izvorni_sadrzaj>  STOLNOTENISKI KLUB "DONAT" ZADAR, OIB 51868892731</izvorni_sadrzaj>
    <derivirana_varijabla naziv="DomainObject.Predmet.ProtustrankaFormatedOIB_1">  STOLNOTENISKI KLUB "DONAT" ZADAR, OIB 51868892731</derivirana_varijabla>
  </DomainObject.Predmet.ProtustrankaFormatedOIB>
  <DomainObject.Predmet.ProtustrankaFormatedWithAdress>
    <izvorni_sadrzaj> STOLNOTENISKI KLUB "DONAT" ZADAR, B. Bebkovića 14, 23000 Zadar</izvorni_sadrzaj>
    <derivirana_varijabla naziv="DomainObject.Predmet.ProtustrankaFormatedWithAdress_1"> STOLNOTENISKI KLUB "DONAT" ZADAR, B. Bebkovića 14, 23000 Zadar</derivirana_varijabla>
  </DomainObject.Predmet.ProtustrankaFormatedWithAdress>
  <DomainObject.Predmet.ProtustrankaFormatedWithAdressOIB>
    <izvorni_sadrzaj> STOLNOTENISKI KLUB "DONAT" ZADAR, OIB 51868892731, B. Bebkovića 14, 23000 Zadar</izvorni_sadrzaj>
    <derivirana_varijabla naziv="DomainObject.Predmet.ProtustrankaFormatedWithAdressOIB_1"> STOLNOTENISKI KLUB "DONAT" ZADAR, OIB 51868892731, B. Bebkovića 14, 23000 Zadar</derivirana_varijabla>
  </DomainObject.Predmet.ProtustrankaFormatedWithAdressOIB>
  <DomainObject.Predmet.ProtustrankaWithAdress>
    <izvorni_sadrzaj>STOLNOTENISKI KLUB "DONAT" ZADAR B. Bebkovića 14, 23000 Zadar</izvorni_sadrzaj>
    <derivirana_varijabla naziv="DomainObject.Predmet.ProtustrankaWithAdress_1">STOLNOTENISKI KLUB "DONAT" ZADAR B. Bebkovića 14, 23000 Zadar</derivirana_varijabla>
  </DomainObject.Predmet.ProtustrankaWithAdress>
  <DomainObject.Predmet.ProtustrankaWithAdressOIB>
    <izvorni_sadrzaj>STOLNOTENISKI KLUB "DONAT" ZADAR, OIB 51868892731, B. Bebkovića 14, 23000 Zadar</izvorni_sadrzaj>
    <derivirana_varijabla naziv="DomainObject.Predmet.ProtustrankaWithAdressOIB_1">STOLNOTENISKI KLUB "DONAT" ZADAR, OIB 51868892731, B. Bebkovića 14, 23000 Zadar</derivirana_varijabla>
  </DomainObject.Predmet.ProtustrankaWithAdressOIB>
  <DomainObject.Predmet.ProtustrankaNazivFormated>
    <izvorni_sadrzaj>STOLNOTENISKI KLUB "DONAT" ZADAR</izvorni_sadrzaj>
    <derivirana_varijabla naziv="DomainObject.Predmet.ProtustrankaNazivFormated_1">STOLNOTENISKI KLUB "DONAT" ZADAR</derivirana_varijabla>
  </DomainObject.Predmet.ProtustrankaNazivFormated>
  <DomainObject.Predmet.ProtustrankaNazivFormatedOIB>
    <izvorni_sadrzaj>STOLNOTENISKI KLUB "DONAT" ZADAR, OIB 51868892731</izvorni_sadrzaj>
    <derivirana_varijabla naziv="DomainObject.Predmet.ProtustrankaNazivFormatedOIB_1">STOLNOTENISKI KLUB "DONAT" ZADAR, OIB 51868892731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444706.88</izvorni_sadrzaj>
    <derivirana_varijabla naziv="DomainObject.Predmet.TrenutnaVrijednost_1">444706.88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STOLNOTENISKI KLUB "DONAT" ZADAR</item>
    </izvorni_sadrzaj>
    <derivirana_varijabla naziv="DomainObject.Predmet.ProtuStrankaListFormated_1">
      <item>STOLNOTENISKI KLUB "DONAT" ZADAR</item>
    </derivirana_varijabla>
  </DomainObject.Predmet.ProtuStrankaListFormated>
  <DomainObject.Predmet.ProtuStrankaListFormatedOIB>
    <izvorni_sadrzaj>
      <item>STOLNOTENISKI KLUB "DONAT" ZADAR, OIB 51868892731</item>
    </izvorni_sadrzaj>
    <derivirana_varijabla naziv="DomainObject.Predmet.ProtuStrankaListFormatedOIB_1">
      <item>STOLNOTENISKI KLUB "DONAT" ZADAR, OIB 51868892731</item>
    </derivirana_varijabla>
  </DomainObject.Predmet.ProtuStrankaListFormatedOIB>
  <DomainObject.Predmet.ProtuStrankaListFormatedWithAdress>
    <izvorni_sadrzaj>
      <item>STOLNOTENISKI KLUB "DONAT" ZADAR, B. Bebkovića 14, 23000 Zadar</item>
    </izvorni_sadrzaj>
    <derivirana_varijabla naziv="DomainObject.Predmet.ProtuStrankaListFormatedWithAdress_1">
      <item>STOLNOTENISKI KLUB "DONAT" ZADAR, B. Bebkovića 14, 23000 Zadar</item>
    </derivirana_varijabla>
  </DomainObject.Predmet.ProtuStrankaListFormatedWithAdress>
  <DomainObject.Predmet.ProtuStrankaListFormatedWithAdressOIB>
    <izvorni_sadrzaj>
      <item>STOLNOTENISKI KLUB "DONAT" ZADAR, OIB 51868892731, B. Bebkovića 14, 23000 Zadar</item>
    </izvorni_sadrzaj>
    <derivirana_varijabla naziv="DomainObject.Predmet.ProtuStrankaListFormatedWithAdressOIB_1">
      <item>STOLNOTENISKI KLUB "DONAT" ZADAR, OIB 51868892731, B. Bebkovića 14, 23000 Zadar</item>
    </derivirana_varijabla>
  </DomainObject.Predmet.ProtuStrankaListFormatedWithAdressOIB>
  <DomainObject.Predmet.ProtuStrankaListNazivFormated>
    <izvorni_sadrzaj>
      <item>STOLNOTENISKI KLUB "DONAT" ZADAR</item>
    </izvorni_sadrzaj>
    <derivirana_varijabla naziv="DomainObject.Predmet.ProtuStrankaListNazivFormated_1">
      <item>STOLNOTENISKI KLUB "DONAT" ZADAR</item>
    </derivirana_varijabla>
  </DomainObject.Predmet.ProtuStrankaListNazivFormated>
  <DomainObject.Predmet.ProtuStrankaListNazivFormatedOIB>
    <izvorni_sadrzaj>
      <item>STOLNOTENISKI KLUB "DONAT" ZADAR, OIB 51868892731</item>
    </izvorni_sadrzaj>
    <derivirana_varijabla naziv="DomainObject.Predmet.ProtuStrankaListNazivFormatedOIB_1">
      <item>STOLNOTENISKI KLUB "DONAT" ZADAR, OIB 51868892731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St-963/2016-3</izvorni_sadrzaj>
    <derivirana_varijabla naziv="DomainObject.PoslovniBrojDokumenta_1">St-963/2016-3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STOLNOTENISKI KLUB "DONAT" ZADAR</izvorni_sadrzaj>
    <derivirana_varijabla naziv="DomainObject.Predmet.ProtustrankaIDrugi_1">STOLNOTENISKI KLUB "DONAT"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STOLNOTENISKI KLUB "DONAT" ZADAR, OIB 51868892731, B. Bebkovića 14, 23000 Zadar</izvorni_sadrzaj>
    <derivirana_varijabla naziv="DomainObject.Predmet.ProtustrankaIDrugiAdressOIB_1">STOLNOTENISKI KLUB "DONAT" ZADAR, OIB 51868892731, B. Bebkovića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STOLNOTENISKI KLUB "DONAT" ZADAR</item>
    </izvorni_sadrzaj>
    <derivirana_varijabla naziv="DomainObject.Predmet.SudioniciListNaziv_1">
      <item>FINA</item>
      <item>STOLNOTENISKI KLUB "DONAT" ZADAR</item>
    </derivirana_varijabla>
  </DomainObject.Predmet.SudioniciListNaziv>
  <DomainObject.Predmet.SudioniciListAdressOIB>
    <izvorni_sadrzaj>
      <item>FINA, OIB 85821130368</item>
      <item>STOLNOTENISKI KLUB "DONAT" ZADAR, OIB 51868892731, B. Bebkovića 14,23000 Zadar</item>
    </izvorni_sadrzaj>
    <derivirana_varijabla naziv="DomainObject.Predmet.SudioniciListAdressOIB_1">
      <item>FINA, OIB 85821130368</item>
      <item>STOLNOTENISKI KLUB "DONAT" ZADAR, OIB 51868892731, B. Bebkovića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34193-2244-4B78-B62D-A980D78AE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1931</properties:Characters>
  <properties:Lines>88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Martina Kalmeta</cp:lastModifiedBy>
  <dcterms:modified xmlns:xsi="http://www.w3.org/2001/XMLSchema-instance" xsi:type="dcterms:W3CDTF">2016-08-22T05:53:00Z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St-963/2016-3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