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1c84e" w14:paraId="501c84e" w:rsidRDefault="005F65D7" w:rsidP="005F65D7" w:rsidR="005F65D7">
      <w:pPr>
        <w15:collapsed w:val="false"/>
        <w:rPr>
          <w:bCs/>
        </w:rPr>
      </w:pPr>
      <w:r w:rsidRPr="00E263F7">
        <w:rPr>
          <w:bCs/>
        </w:rPr>
        <w:t xml:space="preserve">             </w:t>
      </w:r>
      <w:r w:rsidRPr="00E263F7">
        <w:rPr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4BF2" w:rsidP="005F65D7" w:rsidR="00654BF2" w:rsidRPr="00E263F7"/>
    <w:p w:rsidRDefault="005F65D7" w:rsidP="005F65D7" w:rsidR="005F65D7" w:rsidRPr="00E263F7">
      <w:pPr>
        <w:ind w:hanging="720" w:left="360"/>
      </w:pPr>
      <w:r w:rsidRPr="00E263F7">
        <w:t xml:space="preserve">        REPUBLIKA HRVATSKA</w:t>
      </w:r>
    </w:p>
    <w:p w:rsidRDefault="005F65D7" w:rsidP="005F65D7" w:rsidR="005F65D7" w:rsidRPr="00E263F7">
      <w:pPr>
        <w:ind w:hanging="720" w:left="360"/>
      </w:pPr>
      <w:r w:rsidRPr="00E263F7">
        <w:t xml:space="preserve">     TRGOVAČKI SUD U OSIJEKU</w:t>
      </w:r>
    </w:p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>
      <w:pPr>
        <w:jc w:val="center"/>
      </w:pPr>
      <w:r w:rsidRPr="00E263F7">
        <w:t>R E P U B L I K A   H R V A T S K A</w:t>
      </w:r>
    </w:p>
    <w:p w:rsidRDefault="005F65D7" w:rsidP="005F65D7" w:rsidR="005F65D7" w:rsidRPr="00E263F7">
      <w:pPr>
        <w:jc w:val="center"/>
      </w:pPr>
      <w:r w:rsidRPr="00E263F7">
        <w:t>R J E Š E N J E</w:t>
      </w:r>
    </w:p>
    <w:p w:rsidRDefault="005F65D7" w:rsidP="005F65D7" w:rsidR="005F65D7">
      <w:pPr>
        <w:pStyle w:val="Tijeloteksta"/>
        <w:rPr>
          <w:sz w:val="24"/>
        </w:rPr>
      </w:pPr>
    </w:p>
    <w:p w:rsidRDefault="00106A31" w:rsidP="005F65D7" w:rsidR="00106A31" w:rsidRPr="00E263F7">
      <w:pPr>
        <w:pStyle w:val="Tijeloteksta"/>
        <w:rPr>
          <w:sz w:val="24"/>
        </w:rPr>
      </w:pPr>
    </w:p>
    <w:p w:rsidRDefault="007B35C8" w:rsidP="007B35C8" w:rsidR="007B35C8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REPUBLIKA HRVATSKA OIB: 52634238587 – Ministarstvo financija, Porezna uprava, Područni ured Osijek, zastupana po Županijskom državnom odvjetništvu u Osijeku, za otvaranje stečajnog postupka nad dužnikom TAU d.o.o., Osijek, </w:t>
      </w:r>
      <w:proofErr w:type="spellStart"/>
      <w:r>
        <w:t>Sjenjak</w:t>
      </w:r>
      <w:proofErr w:type="spellEnd"/>
      <w:r>
        <w:t xml:space="preserve"> 113, MBS: 030131032, OIB: 23085568871</w:t>
      </w:r>
      <w:r>
        <w:rPr>
          <w:color w:val="000000"/>
        </w:rPr>
        <w:t>, dana 22. listopada 2018. godine</w:t>
      </w:r>
    </w:p>
    <w:p w:rsidRDefault="00485239" w:rsidP="00E558B7" w:rsidR="00485239">
      <w:pPr>
        <w:jc w:val="both"/>
      </w:pPr>
    </w:p>
    <w:p w:rsidRDefault="007B35C8" w:rsidP="00E558B7" w:rsidR="007B35C8" w:rsidRPr="00E263F7">
      <w:pPr>
        <w:jc w:val="both"/>
      </w:pPr>
    </w:p>
    <w:p w:rsidRDefault="005F65D7" w:rsidP="005F65D7" w:rsidR="005F65D7" w:rsidRPr="00E263F7">
      <w:pPr>
        <w:jc w:val="center"/>
      </w:pPr>
      <w:r w:rsidRPr="00E263F7">
        <w:t>r i j e š i o  j e</w:t>
      </w:r>
    </w:p>
    <w:p w:rsidRDefault="005F65D7" w:rsidP="005F65D7" w:rsidR="005F65D7" w:rsidRPr="00E263F7">
      <w:pPr>
        <w:jc w:val="center"/>
      </w:pPr>
    </w:p>
    <w:p w:rsidRDefault="005F65D7" w:rsidP="005F65D7" w:rsidR="005F65D7" w:rsidRPr="00E263F7">
      <w:pPr>
        <w:jc w:val="both"/>
      </w:pPr>
    </w:p>
    <w:p w:rsidRDefault="007B35C8" w:rsidP="005F65D7" w:rsidR="005F65D7" w:rsidRPr="00E263F7">
      <w:pPr>
        <w:jc w:val="both"/>
      </w:pPr>
      <w:r>
        <w:t>I.</w:t>
      </w:r>
      <w:r>
        <w:tab/>
        <w:t>Nalaže se osobama</w:t>
      </w:r>
      <w:r w:rsidR="005F65D7" w:rsidRPr="00E263F7">
        <w:t xml:space="preserve"> ovlašten</w:t>
      </w:r>
      <w:r>
        <w:t>im</w:t>
      </w:r>
      <w:r w:rsidR="005F65D7" w:rsidRPr="00E263F7">
        <w:t xml:space="preserve"> za zastupanje dužnika </w:t>
      </w:r>
      <w:r w:rsidR="00D200F1" w:rsidRPr="00E263F7">
        <w:t xml:space="preserve">- </w:t>
      </w:r>
      <w:r>
        <w:t xml:space="preserve">direktoru </w:t>
      </w:r>
      <w:r w:rsidRPr="00BF76F9">
        <w:t>Juric</w:t>
      </w:r>
      <w:r>
        <w:t>i</w:t>
      </w:r>
      <w:r w:rsidRPr="00BF76F9">
        <w:t xml:space="preserve"> </w:t>
      </w:r>
      <w:proofErr w:type="spellStart"/>
      <w:r w:rsidRPr="00BF76F9">
        <w:t>Varvodić</w:t>
      </w:r>
      <w:proofErr w:type="spellEnd"/>
      <w:r w:rsidRPr="00BF76F9">
        <w:t>, OIB: 91373886287</w:t>
      </w:r>
      <w:r>
        <w:t xml:space="preserve">, </w:t>
      </w:r>
      <w:r w:rsidRPr="00BF76F9">
        <w:t xml:space="preserve">Osijek, </w:t>
      </w:r>
      <w:proofErr w:type="spellStart"/>
      <w:r w:rsidRPr="00BF76F9">
        <w:t>Sjenjak</w:t>
      </w:r>
      <w:proofErr w:type="spellEnd"/>
      <w:r w:rsidRPr="00BF76F9">
        <w:t xml:space="preserve"> 113</w:t>
      </w:r>
      <w:r>
        <w:t xml:space="preserve"> i direktoru </w:t>
      </w:r>
      <w:r w:rsidRPr="00BF76F9">
        <w:t>Dražen</w:t>
      </w:r>
      <w:r>
        <w:t>u</w:t>
      </w:r>
      <w:r w:rsidRPr="00BF76F9">
        <w:t xml:space="preserve"> </w:t>
      </w:r>
      <w:proofErr w:type="spellStart"/>
      <w:r w:rsidRPr="00BF76F9">
        <w:t>Zorn</w:t>
      </w:r>
      <w:proofErr w:type="spellEnd"/>
      <w:r w:rsidRPr="00BF76F9">
        <w:t>, OIB: 85929607366</w:t>
      </w:r>
      <w:r>
        <w:t xml:space="preserve">, </w:t>
      </w:r>
      <w:r w:rsidRPr="00BF76F9">
        <w:t>Osijek, Vijenac Ivana Meštrovića 102</w:t>
      </w:r>
      <w:r w:rsidR="00144693" w:rsidRPr="00E263F7">
        <w:t xml:space="preserve">, </w:t>
      </w:r>
      <w:r w:rsidR="005F65D7" w:rsidRPr="00E263F7">
        <w:t xml:space="preserve">da u roku od 8 (osam) dana od dana primitka ovog rješenja </w:t>
      </w:r>
      <w:r>
        <w:t xml:space="preserve">solidarno </w:t>
      </w:r>
      <w:r w:rsidR="005F65D7" w:rsidRPr="00E263F7">
        <w:t>uplat</w:t>
      </w:r>
      <w:r>
        <w:t>e</w:t>
      </w:r>
      <w:r w:rsidR="005F65D7" w:rsidRPr="00E263F7">
        <w:t>:</w:t>
      </w:r>
    </w:p>
    <w:p w:rsidRDefault="005F65D7" w:rsidP="005F65D7" w:rsidR="005F65D7" w:rsidRPr="00E263F7">
      <w:pPr>
        <w:pStyle w:val="Tijeloteksta"/>
        <w:ind w:hanging="720" w:left="720"/>
        <w:rPr>
          <w:sz w:val="24"/>
        </w:rPr>
      </w:pPr>
    </w:p>
    <w:p w:rsidRDefault="005F65D7" w:rsidP="005F65D7" w:rsidR="005F65D7" w:rsidRPr="00E263F7">
      <w:pPr>
        <w:pStyle w:val="Tijeloteksta"/>
        <w:numPr>
          <w:ilvl w:val="0"/>
          <w:numId w:val="16"/>
        </w:numPr>
        <w:rPr>
          <w:sz w:val="24"/>
        </w:rPr>
      </w:pPr>
      <w:r w:rsidRPr="00E263F7">
        <w:rPr>
          <w:sz w:val="24"/>
        </w:rPr>
        <w:t>predujam od 1.000,00 kn (</w:t>
      </w:r>
      <w:proofErr w:type="spellStart"/>
      <w:r w:rsidRPr="00E263F7">
        <w:rPr>
          <w:sz w:val="24"/>
        </w:rPr>
        <w:t>tisućukuna</w:t>
      </w:r>
      <w:proofErr w:type="spellEnd"/>
      <w:r w:rsidRPr="00E263F7">
        <w:rPr>
          <w:sz w:val="24"/>
        </w:rPr>
        <w:t xml:space="preserve">) u Fond za namirenje troškova stečajnog postupka na žiro račun Trgovačkog suda u Osijeku broj HR31 2390 0011 3000 0020 0 s pozivom na  broj HR05 </w:t>
      </w:r>
      <w:r w:rsidR="00144693" w:rsidRPr="00E263F7">
        <w:rPr>
          <w:sz w:val="24"/>
        </w:rPr>
        <w:t>8500</w:t>
      </w:r>
      <w:r w:rsidRPr="00E263F7">
        <w:rPr>
          <w:sz w:val="24"/>
        </w:rPr>
        <w:t>-</w:t>
      </w:r>
      <w:r w:rsidR="00144693" w:rsidRPr="00E263F7">
        <w:rPr>
          <w:sz w:val="24"/>
        </w:rPr>
        <w:t>9</w:t>
      </w:r>
      <w:r w:rsidR="007B35C8">
        <w:rPr>
          <w:sz w:val="24"/>
        </w:rPr>
        <w:t>68</w:t>
      </w:r>
      <w:r w:rsidRPr="00E263F7">
        <w:rPr>
          <w:sz w:val="24"/>
        </w:rPr>
        <w:t xml:space="preserve">-18, te po izvršenoj uplati dostavi dokaz u spis. </w:t>
      </w:r>
    </w:p>
    <w:p w:rsidRDefault="005F65D7" w:rsidP="005F65D7" w:rsidR="005F65D7" w:rsidRPr="00E263F7">
      <w:pPr>
        <w:pStyle w:val="Tijeloteksta"/>
        <w:rPr>
          <w:sz w:val="24"/>
        </w:rPr>
      </w:pPr>
    </w:p>
    <w:p w:rsidRDefault="005F65D7" w:rsidP="005F65D7" w:rsidR="005F65D7" w:rsidRPr="00E263F7">
      <w:pPr>
        <w:jc w:val="both"/>
      </w:pPr>
      <w:r w:rsidRPr="00E263F7">
        <w:t xml:space="preserve">II. </w:t>
      </w:r>
      <w:r w:rsidRPr="00E263F7">
        <w:tab/>
        <w:t>Ukoliko osob</w:t>
      </w:r>
      <w:r w:rsidR="00054881">
        <w:t>e</w:t>
      </w:r>
      <w:r w:rsidRPr="00E263F7">
        <w:t xml:space="preserve"> ovlašten</w:t>
      </w:r>
      <w:r w:rsidR="00054881">
        <w:t>e</w:t>
      </w:r>
      <w:r w:rsidRPr="00E263F7">
        <w:t xml:space="preserve"> za zastupanje dužnika </w:t>
      </w:r>
      <w:r w:rsidR="00054881">
        <w:t xml:space="preserve">direktor Jurica </w:t>
      </w:r>
      <w:proofErr w:type="spellStart"/>
      <w:r w:rsidR="00054881">
        <w:t>Varvodić</w:t>
      </w:r>
      <w:proofErr w:type="spellEnd"/>
      <w:r w:rsidR="00054881">
        <w:t xml:space="preserve">, OIB: 91373886287, Osijek, </w:t>
      </w:r>
      <w:proofErr w:type="spellStart"/>
      <w:r w:rsidR="00054881">
        <w:t>Sjenjak</w:t>
      </w:r>
      <w:proofErr w:type="spellEnd"/>
      <w:r w:rsidR="00054881">
        <w:t xml:space="preserve"> 113 i direktor Dražen </w:t>
      </w:r>
      <w:proofErr w:type="spellStart"/>
      <w:r w:rsidR="00054881">
        <w:t>Zorn</w:t>
      </w:r>
      <w:proofErr w:type="spellEnd"/>
      <w:r w:rsidR="00054881">
        <w:t>, OIB: 85929607366, Osijek, Vijenac Ivana Meštrovića 102</w:t>
      </w:r>
      <w:r w:rsidRPr="00E263F7">
        <w:t xml:space="preserve">, </w:t>
      </w:r>
      <w:r w:rsidR="00054881">
        <w:t xml:space="preserve">solidarno </w:t>
      </w:r>
      <w:r w:rsidRPr="00E263F7">
        <w:t>ne plat</w:t>
      </w:r>
      <w:r w:rsidR="00054881">
        <w:t>e</w:t>
      </w:r>
      <w:r w:rsidRPr="00E263F7">
        <w:t xml:space="preserve"> zatraženi iznos predujma ili o p</w:t>
      </w:r>
      <w:r w:rsidR="00054881">
        <w:t>laćanju bez odgode ne obavijeste</w:t>
      </w:r>
      <w:r w:rsidRPr="00E263F7">
        <w:t xml:space="preserve"> sud, radi naplate predujma iz točke I. ovog rješenja određuje se ovrha na </w:t>
      </w:r>
      <w:r w:rsidR="00054881">
        <w:t>njihovim</w:t>
      </w:r>
      <w:r w:rsidRPr="00E263F7">
        <w:t xml:space="preserve"> novčanim sredstvima po računima i oročenim novčanim sredstvima kod poslovnih banaka sa sjedištem u Republici Hrvatskoj.</w:t>
      </w:r>
    </w:p>
    <w:p w:rsidRDefault="005F65D7" w:rsidP="005F65D7" w:rsidR="005F65D7" w:rsidRPr="00E263F7">
      <w:pPr>
        <w:jc w:val="both"/>
      </w:pPr>
    </w:p>
    <w:p w:rsidRDefault="005F65D7" w:rsidP="00E263F7" w:rsidR="005F65D7" w:rsidRPr="00E263F7">
      <w:pPr>
        <w:pStyle w:val="Odlomakpopisa"/>
        <w:numPr>
          <w:ilvl w:val="0"/>
          <w:numId w:val="17"/>
        </w:numPr>
        <w:jc w:val="both"/>
      </w:pPr>
      <w:r w:rsidRPr="00E263F7">
        <w:t>Poziva se FINA da izda nalog za izvršenje osnove za plaćanje sukladno članku 9. Zakona o provedbi ovrhe na novčanim sredstvima.</w:t>
      </w:r>
    </w:p>
    <w:p w:rsidRDefault="00E263F7" w:rsidP="00E263F7" w:rsidR="00E263F7" w:rsidRPr="00E263F7">
      <w:pPr>
        <w:pStyle w:val="Odlomakpopisa"/>
        <w:ind w:left="1680"/>
        <w:jc w:val="both"/>
      </w:pPr>
    </w:p>
    <w:p w:rsidRDefault="005F65D7" w:rsidP="005F65D7" w:rsidR="005F65D7" w:rsidRPr="00E263F7">
      <w:pPr>
        <w:ind w:left="1320"/>
        <w:jc w:val="both"/>
      </w:pPr>
      <w:r w:rsidRPr="00E263F7">
        <w:t>b) Nalaže se FINI da novčani iznos od 1.000,00 kn,  (</w:t>
      </w:r>
      <w:proofErr w:type="spellStart"/>
      <w:r w:rsidRPr="00E263F7">
        <w:t>tisućukuna</w:t>
      </w:r>
      <w:proofErr w:type="spellEnd"/>
      <w:r w:rsidRPr="00E263F7">
        <w:t xml:space="preserve">) za koji je određena ovrha, zaplijeni i prenese na žiro račun Trgovačkog suda u Osijeku </w:t>
      </w:r>
    </w:p>
    <w:p w:rsidRDefault="005F65D7" w:rsidP="005F65D7" w:rsidR="005F65D7" w:rsidRPr="00E263F7">
      <w:pPr>
        <w:ind w:left="1320"/>
        <w:jc w:val="both"/>
      </w:pPr>
      <w:r w:rsidRPr="00E263F7">
        <w:t xml:space="preserve">broj HR31 2390 0011 3000 0020 0 s pozivom na  broj HR05 </w:t>
      </w:r>
      <w:r w:rsidR="00144693" w:rsidRPr="00E263F7">
        <w:t>8500</w:t>
      </w:r>
      <w:r w:rsidRPr="00E263F7">
        <w:t>-</w:t>
      </w:r>
      <w:r w:rsidR="00054881" w:rsidRPr="00054881">
        <w:t xml:space="preserve"> </w:t>
      </w:r>
      <w:r w:rsidR="00054881">
        <w:t>968-18</w:t>
      </w:r>
      <w:r w:rsidRPr="00E263F7">
        <w:t xml:space="preserve">. </w:t>
      </w:r>
    </w:p>
    <w:p w:rsidRDefault="00E263F7" w:rsidP="00E263F7" w:rsidR="00E263F7" w:rsidRPr="00E263F7">
      <w:pPr>
        <w:jc w:val="both"/>
      </w:pPr>
    </w:p>
    <w:p w:rsidRDefault="005F65D7" w:rsidP="00543E14" w:rsidR="005F65D7" w:rsidRPr="00E263F7">
      <w:pPr>
        <w:ind w:firstLine="96" w:left="1320"/>
        <w:jc w:val="both"/>
      </w:pPr>
      <w:r w:rsidRPr="00E263F7">
        <w:t>c) Zabranjuje se FINI da navedenu tražbinu ispuni osob</w:t>
      </w:r>
      <w:r w:rsidR="00054881">
        <w:t>ama</w:t>
      </w:r>
      <w:r w:rsidRPr="00E263F7">
        <w:t xml:space="preserve"> ovlašten</w:t>
      </w:r>
      <w:r w:rsidR="00054881">
        <w:t>im</w:t>
      </w:r>
      <w:r w:rsidRPr="00E263F7">
        <w:t xml:space="preserve"> za zastupanje dužnika </w:t>
      </w:r>
      <w:r w:rsidR="00054881">
        <w:t xml:space="preserve">direktoru Jurici </w:t>
      </w:r>
      <w:proofErr w:type="spellStart"/>
      <w:r w:rsidR="00054881">
        <w:t>Varvodić</w:t>
      </w:r>
      <w:proofErr w:type="spellEnd"/>
      <w:r w:rsidR="00054881">
        <w:t xml:space="preserve">, OIB: 91373886287, Osijek, </w:t>
      </w:r>
      <w:proofErr w:type="spellStart"/>
      <w:r w:rsidR="00054881">
        <w:t>Sjenjak</w:t>
      </w:r>
      <w:proofErr w:type="spellEnd"/>
      <w:r w:rsidR="00054881">
        <w:t xml:space="preserve"> 113 i direktoru Draženu </w:t>
      </w:r>
      <w:proofErr w:type="spellStart"/>
      <w:r w:rsidR="00054881">
        <w:t>Zorn</w:t>
      </w:r>
      <w:proofErr w:type="spellEnd"/>
      <w:r w:rsidR="00054881">
        <w:t xml:space="preserve">, OIB: 85929607366, Osijek, Vijenac </w:t>
      </w:r>
      <w:r w:rsidR="00054881">
        <w:lastRenderedPageBreak/>
        <w:t>Ivana Meštrovića 102,</w:t>
      </w:r>
      <w:r w:rsidRPr="00E263F7">
        <w:t xml:space="preserve"> te se ist</w:t>
      </w:r>
      <w:r w:rsidR="00054881">
        <w:t>ima</w:t>
      </w:r>
      <w:r w:rsidRPr="00E263F7">
        <w:t xml:space="preserve"> zabranjuje da tu tražbinu naplat</w:t>
      </w:r>
      <w:r w:rsidR="00054881">
        <w:t>e</w:t>
      </w:r>
      <w:r w:rsidRPr="00E263F7">
        <w:t xml:space="preserve"> ili inače raspolaž</w:t>
      </w:r>
      <w:r w:rsidR="00054881">
        <w:t>u</w:t>
      </w:r>
      <w:r w:rsidRPr="00E263F7">
        <w:t xml:space="preserve"> njome.</w:t>
      </w:r>
    </w:p>
    <w:p w:rsidRDefault="005F65D7" w:rsidP="005F65D7" w:rsidR="005F65D7" w:rsidRPr="00E263F7">
      <w:pPr>
        <w:jc w:val="both"/>
      </w:pPr>
    </w:p>
    <w:p w:rsidRDefault="005F65D7" w:rsidP="005F65D7" w:rsidR="005F65D7" w:rsidRPr="00E263F7">
      <w:pPr>
        <w:jc w:val="both"/>
      </w:pPr>
      <w:r w:rsidRPr="00E263F7">
        <w:t>III.</w:t>
      </w:r>
      <w:r w:rsidRPr="00E263F7">
        <w:tab/>
        <w:t>Ukoliko osob</w:t>
      </w:r>
      <w:r w:rsidR="00CD06E7">
        <w:t>e</w:t>
      </w:r>
      <w:r w:rsidRPr="00E263F7">
        <w:t xml:space="preserve"> ovlašten</w:t>
      </w:r>
      <w:r w:rsidR="00CD06E7">
        <w:t>e</w:t>
      </w:r>
      <w:r w:rsidRPr="00E263F7">
        <w:t xml:space="preserve"> za zastupanje dužnika </w:t>
      </w:r>
      <w:r w:rsidR="00CD06E7">
        <w:t xml:space="preserve">direktor Jurica </w:t>
      </w:r>
      <w:proofErr w:type="spellStart"/>
      <w:r w:rsidR="00CD06E7">
        <w:t>Varvodić</w:t>
      </w:r>
      <w:proofErr w:type="spellEnd"/>
      <w:r w:rsidR="00CD06E7">
        <w:t xml:space="preserve">, OIB: 91373886287, Osijek, </w:t>
      </w:r>
      <w:proofErr w:type="spellStart"/>
      <w:r w:rsidR="00CD06E7">
        <w:t>Sjenjak</w:t>
      </w:r>
      <w:proofErr w:type="spellEnd"/>
      <w:r w:rsidR="00CD06E7">
        <w:t xml:space="preserve"> 113 i direktor Dražen </w:t>
      </w:r>
      <w:proofErr w:type="spellStart"/>
      <w:r w:rsidR="00CD06E7">
        <w:t>Zorn</w:t>
      </w:r>
      <w:proofErr w:type="spellEnd"/>
      <w:r w:rsidR="00CD06E7">
        <w:t>, OIB: 85929607366, Osijek, Vijenac Ivana Meštrovića 102</w:t>
      </w:r>
      <w:r w:rsidRPr="00E263F7">
        <w:t>, ne postup</w:t>
      </w:r>
      <w:r w:rsidR="00F47881">
        <w:t>e</w:t>
      </w:r>
      <w:r w:rsidRPr="00E263F7">
        <w:t xml:space="preserve"> po nalogu suda iz točke I., ovo rješenje će se po pravomoćnosti dostaviti FINI radi provedbe ovrhe iz točke II. izreke rješenja.  </w:t>
      </w:r>
    </w:p>
    <w:p w:rsidRDefault="005F65D7" w:rsidP="005F65D7" w:rsidR="005F65D7" w:rsidRPr="00E263F7">
      <w:pPr>
        <w:jc w:val="both"/>
      </w:pPr>
    </w:p>
    <w:p w:rsidRDefault="00580497" w:rsidP="00580497" w:rsidR="00580497" w:rsidRPr="00E263F7">
      <w:pPr>
        <w:jc w:val="center"/>
      </w:pPr>
      <w:r w:rsidRPr="00E263F7">
        <w:t>Obrazloženje</w:t>
      </w:r>
    </w:p>
    <w:p w:rsidRDefault="00580497" w:rsidP="00580497" w:rsidR="00580497">
      <w:pPr>
        <w:pStyle w:val="Tijeloteksta"/>
        <w:rPr>
          <w:bCs/>
          <w:sz w:val="24"/>
        </w:rPr>
      </w:pPr>
    </w:p>
    <w:p w:rsidRDefault="00AF5D91" w:rsidP="00580497" w:rsidR="00AF5D91" w:rsidRPr="00E263F7">
      <w:pPr>
        <w:pStyle w:val="Tijeloteksta"/>
        <w:rPr>
          <w:bCs/>
          <w:sz w:val="24"/>
        </w:rPr>
      </w:pPr>
    </w:p>
    <w:p w:rsidRDefault="00CD06E7" w:rsidP="00CD06E7" w:rsidR="00CD06E7">
      <w:pPr>
        <w:ind w:firstLine="708"/>
        <w:jc w:val="both"/>
      </w:pPr>
      <w:r>
        <w:t xml:space="preserve">Dana 16. travnja 2018. godine zaprimljen je na ovome sudu prijedlog FINANCIJSKE AGENCIJE OIB: 85821130368, Regionalni centar Osijek, Podružnica Osijek, L. </w:t>
      </w:r>
      <w:proofErr w:type="spellStart"/>
      <w:r>
        <w:t>Jägera</w:t>
      </w:r>
      <w:proofErr w:type="spellEnd"/>
      <w:r>
        <w:t xml:space="preserve"> 3, Osijek, klasa: 110-07/18-01/04 </w:t>
      </w:r>
      <w:proofErr w:type="spellStart"/>
      <w:r>
        <w:t>Ur</w:t>
      </w:r>
      <w:proofErr w:type="spellEnd"/>
      <w:r>
        <w:t xml:space="preserve">. broj 04-06-18-1629 od 11. travnja 2018. godine, za provedbu skraćenog stečajnog postupka nad dužnikom TAU d.o.o., Osijek, </w:t>
      </w:r>
      <w:proofErr w:type="spellStart"/>
      <w:r>
        <w:t>Sjenjak</w:t>
      </w:r>
      <w:proofErr w:type="spellEnd"/>
      <w:r>
        <w:t xml:space="preserve"> 113, MBS: 030131032, OIB: 23085568871.  </w:t>
      </w:r>
    </w:p>
    <w:p w:rsidRDefault="00CD06E7" w:rsidP="00CD06E7" w:rsidR="00CD06E7">
      <w:pPr>
        <w:ind w:firstLine="708"/>
        <w:jc w:val="both"/>
      </w:pPr>
    </w:p>
    <w:p w:rsidRDefault="00CD06E7" w:rsidP="00CD06E7" w:rsidR="00CD06E7">
      <w:pPr>
        <w:ind w:firstLine="708"/>
        <w:jc w:val="both"/>
      </w:pPr>
      <w:r>
        <w:t xml:space="preserve">U zahtjevu je navela da na dan 10. travnja 2018. godine dužnik u Očevidniku redoslijeda osnova za plaćanje ima evidentirane neizvršene osnove za plaćanje u neprekinutom razdoblju od 120 dana, u ukupnom iznosu od 116.966,02 kn, u koji iznos je uračunata kamata i naknada FINE za provedbu ovrhe na novčanim sredstvima dužnika. Navodi da dužnik nema zaposlenih radnika. </w:t>
      </w:r>
    </w:p>
    <w:p w:rsidRDefault="00CD06E7" w:rsidP="00CD06E7" w:rsidR="00CD06E7">
      <w:pPr>
        <w:ind w:firstLine="708"/>
        <w:jc w:val="both"/>
      </w:pPr>
    </w:p>
    <w:p w:rsidRDefault="00CD06E7" w:rsidP="00CD06E7" w:rsidR="00CD06E7">
      <w:pPr>
        <w:ind w:firstLine="708"/>
        <w:jc w:val="both"/>
      </w:pPr>
      <w:r>
        <w:t>FINA je dostavila popis računa i oročenih novčanih sredstava dužnika na dan 10. travnja 2018. godine te u svom podnesku od 11. travnja 2018. godine navodi da dužnik na dan 10 travnja 2018. godine u Jedinstvenom registru računa ima otvorene sljedeće račune i oročena novčana sredstva: HR6723600001102341308 Zagrebačka banka d.d.,</w:t>
      </w:r>
      <w:r>
        <w:rPr>
          <w:color w:val="000000"/>
        </w:rPr>
        <w:t xml:space="preserve"> </w:t>
      </w:r>
      <w:r>
        <w:t>te da na temelju čl. 112. st. 5. Stečajnog zakona dužnik na dan 10. travnja 2018. godine na ime predujma za namirenje troškova stečajnog postupka nema zaplijenjena novčana sredstva.</w:t>
      </w:r>
    </w:p>
    <w:p w:rsidRDefault="00CD06E7" w:rsidP="00CD06E7" w:rsidR="00CD06E7">
      <w:pPr>
        <w:ind w:firstLine="708"/>
        <w:jc w:val="both"/>
      </w:pPr>
    </w:p>
    <w:p w:rsidRDefault="00CD06E7" w:rsidP="00CD06E7" w:rsidR="00CD06E7">
      <w:pPr>
        <w:pStyle w:val="Tijeloteksta"/>
        <w:ind w:firstLine="708"/>
        <w:rPr>
          <w:sz w:val="24"/>
        </w:rPr>
      </w:pPr>
      <w:r>
        <w:rPr>
          <w:sz w:val="24"/>
        </w:rPr>
        <w:t>Trgovački sud u Osijeku je dana 23. travnja 2018. godine objavio oglas na mrežnoj stranici e-Oglasna ploča sudova pod poslovnim brojem 19 St-641/18-3 od 23. travnja 2018.   godine sukladno čl. 430</w:t>
      </w:r>
      <w:r>
        <w:rPr>
          <w:color w:val="000000"/>
          <w:sz w:val="24"/>
        </w:rPr>
        <w:t xml:space="preserve">. </w:t>
      </w:r>
      <w:r>
        <w:rPr>
          <w:sz w:val="24"/>
        </w:rPr>
        <w:t>Stečajnog zakona (Narodne novine broj 71/15 i 104/17; u daljnjem tekstu SZ)</w:t>
      </w:r>
      <w:r>
        <w:rPr>
          <w:color w:val="000000"/>
          <w:sz w:val="24"/>
        </w:rPr>
        <w:t xml:space="preserve"> </w:t>
      </w:r>
      <w:r>
        <w:rPr>
          <w:sz w:val="24"/>
        </w:rPr>
        <w:t xml:space="preserve">kojim su pozvane osobe ovlaštene za zastupanje dužnika po zakonu da sudu u roku od 15 dana od dana objave oglasa dostave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CD06E7" w:rsidP="00CD06E7" w:rsidR="00CD06E7">
      <w:pPr>
        <w:pStyle w:val="Tijeloteksta"/>
        <w:rPr>
          <w:bCs/>
          <w:sz w:val="24"/>
        </w:rPr>
      </w:pPr>
    </w:p>
    <w:p w:rsidRDefault="00CD06E7" w:rsidP="00CD06E7" w:rsidR="00CD06E7">
      <w:pPr>
        <w:ind w:firstLine="708"/>
        <w:jc w:val="both"/>
      </w:pPr>
      <w:r>
        <w:t xml:space="preserve">Podneskom zaprimljenim kod ovog suda dana 15. svibnja 2018. godine, vjerovnik REPUBLIKA HRVATSKA OIB: 52634238587 – Ministarstvo financija, Porezna uprava, Područni ured Osijek, zastupana po Županijskom državnom odvjetništvu u Osijeku, podnijela je prijedlog za otvaranjem stečajnog postupka nad dužnikom TAU d.o.o., Osijek, </w:t>
      </w:r>
      <w:proofErr w:type="spellStart"/>
      <w:r>
        <w:t>Sjenjak</w:t>
      </w:r>
      <w:proofErr w:type="spellEnd"/>
      <w:r>
        <w:t xml:space="preserve"> 113, MBS: 030131032, OIB: 23085568871, uz koji prijedlog je dostavila dokaz o postojanju svoje tražbine i postojanju stečajnog razloga iz članka 6. stav 2. Stečajnog zakona: nesposobnosti za plaćanje.  </w:t>
      </w:r>
    </w:p>
    <w:p w:rsidRDefault="00CD06E7" w:rsidP="00CD06E7" w:rsidR="00CD06E7">
      <w:pPr>
        <w:ind w:firstLine="708"/>
        <w:jc w:val="both"/>
      </w:pPr>
      <w:r>
        <w:t xml:space="preserve">     </w:t>
      </w:r>
    </w:p>
    <w:p w:rsidRDefault="00CD06E7" w:rsidP="00CD06E7" w:rsidR="00AF5D91">
      <w:pPr>
        <w:ind w:firstLine="708"/>
        <w:jc w:val="both"/>
      </w:pPr>
      <w:r>
        <w:t xml:space="preserve">Slijedom navedenog, budući nisu ispunjeni uvjeti za istovremeno otvaranje i zaključenje skraćenog stečajnog postupka nad dužnikom, u smislu odredbe članka 431. SZ-a </w:t>
      </w:r>
      <w:r>
        <w:lastRenderedPageBreak/>
        <w:t>sukladno članku 433. SZ-a obustavljen je skraćeni stečajni postupak nad dužnikom, te je određeno da će se postupak nad dužnikom nastaviti primjenom općih odredbi Stečajnog zakona.</w:t>
      </w:r>
      <w:r w:rsidR="00AF5D91">
        <w:t xml:space="preserve">   </w:t>
      </w:r>
    </w:p>
    <w:p w:rsidRDefault="00CD06E7" w:rsidP="00CD06E7" w:rsidR="00CD06E7">
      <w:pPr>
        <w:ind w:firstLine="708"/>
        <w:jc w:val="both"/>
      </w:pPr>
    </w:p>
    <w:p w:rsidRDefault="00CD06E7" w:rsidP="00AF5D91" w:rsidR="00E263F7" w:rsidRPr="00E263F7">
      <w:pPr>
        <w:ind w:firstLine="708"/>
        <w:jc w:val="both"/>
      </w:pPr>
      <w:r>
        <w:t xml:space="preserve">Sud je utvrdio da je predlagatelj ovlašten za podnošenje predmetnoga prijedloga temeljem odredbe čl. 109. st. 1. </w:t>
      </w:r>
      <w:r>
        <w:rPr>
          <w:color w:val="000000"/>
        </w:rPr>
        <w:t>SZ-a</w:t>
      </w:r>
      <w:r w:rsidR="00AF5D91">
        <w:t xml:space="preserve">, </w:t>
      </w:r>
      <w:r w:rsidR="00E263F7" w:rsidRPr="00E263F7">
        <w:t xml:space="preserve">te je zakazao ročište radi očitovanja o prijedlogu za otvaranje stečajnoga postupka i rasprave o pretpostavkama za ispitivanje uvjeta za otvaranje stečajnog postupka nad  dužnikom </w:t>
      </w:r>
      <w:r>
        <w:t xml:space="preserve">TAU d.o.o., Osijek, </w:t>
      </w:r>
      <w:proofErr w:type="spellStart"/>
      <w:r>
        <w:t>Sjenjak</w:t>
      </w:r>
      <w:proofErr w:type="spellEnd"/>
      <w:r>
        <w:t xml:space="preserve"> 113, MBS: 030131032, OIB: 23085568871</w:t>
      </w:r>
      <w:r w:rsidRPr="00E263F7">
        <w:t xml:space="preserve"> </w:t>
      </w:r>
      <w:r w:rsidR="00E263F7" w:rsidRPr="00E263F7">
        <w:t>(čl. 123. i 128. st. 1. SZ-a).</w:t>
      </w:r>
    </w:p>
    <w:p w:rsidRDefault="00E263F7" w:rsidP="00E263F7" w:rsidR="00E263F7" w:rsidRPr="00E263F7">
      <w:pPr>
        <w:ind w:firstLine="720"/>
        <w:jc w:val="both"/>
      </w:pPr>
    </w:p>
    <w:p w:rsidRDefault="00E263F7" w:rsidP="00E263F7" w:rsidR="00E263F7" w:rsidRPr="00E263F7">
      <w:pPr>
        <w:pStyle w:val="Tijeloteksta"/>
        <w:ind w:firstLine="708"/>
        <w:rPr>
          <w:sz w:val="24"/>
        </w:rPr>
      </w:pPr>
      <w:r w:rsidRPr="00E263F7">
        <w:rPr>
          <w:sz w:val="24"/>
        </w:rPr>
        <w:t>Budući da osob</w:t>
      </w:r>
      <w:r w:rsidR="00CD06E7">
        <w:rPr>
          <w:sz w:val="24"/>
        </w:rPr>
        <w:t>e</w:t>
      </w:r>
      <w:r w:rsidRPr="00E263F7">
        <w:rPr>
          <w:sz w:val="24"/>
        </w:rPr>
        <w:t xml:space="preserve"> ovlašten</w:t>
      </w:r>
      <w:r w:rsidR="00CD06E7">
        <w:rPr>
          <w:sz w:val="24"/>
        </w:rPr>
        <w:t>e</w:t>
      </w:r>
      <w:r w:rsidRPr="00E263F7">
        <w:rPr>
          <w:sz w:val="24"/>
        </w:rPr>
        <w:t xml:space="preserve"> za zastupanje dužnika </w:t>
      </w:r>
      <w:r w:rsidR="00CD06E7">
        <w:rPr>
          <w:sz w:val="24"/>
        </w:rPr>
        <w:t>nisu</w:t>
      </w:r>
      <w:r w:rsidRPr="00E263F7">
        <w:rPr>
          <w:sz w:val="24"/>
        </w:rPr>
        <w:t xml:space="preserve"> podnijel</w:t>
      </w:r>
      <w:r w:rsidR="00CD06E7">
        <w:rPr>
          <w:sz w:val="24"/>
        </w:rPr>
        <w:t>e</w:t>
      </w:r>
      <w:r w:rsidRPr="00E263F7">
        <w:rPr>
          <w:sz w:val="24"/>
        </w:rPr>
        <w:t xml:space="preserve"> prijedlog za otvaranje stečajnog postupak u propisanom roku, sud je po službenoj dužnosti naložio plaćanje predujma za namirenje troškova stečajnoga postupka u iznosu od 1.000,00 kn za Fond za namirenje troškova stečajnog postupka u roku od osam dana, te u skladu s čl. 113. i čl.114. SZ-a riješio kao u izreci rješenja. </w:t>
      </w:r>
    </w:p>
    <w:p w:rsidRDefault="0083110D" w:rsidP="00E263F7" w:rsidR="0083110D" w:rsidRPr="00E263F7">
      <w:pPr>
        <w:jc w:val="both"/>
      </w:pPr>
    </w:p>
    <w:p w:rsidRDefault="00E263F7" w:rsidP="00AF5D91" w:rsidR="0083110D" w:rsidRPr="00E263F7">
      <w:pPr>
        <w:jc w:val="center"/>
      </w:pPr>
      <w:r w:rsidRPr="00E263F7">
        <w:t xml:space="preserve">U Osijeku </w:t>
      </w:r>
      <w:r w:rsidR="00CD06E7">
        <w:t>22</w:t>
      </w:r>
      <w:r w:rsidRPr="00E263F7">
        <w:t>. listopada 2018.</w:t>
      </w:r>
    </w:p>
    <w:p w:rsidRDefault="00E263F7" w:rsidP="00E263F7" w:rsidR="00E263F7" w:rsidRPr="00E263F7">
      <w:pPr>
        <w:jc w:val="both"/>
      </w:pP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  <w:t xml:space="preserve"> STEČAJNI SUDAC</w:t>
      </w:r>
    </w:p>
    <w:p w:rsidRDefault="00E263F7" w:rsidP="00E263F7" w:rsidR="00E263F7" w:rsidRPr="00E263F7">
      <w:pPr>
        <w:ind w:left="4956"/>
        <w:jc w:val="center"/>
      </w:pPr>
      <w:r w:rsidRPr="00E263F7">
        <w:t xml:space="preserve">            </w:t>
      </w:r>
      <w:r w:rsidR="0083110D">
        <w:t xml:space="preserve">  </w:t>
      </w:r>
      <w:r w:rsidRPr="00E263F7">
        <w:t>mr. sc. Boris Vuković</w:t>
      </w:r>
      <w:bookmarkStart w:name="_GoBack" w:id="0"/>
      <w:bookmarkEnd w:id="0"/>
    </w:p>
    <w:p w:rsidRDefault="00E263F7" w:rsidP="00E263F7" w:rsidR="00E263F7" w:rsidRPr="00E263F7">
      <w:r w:rsidRPr="00E263F7">
        <w:t>Zapisničar: Danijela Špeletić</w:t>
      </w:r>
    </w:p>
    <w:p w:rsidRDefault="00E263F7" w:rsidP="00E263F7" w:rsidR="00E263F7"/>
    <w:p w:rsidRDefault="00E263F7" w:rsidP="00E263F7" w:rsidR="00E263F7"/>
    <w:p w:rsidRDefault="0083110D" w:rsidP="00E263F7" w:rsidR="0083110D"/>
    <w:p w:rsidRDefault="00AF5D91" w:rsidP="00E263F7" w:rsidR="00AF5D91" w:rsidRPr="00E263F7"/>
    <w:p w:rsidRDefault="00E263F7" w:rsidP="00E263F7" w:rsidR="00E263F7" w:rsidRPr="00E263F7">
      <w:pPr>
        <w:jc w:val="both"/>
      </w:pPr>
      <w:r w:rsidRPr="00E263F7">
        <w:t xml:space="preserve">UPUTA  O PRAVNOM LIJEKU </w:t>
      </w:r>
    </w:p>
    <w:p w:rsidRDefault="00E263F7" w:rsidP="00E263F7" w:rsidR="00E263F7" w:rsidRPr="00E263F7">
      <w:pPr>
        <w:jc w:val="both"/>
      </w:pPr>
      <w:r w:rsidRPr="00E263F7">
        <w:t xml:space="preserve">Protiv ovog rješenja može nezadovoljna stranka uložiti žalbu Visokom trgovačkom sudu Republike Hrvatske u Zagrebu u roku od 8 dana pismeno u 3 primjerka putem ovoga suda. </w:t>
      </w:r>
    </w:p>
    <w:p w:rsidRDefault="00E263F7" w:rsidP="00E263F7" w:rsidR="00E263F7" w:rsidRPr="00E263F7">
      <w:pPr>
        <w:jc w:val="both"/>
      </w:pPr>
    </w:p>
    <w:p w:rsidRDefault="00E263F7" w:rsidP="00E263F7" w:rsidR="00E263F7" w:rsidRPr="00E263F7">
      <w:pPr>
        <w:jc w:val="both"/>
      </w:pPr>
    </w:p>
    <w:p w:rsidRDefault="00E263F7" w:rsidP="00E263F7" w:rsidR="00E263F7" w:rsidRPr="00E263F7">
      <w:r w:rsidRPr="00E263F7">
        <w:t>DNA:</w:t>
      </w:r>
    </w:p>
    <w:p w:rsidRDefault="00CD06E7" w:rsidP="00CD06E7" w:rsidR="00CD06E7">
      <w:pPr>
        <w:pStyle w:val="Odlomakpopisa"/>
        <w:numPr>
          <w:ilvl w:val="0"/>
          <w:numId w:val="13"/>
        </w:numPr>
        <w:jc w:val="both"/>
      </w:pPr>
      <w:r>
        <w:t xml:space="preserve">zakonski zastupnik dužnika - Jurica </w:t>
      </w:r>
      <w:proofErr w:type="spellStart"/>
      <w:r>
        <w:t>Varvodić</w:t>
      </w:r>
      <w:proofErr w:type="spellEnd"/>
      <w:r>
        <w:t xml:space="preserve">, Osijek, </w:t>
      </w:r>
      <w:proofErr w:type="spellStart"/>
      <w:r>
        <w:t>Sjenjak</w:t>
      </w:r>
      <w:proofErr w:type="spellEnd"/>
      <w:r>
        <w:t xml:space="preserve"> 113</w:t>
      </w:r>
    </w:p>
    <w:p w:rsidRDefault="00CD06E7" w:rsidP="00CD06E7" w:rsidR="00CD06E7">
      <w:pPr>
        <w:pStyle w:val="Odlomakpopisa"/>
        <w:numPr>
          <w:ilvl w:val="0"/>
          <w:numId w:val="13"/>
        </w:numPr>
        <w:jc w:val="both"/>
      </w:pPr>
      <w:r>
        <w:t xml:space="preserve">zakonski zastupnik dužnika - Dražen </w:t>
      </w:r>
      <w:proofErr w:type="spellStart"/>
      <w:r>
        <w:t>Zorn</w:t>
      </w:r>
      <w:proofErr w:type="spellEnd"/>
      <w:r>
        <w:t>, Osijek, Vijenac Ivana Meštrovića 102</w:t>
      </w:r>
    </w:p>
    <w:p w:rsidRDefault="00CD06E7" w:rsidP="00CD06E7" w:rsidR="00E263F7" w:rsidRPr="00F508AE">
      <w:pPr>
        <w:pStyle w:val="Odlomakpopisa"/>
        <w:numPr>
          <w:ilvl w:val="0"/>
          <w:numId w:val="13"/>
        </w:numPr>
        <w:jc w:val="both"/>
      </w:pPr>
      <w:r w:rsidRPr="00E263F7">
        <w:t xml:space="preserve"> </w:t>
      </w:r>
      <w:r w:rsidR="00E263F7" w:rsidRPr="00E263F7">
        <w:t xml:space="preserve">FINA - </w:t>
      </w:r>
      <w:r w:rsidR="00E263F7" w:rsidRPr="00F508AE">
        <w:rPr>
          <w:b/>
        </w:rPr>
        <w:t>nakon pravomoćnosti</w:t>
      </w:r>
    </w:p>
    <w:p w:rsidRDefault="00E263F7" w:rsidP="00E263F7" w:rsidR="00E263F7" w:rsidRPr="00E263F7">
      <w:pPr>
        <w:numPr>
          <w:ilvl w:val="0"/>
          <w:numId w:val="13"/>
        </w:numPr>
      </w:pPr>
      <w:r w:rsidRPr="00E263F7">
        <w:t>e-</w:t>
      </w:r>
      <w:proofErr w:type="spellStart"/>
      <w:r w:rsidRPr="00E263F7">
        <w:t>ogl</w:t>
      </w:r>
      <w:proofErr w:type="spellEnd"/>
      <w:r w:rsidRPr="00E263F7">
        <w:t>. pl.</w:t>
      </w:r>
    </w:p>
    <w:p w:rsidRDefault="00E263F7" w:rsidP="00E263F7" w:rsidR="00E263F7" w:rsidRPr="00E263F7">
      <w:pPr>
        <w:pStyle w:val="Odlomakpopisa"/>
        <w:numPr>
          <w:ilvl w:val="0"/>
          <w:numId w:val="13"/>
        </w:numPr>
        <w:jc w:val="both"/>
      </w:pPr>
      <w:r w:rsidRPr="00E263F7">
        <w:rPr>
          <w:color w:val="000000"/>
        </w:rPr>
        <w:t xml:space="preserve">R </w:t>
      </w:r>
      <w:r w:rsidR="00CD06E7">
        <w:rPr>
          <w:color w:val="000000"/>
        </w:rPr>
        <w:t>22</w:t>
      </w:r>
      <w:r w:rsidRPr="00E263F7">
        <w:rPr>
          <w:color w:val="000000"/>
        </w:rPr>
        <w:t xml:space="preserve">.11.2018. </w:t>
      </w:r>
    </w:p>
    <w:p w:rsidRDefault="00E263F7" w:rsidP="00E263F7" w:rsidR="00E263F7" w:rsidRPr="00E263F7">
      <w:pPr>
        <w:jc w:val="both"/>
      </w:pPr>
    </w:p>
    <w:p w:rsidRDefault="00E263F7" w:rsidP="00E263F7" w:rsidR="00E263F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>
      <w:pPr>
        <w:ind w:left="5580"/>
      </w:pPr>
    </w:p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6D3C3F" w:rsidP="005F65D7" w:rsidR="006D3C3F" w:rsidRPr="00E263F7"/>
    <w:sectPr w:rsidSect="00606835" w:rsidR="006D3C3F" w:rsidRPr="00E263F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3002" w:rsidR="00993002">
      <w:r>
        <w:separator/>
      </w:r>
    </w:p>
  </w:endnote>
  <w:endnote w:id="0" w:type="continuationSeparator">
    <w:p w:rsidRDefault="00993002" w:rsidR="009930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3002" w:rsidR="00993002">
      <w:r>
        <w:separator/>
      </w:r>
    </w:p>
  </w:footnote>
  <w:footnote w:id="0" w:type="continuationSeparator">
    <w:p w:rsidRDefault="00993002" w:rsidR="009930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27B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F35EA" w:rsidR="005F35EA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5F35EA">
      <w:t>7 St-273/18-13</w:t>
    </w:r>
  </w:p>
  <w:p w:rsidRDefault="001731BA" w:rsidP="009273AE" w:rsidR="009273AE">
    <w:pPr>
      <w:jc w:val="right"/>
    </w:pPr>
    <w:r>
      <w:tab/>
    </w:r>
    <w:r>
      <w:tab/>
    </w:r>
    <w:r w:rsidR="009273AE">
      <w:t>7 St-968/18-15</w:t>
    </w:r>
  </w:p>
  <w:p w:rsidRDefault="00E558B7" w:rsidP="00E558B7" w:rsidR="00E558B7">
    <w:pPr>
      <w:jc w:val="right"/>
    </w:pPr>
  </w:p>
  <w:p w:rsidRDefault="00FF7ADD" w:rsidP="00E558B7" w:rsidR="00FF7AD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9273AE" w:rsidR="009273AE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9273AE">
      <w:t>7 St-968/18-15</w:t>
    </w:r>
  </w:p>
  <w:p w:rsidRDefault="00BF3E59" w:rsidP="009273AE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D3135E4"/>
    <w:multiLevelType w:val="hybridMultilevel"/>
    <w:tmpl w:val="35902396"/>
    <w:lvl w:tplc="D09CA1DE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2"/>
  </w:num>
  <w:num w:numId="11">
    <w:abstractNumId w:val="5"/>
  </w:num>
  <w:num w:numId="12">
    <w:abstractNumId w:val="12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0"/>
  </w:num>
  <w:num w:numId="1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2608"/>
    <w:rsid w:val="00045B24"/>
    <w:rsid w:val="00047817"/>
    <w:rsid w:val="00047AFD"/>
    <w:rsid w:val="00052E59"/>
    <w:rsid w:val="00052F17"/>
    <w:rsid w:val="00054881"/>
    <w:rsid w:val="00054EB8"/>
    <w:rsid w:val="00055324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76A32"/>
    <w:rsid w:val="00080CCB"/>
    <w:rsid w:val="000814C8"/>
    <w:rsid w:val="00082BE6"/>
    <w:rsid w:val="0008385F"/>
    <w:rsid w:val="00083D2D"/>
    <w:rsid w:val="000842E2"/>
    <w:rsid w:val="00087F26"/>
    <w:rsid w:val="000900DB"/>
    <w:rsid w:val="00090BC8"/>
    <w:rsid w:val="00091C60"/>
    <w:rsid w:val="00092965"/>
    <w:rsid w:val="0009350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64EC"/>
    <w:rsid w:val="000B7D61"/>
    <w:rsid w:val="000C069C"/>
    <w:rsid w:val="000C1141"/>
    <w:rsid w:val="000C13BD"/>
    <w:rsid w:val="000C1412"/>
    <w:rsid w:val="000C180C"/>
    <w:rsid w:val="000C2B4D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447F"/>
    <w:rsid w:val="0010579C"/>
    <w:rsid w:val="00105A24"/>
    <w:rsid w:val="00105FEE"/>
    <w:rsid w:val="001064CA"/>
    <w:rsid w:val="00106A31"/>
    <w:rsid w:val="00110D41"/>
    <w:rsid w:val="00110DA1"/>
    <w:rsid w:val="0011341C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4813"/>
    <w:rsid w:val="001252C0"/>
    <w:rsid w:val="001256B4"/>
    <w:rsid w:val="00126AEC"/>
    <w:rsid w:val="001273AD"/>
    <w:rsid w:val="00127D94"/>
    <w:rsid w:val="00130264"/>
    <w:rsid w:val="001306D4"/>
    <w:rsid w:val="0013197A"/>
    <w:rsid w:val="001348AA"/>
    <w:rsid w:val="00134BCA"/>
    <w:rsid w:val="00136F12"/>
    <w:rsid w:val="001375A0"/>
    <w:rsid w:val="001401F7"/>
    <w:rsid w:val="001411E2"/>
    <w:rsid w:val="00141772"/>
    <w:rsid w:val="00141AF4"/>
    <w:rsid w:val="00144693"/>
    <w:rsid w:val="00144807"/>
    <w:rsid w:val="00144D3E"/>
    <w:rsid w:val="001454D1"/>
    <w:rsid w:val="00146C17"/>
    <w:rsid w:val="0015031F"/>
    <w:rsid w:val="0015042E"/>
    <w:rsid w:val="00151FB5"/>
    <w:rsid w:val="001521A5"/>
    <w:rsid w:val="0015543C"/>
    <w:rsid w:val="00155645"/>
    <w:rsid w:val="00156575"/>
    <w:rsid w:val="0015748B"/>
    <w:rsid w:val="00157951"/>
    <w:rsid w:val="00160291"/>
    <w:rsid w:val="00161440"/>
    <w:rsid w:val="001618B4"/>
    <w:rsid w:val="00162484"/>
    <w:rsid w:val="00162A33"/>
    <w:rsid w:val="00165A1B"/>
    <w:rsid w:val="00165F6E"/>
    <w:rsid w:val="00166D03"/>
    <w:rsid w:val="00171C68"/>
    <w:rsid w:val="001731BA"/>
    <w:rsid w:val="001752DE"/>
    <w:rsid w:val="00175618"/>
    <w:rsid w:val="00175A25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5C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3F4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DFC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722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4D92"/>
    <w:rsid w:val="0027573E"/>
    <w:rsid w:val="0027615D"/>
    <w:rsid w:val="00276406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C5B8E"/>
    <w:rsid w:val="002C7DFA"/>
    <w:rsid w:val="002D4076"/>
    <w:rsid w:val="002D50AA"/>
    <w:rsid w:val="002D760F"/>
    <w:rsid w:val="002D7A01"/>
    <w:rsid w:val="002E2327"/>
    <w:rsid w:val="002E32F1"/>
    <w:rsid w:val="002E4091"/>
    <w:rsid w:val="002E4945"/>
    <w:rsid w:val="002E67D0"/>
    <w:rsid w:val="002E741D"/>
    <w:rsid w:val="002F2EA0"/>
    <w:rsid w:val="002F46A9"/>
    <w:rsid w:val="002F48B0"/>
    <w:rsid w:val="002F5E72"/>
    <w:rsid w:val="002F6466"/>
    <w:rsid w:val="002F6AF5"/>
    <w:rsid w:val="0030450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86F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9D5"/>
    <w:rsid w:val="003C148C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5C04"/>
    <w:rsid w:val="003E6EE5"/>
    <w:rsid w:val="003E7017"/>
    <w:rsid w:val="003F035E"/>
    <w:rsid w:val="003F451F"/>
    <w:rsid w:val="003F46B6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17BE2"/>
    <w:rsid w:val="00421F42"/>
    <w:rsid w:val="00424164"/>
    <w:rsid w:val="0042546B"/>
    <w:rsid w:val="00426521"/>
    <w:rsid w:val="004267F3"/>
    <w:rsid w:val="00426D7B"/>
    <w:rsid w:val="00427987"/>
    <w:rsid w:val="00430A95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9D6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01C7"/>
    <w:rsid w:val="00481614"/>
    <w:rsid w:val="00485239"/>
    <w:rsid w:val="00485D8C"/>
    <w:rsid w:val="00486204"/>
    <w:rsid w:val="00486C17"/>
    <w:rsid w:val="0048705B"/>
    <w:rsid w:val="00490410"/>
    <w:rsid w:val="00491D6E"/>
    <w:rsid w:val="004953E3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65E"/>
    <w:rsid w:val="004B2A88"/>
    <w:rsid w:val="004B2DA8"/>
    <w:rsid w:val="004B3EE8"/>
    <w:rsid w:val="004B58B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0D76"/>
    <w:rsid w:val="004F2AA7"/>
    <w:rsid w:val="004F3C29"/>
    <w:rsid w:val="004F422A"/>
    <w:rsid w:val="004F5315"/>
    <w:rsid w:val="004F5AF1"/>
    <w:rsid w:val="004F5D48"/>
    <w:rsid w:val="005013B9"/>
    <w:rsid w:val="00502B4E"/>
    <w:rsid w:val="00503088"/>
    <w:rsid w:val="00504C4B"/>
    <w:rsid w:val="0050594E"/>
    <w:rsid w:val="00507365"/>
    <w:rsid w:val="00510069"/>
    <w:rsid w:val="00510B11"/>
    <w:rsid w:val="00510D93"/>
    <w:rsid w:val="00511004"/>
    <w:rsid w:val="0051198A"/>
    <w:rsid w:val="0051296B"/>
    <w:rsid w:val="005131C9"/>
    <w:rsid w:val="0051629B"/>
    <w:rsid w:val="00522BF5"/>
    <w:rsid w:val="00525463"/>
    <w:rsid w:val="00525A1C"/>
    <w:rsid w:val="00525C9A"/>
    <w:rsid w:val="0053005B"/>
    <w:rsid w:val="00531931"/>
    <w:rsid w:val="00532716"/>
    <w:rsid w:val="00533DEF"/>
    <w:rsid w:val="00533E3B"/>
    <w:rsid w:val="00535D80"/>
    <w:rsid w:val="005402F5"/>
    <w:rsid w:val="005408B2"/>
    <w:rsid w:val="00540B8E"/>
    <w:rsid w:val="00540DB9"/>
    <w:rsid w:val="00543E14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0497"/>
    <w:rsid w:val="00580590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1BE"/>
    <w:rsid w:val="00596F24"/>
    <w:rsid w:val="0059791F"/>
    <w:rsid w:val="005A06F2"/>
    <w:rsid w:val="005A2403"/>
    <w:rsid w:val="005A27F5"/>
    <w:rsid w:val="005A3AAF"/>
    <w:rsid w:val="005A4C95"/>
    <w:rsid w:val="005A642B"/>
    <w:rsid w:val="005B23AE"/>
    <w:rsid w:val="005B23DD"/>
    <w:rsid w:val="005B3EE0"/>
    <w:rsid w:val="005B76ED"/>
    <w:rsid w:val="005B772D"/>
    <w:rsid w:val="005B7DF0"/>
    <w:rsid w:val="005C141D"/>
    <w:rsid w:val="005C18D4"/>
    <w:rsid w:val="005C1EE8"/>
    <w:rsid w:val="005C2435"/>
    <w:rsid w:val="005C38EC"/>
    <w:rsid w:val="005C3ABC"/>
    <w:rsid w:val="005C4CE3"/>
    <w:rsid w:val="005C6211"/>
    <w:rsid w:val="005C7107"/>
    <w:rsid w:val="005C7600"/>
    <w:rsid w:val="005D0A65"/>
    <w:rsid w:val="005D0FC9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35EA"/>
    <w:rsid w:val="005F54CD"/>
    <w:rsid w:val="005F5861"/>
    <w:rsid w:val="005F65D7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092E"/>
    <w:rsid w:val="006123E0"/>
    <w:rsid w:val="0061303A"/>
    <w:rsid w:val="00613276"/>
    <w:rsid w:val="00615E36"/>
    <w:rsid w:val="006170FB"/>
    <w:rsid w:val="006171AB"/>
    <w:rsid w:val="006179E2"/>
    <w:rsid w:val="00617D57"/>
    <w:rsid w:val="006200E2"/>
    <w:rsid w:val="006205E0"/>
    <w:rsid w:val="006212FE"/>
    <w:rsid w:val="00621C81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2C9"/>
    <w:rsid w:val="006435B6"/>
    <w:rsid w:val="00644965"/>
    <w:rsid w:val="00644E71"/>
    <w:rsid w:val="006457EA"/>
    <w:rsid w:val="0064699F"/>
    <w:rsid w:val="00650497"/>
    <w:rsid w:val="006506F5"/>
    <w:rsid w:val="006528C4"/>
    <w:rsid w:val="00653649"/>
    <w:rsid w:val="0065394C"/>
    <w:rsid w:val="00654BF2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48C9"/>
    <w:rsid w:val="006C7CB1"/>
    <w:rsid w:val="006D0058"/>
    <w:rsid w:val="006D0601"/>
    <w:rsid w:val="006D3C3F"/>
    <w:rsid w:val="006D4502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C5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3237"/>
    <w:rsid w:val="007251AF"/>
    <w:rsid w:val="00726CE4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111B"/>
    <w:rsid w:val="00744FF3"/>
    <w:rsid w:val="007460A1"/>
    <w:rsid w:val="007500E9"/>
    <w:rsid w:val="007501BE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5C8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6819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12F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110D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7BC0"/>
    <w:rsid w:val="0087079C"/>
    <w:rsid w:val="00870CA7"/>
    <w:rsid w:val="00870DF7"/>
    <w:rsid w:val="008714E9"/>
    <w:rsid w:val="00872876"/>
    <w:rsid w:val="00877FF1"/>
    <w:rsid w:val="00880B04"/>
    <w:rsid w:val="00880DC7"/>
    <w:rsid w:val="0088112B"/>
    <w:rsid w:val="00881463"/>
    <w:rsid w:val="008823AB"/>
    <w:rsid w:val="00882502"/>
    <w:rsid w:val="00885A5D"/>
    <w:rsid w:val="00885AB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6F1E"/>
    <w:rsid w:val="008A7C70"/>
    <w:rsid w:val="008A7D57"/>
    <w:rsid w:val="008B01DC"/>
    <w:rsid w:val="008B0239"/>
    <w:rsid w:val="008B0805"/>
    <w:rsid w:val="008B0A60"/>
    <w:rsid w:val="008B0E3C"/>
    <w:rsid w:val="008B30C2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377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580C"/>
    <w:rsid w:val="00906415"/>
    <w:rsid w:val="009069BD"/>
    <w:rsid w:val="00906EA9"/>
    <w:rsid w:val="00912980"/>
    <w:rsid w:val="009138D6"/>
    <w:rsid w:val="00913FE0"/>
    <w:rsid w:val="00914330"/>
    <w:rsid w:val="0091448F"/>
    <w:rsid w:val="00914A7E"/>
    <w:rsid w:val="00914C8E"/>
    <w:rsid w:val="009178B4"/>
    <w:rsid w:val="00920606"/>
    <w:rsid w:val="00921C7F"/>
    <w:rsid w:val="00922FFF"/>
    <w:rsid w:val="009248CD"/>
    <w:rsid w:val="009256A6"/>
    <w:rsid w:val="009257C8"/>
    <w:rsid w:val="00925E84"/>
    <w:rsid w:val="00925F4D"/>
    <w:rsid w:val="009262A1"/>
    <w:rsid w:val="009264E8"/>
    <w:rsid w:val="00926FA2"/>
    <w:rsid w:val="009273AE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564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00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3EAA"/>
    <w:rsid w:val="009D496A"/>
    <w:rsid w:val="009D4D2B"/>
    <w:rsid w:val="009D531A"/>
    <w:rsid w:val="009E08A8"/>
    <w:rsid w:val="009E08C6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1A49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0859"/>
    <w:rsid w:val="00A410AA"/>
    <w:rsid w:val="00A41187"/>
    <w:rsid w:val="00A419B8"/>
    <w:rsid w:val="00A428D3"/>
    <w:rsid w:val="00A432CA"/>
    <w:rsid w:val="00A43B20"/>
    <w:rsid w:val="00A44E66"/>
    <w:rsid w:val="00A45338"/>
    <w:rsid w:val="00A46005"/>
    <w:rsid w:val="00A4634C"/>
    <w:rsid w:val="00A4696D"/>
    <w:rsid w:val="00A46BC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B8E"/>
    <w:rsid w:val="00A71554"/>
    <w:rsid w:val="00A72521"/>
    <w:rsid w:val="00A73C9F"/>
    <w:rsid w:val="00A74939"/>
    <w:rsid w:val="00A74984"/>
    <w:rsid w:val="00A8049E"/>
    <w:rsid w:val="00A82042"/>
    <w:rsid w:val="00A820F9"/>
    <w:rsid w:val="00A8348D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5C8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5D91"/>
    <w:rsid w:val="00AF6846"/>
    <w:rsid w:val="00AF6C13"/>
    <w:rsid w:val="00AF7CB4"/>
    <w:rsid w:val="00AF7DAE"/>
    <w:rsid w:val="00B026F7"/>
    <w:rsid w:val="00B0554D"/>
    <w:rsid w:val="00B07CEF"/>
    <w:rsid w:val="00B11E3D"/>
    <w:rsid w:val="00B127B4"/>
    <w:rsid w:val="00B131D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5E2"/>
    <w:rsid w:val="00B3765C"/>
    <w:rsid w:val="00B40C77"/>
    <w:rsid w:val="00B41602"/>
    <w:rsid w:val="00B41BAF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0D36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5EDE"/>
    <w:rsid w:val="00B67BBF"/>
    <w:rsid w:val="00B7024E"/>
    <w:rsid w:val="00B71B8B"/>
    <w:rsid w:val="00B737B4"/>
    <w:rsid w:val="00B73CC6"/>
    <w:rsid w:val="00B74D6C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02BC"/>
    <w:rsid w:val="00BB207B"/>
    <w:rsid w:val="00BB3177"/>
    <w:rsid w:val="00BB3E82"/>
    <w:rsid w:val="00BB72F3"/>
    <w:rsid w:val="00BB752B"/>
    <w:rsid w:val="00BB7CF0"/>
    <w:rsid w:val="00BB7E08"/>
    <w:rsid w:val="00BC0F06"/>
    <w:rsid w:val="00BC1F61"/>
    <w:rsid w:val="00BC3441"/>
    <w:rsid w:val="00BC77A9"/>
    <w:rsid w:val="00BC7B05"/>
    <w:rsid w:val="00BD0A07"/>
    <w:rsid w:val="00BD0B4D"/>
    <w:rsid w:val="00BD1A0A"/>
    <w:rsid w:val="00BD1AA6"/>
    <w:rsid w:val="00BD20B5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0A7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609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3BBA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54C8"/>
    <w:rsid w:val="00C56EB7"/>
    <w:rsid w:val="00C57B0F"/>
    <w:rsid w:val="00C6108C"/>
    <w:rsid w:val="00C6116A"/>
    <w:rsid w:val="00C615F4"/>
    <w:rsid w:val="00C62055"/>
    <w:rsid w:val="00C62592"/>
    <w:rsid w:val="00C640A3"/>
    <w:rsid w:val="00C6412A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327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52D5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6E7"/>
    <w:rsid w:val="00CD0B06"/>
    <w:rsid w:val="00CD1962"/>
    <w:rsid w:val="00CD2953"/>
    <w:rsid w:val="00CD2F2F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035"/>
    <w:rsid w:val="00CF5AAF"/>
    <w:rsid w:val="00CF7072"/>
    <w:rsid w:val="00D01711"/>
    <w:rsid w:val="00D0211F"/>
    <w:rsid w:val="00D037C6"/>
    <w:rsid w:val="00D0759E"/>
    <w:rsid w:val="00D11ABF"/>
    <w:rsid w:val="00D1346F"/>
    <w:rsid w:val="00D151AD"/>
    <w:rsid w:val="00D155D3"/>
    <w:rsid w:val="00D168F1"/>
    <w:rsid w:val="00D174B2"/>
    <w:rsid w:val="00D200F1"/>
    <w:rsid w:val="00D206F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690"/>
    <w:rsid w:val="00D4327D"/>
    <w:rsid w:val="00D4562F"/>
    <w:rsid w:val="00D45CFC"/>
    <w:rsid w:val="00D45F11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0BC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8E2"/>
    <w:rsid w:val="00DB1BF9"/>
    <w:rsid w:val="00DB25F9"/>
    <w:rsid w:val="00DB6077"/>
    <w:rsid w:val="00DB62A5"/>
    <w:rsid w:val="00DB77DD"/>
    <w:rsid w:val="00DC0526"/>
    <w:rsid w:val="00DC1CFF"/>
    <w:rsid w:val="00DC2A34"/>
    <w:rsid w:val="00DC2F25"/>
    <w:rsid w:val="00DC35C6"/>
    <w:rsid w:val="00DC5632"/>
    <w:rsid w:val="00DC7EA3"/>
    <w:rsid w:val="00DD1593"/>
    <w:rsid w:val="00DD31B6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DF6F9B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3F7"/>
    <w:rsid w:val="00E26E32"/>
    <w:rsid w:val="00E275EE"/>
    <w:rsid w:val="00E277EE"/>
    <w:rsid w:val="00E301C3"/>
    <w:rsid w:val="00E31315"/>
    <w:rsid w:val="00E31AA7"/>
    <w:rsid w:val="00E32BF1"/>
    <w:rsid w:val="00E334CD"/>
    <w:rsid w:val="00E33A91"/>
    <w:rsid w:val="00E35E81"/>
    <w:rsid w:val="00E365AC"/>
    <w:rsid w:val="00E418A8"/>
    <w:rsid w:val="00E433DD"/>
    <w:rsid w:val="00E45552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58B7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5D09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71C"/>
    <w:rsid w:val="00E93021"/>
    <w:rsid w:val="00E9484C"/>
    <w:rsid w:val="00E94F14"/>
    <w:rsid w:val="00E95587"/>
    <w:rsid w:val="00E9704E"/>
    <w:rsid w:val="00EA29D7"/>
    <w:rsid w:val="00EA599C"/>
    <w:rsid w:val="00EA7484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4F92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9CE"/>
    <w:rsid w:val="00EC3278"/>
    <w:rsid w:val="00EC5F86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4D6"/>
    <w:rsid w:val="00EE4542"/>
    <w:rsid w:val="00EE52ED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0A67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6D4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881"/>
    <w:rsid w:val="00F47C5B"/>
    <w:rsid w:val="00F508AE"/>
    <w:rsid w:val="00F53AEE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42F0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4D30"/>
    <w:rsid w:val="00FC5916"/>
    <w:rsid w:val="00FD2AE9"/>
    <w:rsid w:val="00FD3127"/>
    <w:rsid w:val="00FD5D78"/>
    <w:rsid w:val="00FD67E4"/>
    <w:rsid w:val="00FE09AC"/>
    <w:rsid w:val="00FE153C"/>
    <w:rsid w:val="00FE18BC"/>
    <w:rsid w:val="00FE363A"/>
    <w:rsid w:val="00FE3DAD"/>
    <w:rsid w:val="00FE62B2"/>
    <w:rsid w:val="00FE7488"/>
    <w:rsid w:val="00FF03FB"/>
    <w:rsid w:val="00FF213F"/>
    <w:rsid w:val="00FF2215"/>
    <w:rsid w:val="00FF25F8"/>
    <w:rsid w:val="00FF31D4"/>
    <w:rsid w:val="00FF60F9"/>
    <w:rsid w:val="00FF615E"/>
    <w:rsid w:val="00FF65E6"/>
    <w:rsid w:val="00FF73E0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73A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9E08C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73A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0"/>
      <w:iCs w:val="0"/>
    </w:rPr>
  </w:style>
  <w:style w:customStyle="1" w:styleId="st1" w:type="character">
    <w:name w:val="st1"/>
    <w:basedOn w:val="Zadanifontodlomka"/>
    <w:rsid w:val="009E08C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89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7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43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8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35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65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2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43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999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357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480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648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404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430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987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32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128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10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040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763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78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57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532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202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537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41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216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0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438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927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4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34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357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36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978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97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091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12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05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22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87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181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5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034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57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362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82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829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18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5659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76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00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73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808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849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555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91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212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425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910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65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561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57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93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14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001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11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26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663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968</izvorni_sadrzaj>
    <derivirana_varijabla naziv="DomainObject.Predmet.Broj_1">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2018.</izvorni_sadrzaj>
    <derivirana_varijabla naziv="DomainObject.Predmet.DatumOsnivanja_1">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St-968/2018</izvorni_sadrzaj>
    <derivirana_varijabla naziv="DomainObject.Predmet.OznakaBroj_1">St-968/2018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TAU d.o.o. za graditeljstvo i usluge</izvorni_sadrzaj>
    <derivirana_varijabla naziv="DomainObject.Predmet.ProtustrankaFormated_1">  TAU d.o.o. za graditeljstvo i usluge</derivirana_varijabla>
  </DomainObject.Predmet.ProtustrankaFormated>
  <DomainObject.Predmet.ProtustrankaFormatedOIB>
    <izvorni_sadrzaj>  TAU d.o.o. za graditeljstvo i usluge, OIB 23085568871</izvorni_sadrzaj>
    <derivirana_varijabla naziv="DomainObject.Predmet.ProtustrankaFormatedOIB_1">  TAU d.o.o. za graditeljstvo i usluge, OIB 23085568871</derivirana_varijabla>
  </DomainObject.Predmet.ProtustrankaFormatedOIB>
  <DomainObject.Predmet.ProtustrankaFormatedWithAdress>
    <izvorni_sadrzaj> TAU d.o.o. za graditeljstvo i usluge, Sjenjak 113, 31000 Osijek</izvorni_sadrzaj>
    <derivirana_varijabla naziv="DomainObject.Predmet.ProtustrankaFormatedWithAdress_1"> TAU d.o.o. za graditeljstvo i usluge, Sjenjak 113, 31000 Osijek</derivirana_varijabla>
  </DomainObject.Predmet.ProtustrankaFormatedWithAdress>
  <DomainObject.Predmet.ProtustrankaFormatedWithAdressOIB>
    <izvorni_sadrzaj> TAU d.o.o. za graditeljstvo i usluge, OIB 23085568871, Sjenjak 113, 31000 Osijek</izvorni_sadrzaj>
    <derivirana_varijabla naziv="DomainObject.Predmet.ProtustrankaFormatedWithAdressOIB_1"> TAU d.o.o. za graditeljstvo i usluge, OIB 23085568871, Sjenjak 113, 31000 Osijek</derivirana_varijabla>
  </DomainObject.Predmet.ProtustrankaFormatedWithAdressOIB>
  <DomainObject.Predmet.ProtustrankaWithAdress>
    <izvorni_sadrzaj>TAU d.o.o. za graditeljstvo i usluge Sjenjak 113, 31000 Osijek</izvorni_sadrzaj>
    <derivirana_varijabla naziv="DomainObject.Predmet.ProtustrankaWithAdress_1">TAU d.o.o. za graditeljstvo i usluge Sjenjak 113, 31000 Osijek</derivirana_varijabla>
  </DomainObject.Predmet.ProtustrankaWithAdress>
  <DomainObject.Predmet.ProtustrankaWithAdressOIB>
    <izvorni_sadrzaj>TAU d.o.o. za graditeljstvo i usluge, OIB 23085568871, Sjenjak 113, 31000 Osijek</izvorni_sadrzaj>
    <derivirana_varijabla naziv="DomainObject.Predmet.ProtustrankaWithAdressOIB_1">TAU d.o.o. za graditeljstvo i usluge, OIB 23085568871, Sjenjak 113, 31000 Osijek</derivirana_varijabla>
  </DomainObject.Predmet.ProtustrankaWithAdressOIB>
  <DomainObject.Predmet.ProtustrankaNazivFormated>
    <izvorni_sadrzaj>TAU d.o.o. za graditeljstvo i usluge</izvorni_sadrzaj>
    <derivirana_varijabla naziv="DomainObject.Predmet.ProtustrankaNazivFormated_1">TAU d.o.o. za graditeljstvo i usluge</derivirana_varijabla>
  </DomainObject.Predmet.ProtustrankaNazivFormated>
  <DomainObject.Predmet.ProtustrankaNazivFormatedOIB>
    <izvorni_sadrzaj>TAU d.o.o. za graditeljstvo i usluge, OIB 23085568871</izvorni_sadrzaj>
    <derivirana_varijabla naziv="DomainObject.Predmet.ProtustrankaNazivFormatedOIB_1">TAU d.o.o. za graditeljstvo i usluge, OIB 23085568871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TAU d.o.o. za graditeljstvo i usluge</item>
    </izvorni_sadrzaj>
    <derivirana_varijabla naziv="DomainObject.Predmet.ProtuStrankaListFormated_1">
      <item>TAU d.o.o. za graditeljstvo i usluge</item>
    </derivirana_varijabla>
  </DomainObject.Predmet.ProtuStrankaListFormated>
  <DomainObject.Predmet.ProtuStrankaListFormatedOIB>
    <izvorni_sadrzaj>
      <item>TAU d.o.o. za graditeljstvo i usluge, OIB 23085568871</item>
    </izvorni_sadrzaj>
    <derivirana_varijabla naziv="DomainObject.Predmet.ProtuStrankaListFormatedOIB_1">
      <item>TAU d.o.o. za graditeljstvo i usluge, OIB 23085568871</item>
    </derivirana_varijabla>
  </DomainObject.Predmet.ProtuStrankaListFormatedOIB>
  <DomainObject.Predmet.ProtuStrankaListFormatedWithAdress>
    <izvorni_sadrzaj>
      <item>TAU d.o.o. za graditeljstvo i usluge, Sjenjak 113, 31000 Osijek</item>
    </izvorni_sadrzaj>
    <derivirana_varijabla naziv="DomainObject.Predmet.ProtuStrankaListFormatedWithAdress_1">
      <item>TAU d.o.o. za graditeljstvo i usluge, Sjenjak 113, 31000 Osijek</item>
    </derivirana_varijabla>
  </DomainObject.Predmet.ProtuStrankaListFormatedWithAdress>
  <DomainObject.Predmet.ProtuStrankaListFormatedWithAdressOIB>
    <izvorni_sadrzaj>
      <item>TAU d.o.o. za graditeljstvo i usluge, OIB 23085568871, Sjenjak 113, 31000 Osijek</item>
    </izvorni_sadrzaj>
    <derivirana_varijabla naziv="DomainObject.Predmet.ProtuStrankaListFormatedWithAdressOIB_1">
      <item>TAU d.o.o. za graditeljstvo i usluge, OIB 23085568871, Sjenjak 113, 31000 Osijek</item>
    </derivirana_varijabla>
  </DomainObject.Predmet.ProtuStrankaListFormatedWithAdressOIB>
  <DomainObject.Predmet.ProtuStrankaListNazivFormated>
    <izvorni_sadrzaj>
      <item>TAU d.o.o. za graditeljstvo i usluge</item>
    </izvorni_sadrzaj>
    <derivirana_varijabla naziv="DomainObject.Predmet.ProtuStrankaListNazivFormated_1">
      <item>TAU d.o.o. za graditeljstvo i usluge</item>
    </derivirana_varijabla>
  </DomainObject.Predmet.ProtuStrankaListNazivFormated>
  <DomainObject.Predmet.ProtuStrankaListNazivFormatedOIB>
    <izvorni_sadrzaj>
      <item>TAU d.o.o. za graditeljstvo i usluge, OIB 23085568871</item>
    </izvorni_sadrzaj>
    <derivirana_varijabla naziv="DomainObject.Predmet.ProtuStrankaListNazivFormatedOIB_1">
      <item>TAU d.o.o. za graditeljstvo i usluge, OIB 23085568871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TAU d.o.o. za graditeljstvo i usluge</izvorni_sadrzaj>
    <derivirana_varijabla naziv="DomainObject.Predmet.ProtustrankaIDrugi_1">TAU d.o.o. za graditeljstvo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TAU d.o.o. za graditeljstvo i usluge, OIB 23085568871, Sjenjak 113, 31000 Osijek</izvorni_sadrzaj>
    <derivirana_varijabla naziv="DomainObject.Predmet.ProtustrankaIDrugiAdressOIB_1">TAU d.o.o. za graditeljstvo i usluge, OIB 23085568871, Sjenjak 113,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TAU d.o.o. za graditeljstvo i usluge</item>
      <item>RH MF POREZNA UPRAVA</item>
    </izvorni_sadrzaj>
    <derivirana_varijabla naziv="DomainObject.Predmet.SudioniciListNaziv_1">
      <item>TAU d.o.o. za graditeljstvo i usluge</item>
      <item>RH MF POREZNA UPRAVA</item>
    </derivirana_varijabla>
  </DomainObject.Predmet.SudioniciListNaziv>
  <DomainObject.Predmet.SudioniciListAdressOIB>
    <izvorni_sadrzaj>
      <item>TAU d.o.o. za graditeljstvo i usluge, OIB 23085568871, Sjenjak 113,31000 Osijek</item>
      <item>RH MF POREZNA UPRAVA, OIB 18683136487</item>
    </izvorni_sadrzaj>
    <derivirana_varijabla naziv="DomainObject.Predmet.SudioniciListAdressOIB_1">
      <item>TAU d.o.o. za graditeljstvo i usluge, OIB 23085568871, Sjenjak 113,31000 Osijek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23085568871</item>
      <item>, OIB 18683136487</item>
    </izvorni_sadrzaj>
    <derivirana_varijabla naziv="DomainObject.Predmet.SudioniciListNazivOIB_1">
      <item>, OIB 23085568871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St-968/2018-13</izvorni_sadrzaj>
    <derivirana_varijabla naziv="DomainObject.PredzadnjaOdlukaIzPredmeta.Oznaka_1">St-968/2018-13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F18434-DADF-408A-9EB0-0B14082CF7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1013</properties:Words>
  <properties:Characters>5613</properties:Characters>
  <properties:Lines>144</properties:Lines>
  <properties:Paragraphs>35</properties:Paragraphs>
  <properties:TotalTime>617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2018-10-23T12:12:00Z</cp:lastPrinted>
  <dcterms:modified xmlns:xsi="http://www.w3.org/2001/XMLSchema-instance" xsi:type="dcterms:W3CDTF">2018-10-23T12:12:00Z</dcterms:modified>
  <cp:revision>531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(968-18 RJ (-15) OVRŠNA ISPRAVA 1000 kn.docx)</vt:lpwstr>
  </prop:property>
  <prop:property name="BrojStranica" pid="5" fmtid="{D5CDD505-2E9C-101B-9397-08002B2CF9AE}">
    <vt:i4>4</vt:i4>
  </prop:property>
</prop:Properties>
</file>