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04a1" w14:paraId="93004a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F622A">
        <w:t>70</w:t>
      </w:r>
      <w:r w:rsidR="005112E5">
        <w:t>/</w:t>
      </w:r>
      <w:r w:rsidR="00FF622A">
        <w:t>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622A">
        <w:t>4</w:t>
      </w:r>
      <w:r w:rsidR="005112E5">
        <w:t xml:space="preserve">. </w:t>
      </w:r>
      <w:r w:rsidR="00FF622A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proofErr w:type="spellStart"/>
      <w:r w:rsidR="00B63D61">
        <w:t>Kruhak</w:t>
      </w:r>
      <w:proofErr w:type="spellEnd"/>
      <w:r w:rsidR="00B63D61">
        <w:t xml:space="preserve"> car j.d.o.o. za promet i usluge, Zagreb, Jure Kaštelana 17/A, OIB: 89084515143, MBS: 081055420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63D61">
        <w:t>40</w:t>
      </w:r>
      <w:r w:rsidR="005112E5">
        <w:t>.</w:t>
      </w:r>
      <w:r w:rsidR="00B63D61">
        <w:t>119</w:t>
      </w:r>
      <w:r w:rsidR="005112E5">
        <w:t>,</w:t>
      </w:r>
      <w:r w:rsidR="00B63D61">
        <w:t>28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622A">
        <w:t>4</w:t>
      </w:r>
      <w:r w:rsidR="005112E5">
        <w:t xml:space="preserve">. </w:t>
      </w:r>
      <w:r w:rsidR="00FF622A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B63D61">
      <w:t>70</w:t>
    </w:r>
    <w:r w:rsidR="005112E5">
      <w:t>/</w:t>
    </w:r>
    <w:r w:rsidR="00BC6476">
      <w:t>201</w:t>
    </w:r>
    <w:r w:rsidR="004F4273">
      <w:t>9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63C63"/>
    <w:rsid w:val="00483EEB"/>
    <w:rsid w:val="00496578"/>
    <w:rsid w:val="004B337A"/>
    <w:rsid w:val="004F3962"/>
    <w:rsid w:val="004F4273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1807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74684"/>
    <w:rsid w:val="009F3FBC"/>
    <w:rsid w:val="00A71431"/>
    <w:rsid w:val="00AC4528"/>
    <w:rsid w:val="00AD027A"/>
    <w:rsid w:val="00B53A01"/>
    <w:rsid w:val="00B63D61"/>
    <w:rsid w:val="00B77D67"/>
    <w:rsid w:val="00B82F18"/>
    <w:rsid w:val="00BC6476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1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1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St-70/2019-5</izvorni_sadrzaj>
    <derivirana_varijabla naziv="DomainObject.Oznaka_1">St-70/2019-5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Kruhak car j.d.o.o. za promet i usluge</izvorni_sadrzaj>
    <derivirana_varijabla naziv="DomainObject.Predmet.ProtustrankaFormated_1">  Kruhak car j.d.o.o. za promet i usluge</derivirana_varijabla>
  </DomainObject.Predmet.ProtustrankaFormated>
  <DomainObject.Predmet.ProtustrankaFormatedOIB>
    <izvorni_sadrzaj>  Kruhak car j.d.o.o. za promet i usluge, OIB 89084515143</izvorni_sadrzaj>
    <derivirana_varijabla naziv="DomainObject.Predmet.ProtustrankaFormatedOIB_1">  Kruhak car j.d.o.o. za promet i usluge, OIB 89084515143</derivirana_varijabla>
  </DomainObject.Predmet.ProtustrankaFormatedOIB>
  <DomainObject.Predmet.ProtustrankaFormatedWithAdress>
    <izvorni_sadrzaj> Kruhak car j.d.o.o. za promet i usluge, Jure Kaštelana 17/A, 10000 Zagreb</izvorni_sadrzaj>
    <derivirana_varijabla naziv="DomainObject.Predmet.ProtustrankaFormatedWithAdress_1"> Kruhak car j.d.o.o. za promet i usluge, Jure Kaštelana 17/A, 10000 Zagreb</derivirana_varijabla>
  </DomainObject.Predmet.ProtustrankaFormatedWithAdress>
  <DomainObject.Predmet.ProtustrankaFormatedWithAdressOIB>
    <izvorni_sadrzaj> Kruhak car j.d.o.o. za promet i usluge, OIB 89084515143, Jure Kaštelana 17/A, 10000 Zagreb</izvorni_sadrzaj>
    <derivirana_varijabla naziv="DomainObject.Predmet.ProtustrankaFormatedWithAdressOIB_1"> Kruhak car j.d.o.o. za promet i usluge, OIB 89084515143, Jure Kaštelana 17/A, 10000 Zagreb</derivirana_varijabla>
  </DomainObject.Predmet.ProtustrankaFormatedWithAdressOIB>
  <DomainObject.Predmet.ProtustrankaWithAdress>
    <izvorni_sadrzaj>Kruhak car j.d.o.o. za promet i usluge Jure Kaštelana 17/A, 10000 Zagreb</izvorni_sadrzaj>
    <derivirana_varijabla naziv="DomainObject.Predmet.ProtustrankaWithAdress_1">Kruhak car j.d.o.o. za promet i usluge Jure Kaštelana 17/A, 10000 Zagreb</derivirana_varijabla>
  </DomainObject.Predmet.ProtustrankaWithAdress>
  <DomainObject.Predmet.ProtustrankaWithAdressOIB>
    <izvorni_sadrzaj>Kruhak car j.d.o.o. za promet i usluge, OIB 89084515143, Jure Kaštelana 17/A, 10000 Zagreb</izvorni_sadrzaj>
    <derivirana_varijabla naziv="DomainObject.Predmet.ProtustrankaWithAdressOIB_1">Kruhak car j.d.o.o. za promet i usluge, OIB 89084515143, Jure Kaštelana 17/A, 10000 Zagreb</derivirana_varijabla>
  </DomainObject.Predmet.ProtustrankaWithAdressOIB>
  <DomainObject.Predmet.ProtustrankaNazivFormated>
    <izvorni_sadrzaj>Kruhak car j.d.o.o. za promet i usluge</izvorni_sadrzaj>
    <derivirana_varijabla naziv="DomainObject.Predmet.ProtustrankaNazivFormated_1">Kruhak car j.d.o.o. za promet i usluge</derivirana_varijabla>
  </DomainObject.Predmet.ProtustrankaNazivFormated>
  <DomainObject.Predmet.ProtustrankaNazivFormatedOIB>
    <izvorni_sadrzaj>Kruhak car j.d.o.o. za promet i usluge, OIB 89084515143</izvorni_sadrzaj>
    <derivirana_varijabla naziv="DomainObject.Predmet.ProtustrankaNazivFormatedOIB_1">Kruhak car j.d.o.o. za promet i usluge, OIB 89084515143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Kruhak car j.d.o.o. za promet i usluge</item>
    </izvorni_sadrzaj>
    <derivirana_varijabla naziv="DomainObject.Predmet.ProtuStrankaListFormated_1">
      <item>Kruhak car j.d.o.o. za promet i usluge</item>
    </derivirana_varijabla>
  </DomainObject.Predmet.ProtuStrankaListFormated>
  <DomainObject.Predmet.ProtuStrankaListFormatedOIB>
    <izvorni_sadrzaj>
      <item>Kruhak car j.d.o.o. za promet i usluge, OIB 89084515143</item>
    </izvorni_sadrzaj>
    <derivirana_varijabla naziv="DomainObject.Predmet.ProtuStrankaListFormatedOIB_1">
      <item>Kruhak car j.d.o.o. za promet i usluge, OIB 89084515143</item>
    </derivirana_varijabla>
  </DomainObject.Predmet.ProtuStrankaListFormatedOIB>
  <DomainObject.Predmet.ProtuStrankaListFormatedWithAdress>
    <izvorni_sadrzaj>
      <item>Kruhak car j.d.o.o. za promet i usluge, Jure Kaštelana 17/A, 10000 Zagreb</item>
    </izvorni_sadrzaj>
    <derivirana_varijabla naziv="DomainObject.Predmet.ProtuStrankaListFormatedWithAdress_1">
      <item>Kruhak car j.d.o.o. za promet i usluge, Jure Kaštelana 17/A, 10000 Zagreb</item>
    </derivirana_varijabla>
  </DomainObject.Predmet.ProtuStrankaListFormatedWithAdress>
  <DomainObject.Predmet.ProtuStrankaListFormatedWithAdressOIB>
    <izvorni_sadrzaj>
      <item>Kruhak car j.d.o.o. za promet i usluge, OIB 89084515143, Jure Kaštelana 17/A, 10000 Zagreb</item>
    </izvorni_sadrzaj>
    <derivirana_varijabla naziv="DomainObject.Predmet.ProtuStrankaListFormatedWithAdressOIB_1">
      <item>Kruhak car j.d.o.o. za promet i usluge, OIB 89084515143, Jure Kaštelana 17/A, 10000 Zagreb</item>
    </derivirana_varijabla>
  </DomainObject.Predmet.ProtuStrankaListFormatedWithAdressOIB>
  <DomainObject.Predmet.ProtuStrankaListNazivFormated>
    <izvorni_sadrzaj>
      <item>Kruhak car j.d.o.o. za promet i usluge</item>
    </izvorni_sadrzaj>
    <derivirana_varijabla naziv="DomainObject.Predmet.ProtuStrankaListNazivFormated_1">
      <item>Kruhak car j.d.o.o. za promet i usluge</item>
    </derivirana_varijabla>
  </DomainObject.Predmet.ProtuStrankaListNazivFormated>
  <DomainObject.Predmet.ProtuStrankaListNazivFormatedOIB>
    <izvorni_sadrzaj>
      <item>Kruhak car j.d.o.o. za promet i usluge, OIB 89084515143</item>
    </izvorni_sadrzaj>
    <derivirana_varijabla naziv="DomainObject.Predmet.ProtuStrankaListNazivFormatedOIB_1">
      <item>Kruhak car j.d.o.o. za promet i usluge, OIB 89084515143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St-70/2019-5</izvorni_sadrzaj>
    <derivirana_varijabla naziv="DomainObject.PoslovniBrojDokumenta_1">St-70/2019-5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Kruhak car j.d.o.o. za promet i usluge</izvorni_sadrzaj>
    <derivirana_varijabla naziv="DomainObject.Predmet.ProtustrankaIDrugi_1">Kruhak car j.d.o.o. za promet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Kruhak car j.d.o.o. za promet i usluge, OIB 89084515143, Jure Kaštelana 17/A, 10000 Zagreb</izvorni_sadrzaj>
    <derivirana_varijabla naziv="DomainObject.Predmet.ProtustrankaIDrugiAdressOIB_1">Kruhak car j.d.o.o. za promet i usluge, OIB 89084515143,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Kruhak car j.d.o.o. za promet i usluge</item>
    </izvorni_sadrzaj>
    <derivirana_varijabla naziv="DomainObject.Predmet.SudioniciListNaziv_1">
      <item>FINA Regionalni centar Zagreb</item>
      <item>Kruhak car j.d.o.o. za promet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Kruhak car j.d.o.o. za promet i usluge, OIB 89084515143, Jure Kaštelana 17/A,10000 Zagreb</item>
    </izvorni_sadrzaj>
    <derivirana_varijabla naziv="DomainObject.Predmet.SudioniciListAdressOIB_1">
      <item>FINA Regionalni centar Zagreb, OIB 85821130368, Trg svibanjskih žrtava 1995. 1,10000 Zagreb</item>
      <item>Kruhak car j.d.o.o. za promet i usluge, OIB 89084515143, Jure Kaštelana 17/A,10000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89084515143</item>
    </izvorni_sadrzaj>
    <derivirana_varijabla naziv="DomainObject.Predmet.SudioniciListNazivOIB_1">
      <item>, OIB 85821130368</item>
      <item>, OIB 89084515143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St-70/2019-3</izvorni_sadrzaj>
    <derivirana_varijabla naziv="DomainObject.PredzadnjaOdlukaIzPredmeta.Oznaka_1">St-70/2019-3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1422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2019-03-16T08:56:00Z</dcterms:created>
  <dc:creator>ilukac</dc:creator>
  <cp:lastModifiedBy>Lucija Radulović</cp:lastModifiedBy>
  <cp:lastPrinted>2019-04-04T05:56:00Z</cp:lastPrinted>
  <dcterms:modified xmlns:xsi="http://www.w3.org/2001/XMLSchema-instance" xsi:type="dcterms:W3CDTF">2019-04-04T05:56:00Z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St-70/2019-5 / Odluka - Oglas (St__70_2019_skraćeni_oglas.docx)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