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48aa" w14:paraId="d6548aa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3373">
        <w:rPr>
          <w:rFonts w:hAnsi="Times New Roman" w:ascii="Times New Roman"/>
        </w:rPr>
        <w:t>12</w:t>
      </w:r>
      <w:r w:rsidR="00F54B6C" w:rsidRPr="00762F0D">
        <w:rPr>
          <w:rFonts w:hAnsi="Times New Roman" w:ascii="Times New Roman"/>
        </w:rPr>
        <w:t xml:space="preserve">. </w:t>
      </w:r>
      <w:r w:rsidR="00183373">
        <w:rPr>
          <w:rFonts w:hAnsi="Times New Roman" w:ascii="Times New Roman"/>
        </w:rPr>
        <w:t>srpnja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2C2EC1" w:rsidP="00070A05" w:rsidR="002C2EC1">
      <w:pPr>
        <w:jc w:val="center"/>
        <w:rPr>
          <w:rFonts w:hAnsi="Times New Roman" w:ascii="Times New Roman"/>
          <w:b/>
        </w:rPr>
      </w:pPr>
      <w:r w:rsidRPr="002C2EC1">
        <w:rPr>
          <w:rFonts w:hAnsi="Times New Roman" w:ascii="Times New Roman"/>
          <w:b/>
        </w:rPr>
        <w:t>AMBRELA d.o.o. ROVINJ, Rovinj, M. Benussi 6, OIB: 49115743850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066AB8" w:rsidR="00FD0178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B9691A">
        <w:rPr>
          <w:rFonts w:hAnsi="Times New Roman" w:ascii="Times New Roman"/>
        </w:rPr>
        <w:t>09:</w:t>
      </w:r>
      <w:r w:rsidR="003A0832">
        <w:rPr>
          <w:rFonts w:hAnsi="Times New Roman" w:ascii="Times New Roman"/>
        </w:rPr>
        <w:t>15</w:t>
      </w:r>
      <w:r w:rsidR="00F54B6C" w:rsidRPr="00576B3E">
        <w:rPr>
          <w:rFonts w:hAnsi="Times New Roman" w:ascii="Times New Roman"/>
        </w:rPr>
        <w:t xml:space="preserve"> </w:t>
      </w:r>
      <w:r w:rsidR="00066AB8">
        <w:rPr>
          <w:rFonts w:hAnsi="Times New Roman" w:ascii="Times New Roman"/>
        </w:rPr>
        <w:t xml:space="preserve">sati. 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066AB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473A47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 xml:space="preserve">. </w:t>
      </w:r>
      <w:r w:rsidR="00B9691A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473A47">
        <w:rPr>
          <w:rFonts w:hAnsi="Times New Roman" w:ascii="Times New Roman"/>
        </w:rPr>
        <w:t>14</w:t>
      </w:r>
      <w:r w:rsidR="00201399">
        <w:rPr>
          <w:rFonts w:hAnsi="Times New Roman" w:ascii="Times New Roman"/>
        </w:rPr>
        <w:t xml:space="preserve">. </w:t>
      </w:r>
      <w:r w:rsidR="00DD1552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B9691A">
        <w:rPr>
          <w:rFonts w:hAnsi="Times New Roman" w:ascii="Times New Roman"/>
        </w:rPr>
        <w:t>1</w:t>
      </w:r>
      <w:r w:rsidR="00473A47">
        <w:rPr>
          <w:rFonts w:hAnsi="Times New Roman" w:ascii="Times New Roman"/>
        </w:rPr>
        <w:t>5</w:t>
      </w:r>
      <w:r w:rsidR="00201399">
        <w:rPr>
          <w:rFonts w:hAnsi="Times New Roman" w:ascii="Times New Roman"/>
        </w:rPr>
        <w:t xml:space="preserve">. </w:t>
      </w:r>
      <w:r w:rsidR="00473A47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924A2B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066AB8" w:rsidP="00753A24" w:rsidR="00C22467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Ovaj zapisnik objavit će se na e-oglasnoj ploči suda.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066AB8">
        <w:rPr>
          <w:rFonts w:hAnsi="Times New Roman" w:ascii="Times New Roman"/>
        </w:rPr>
        <w:t>09:20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175DF2" w:rsidP="00175DF2" w:rsidR="00FD5C9D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</w:t>
      </w:r>
      <w:r w:rsidR="00FD5C9D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14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2EC1" w:rsidP="002C2EC1" w:rsidR="002C2EC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798/2016-10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C2EC1">
      <w:rPr>
        <w:sz w:val="22"/>
        <w:szCs w:val="22"/>
      </w:rPr>
      <w:t>798/2016-10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66AB8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3373"/>
    <w:rsid w:val="00185666"/>
    <w:rsid w:val="001A2D7B"/>
    <w:rsid w:val="001B5B91"/>
    <w:rsid w:val="001F1F03"/>
    <w:rsid w:val="00201399"/>
    <w:rsid w:val="0020382B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2C2EC1"/>
    <w:rsid w:val="003079B6"/>
    <w:rsid w:val="003313E8"/>
    <w:rsid w:val="00382C76"/>
    <w:rsid w:val="00395085"/>
    <w:rsid w:val="003A0832"/>
    <w:rsid w:val="003E1083"/>
    <w:rsid w:val="003E49B3"/>
    <w:rsid w:val="0046778E"/>
    <w:rsid w:val="00471E38"/>
    <w:rsid w:val="00473A47"/>
    <w:rsid w:val="0049036B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7B3EC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E0016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9691A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D1552"/>
    <w:rsid w:val="00DF0331"/>
    <w:rsid w:val="00E3781E"/>
    <w:rsid w:val="00E51C1E"/>
    <w:rsid w:val="00F014F6"/>
    <w:rsid w:val="00F54B6C"/>
    <w:rsid w:val="00F7305D"/>
    <w:rsid w:val="00FB6C30"/>
    <w:rsid w:val="00FD0178"/>
    <w:rsid w:val="00FD5C9D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0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0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0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0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0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0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0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0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srpnja 2016.</izvorni_sadrzaj>
    <derivirana_varijabla naziv="DomainObject.StvarniPocetakDatum_1">12. srpnja 2016.</derivirana_varijabla>
  </DomainObject.StvarniPocetakDatum>
  <DomainObject.StvarniZavrsetakDatum>
    <izvorni_sadrzaj>12. srpnja 2016.</izvorni_sadrzaj>
    <derivirana_varijabla naziv="DomainObject.StvarniZavrsetakDatum_1">12. srpnja 2016.</derivirana_varijabla>
  </DomainObject.StvarniZavrsetakDatum>
  <DomainObject.PlaniraniZavrsetakDatum>
    <izvorni_sadrzaj>12. srpnja 2016.</izvorni_sadrzaj>
    <derivirana_varijabla naziv="DomainObject.PlaniraniZavrsetakDatum_1">12. srpnja 2016.</derivirana_varijabla>
  </DomainObject.PlaniraniZavrsetakDatum>
  <DomainObject.PlaniraniPocetakDatum>
    <izvorni_sadrzaj>12. srpnja 2016.</izvorni_sadrzaj>
    <derivirana_varijabla naziv="DomainObject.PlaniraniPocetakDatum_1">12. srpnja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FINANCIJSKA AGENCIJA, RC RIJEKA, PODRUŽNICA PULA, PULA</item>
      <item>Mario Justament</item>
      <item>AMBRELA d.o.o. ROVINJ</item>
    </izvorni_sadrzaj>
    <derivirana_varijabla naziv="DomainObject.UcesnikSudskeRadnjeListNaziv_1">
      <item>FINANCIJSKA AGENCIJA, RC RIJEKA, PODRUŽNICA PULA, PULA</item>
      <item>Mario Justament</item>
      <item>AMBRELA d.o.o. ROVINJ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AMBRELA d.o.o. ROVINJ zastupanog po punomoćniku Mario Justament</izvorni_sadrzaj>
    <derivirana_varijabla naziv="DomainObject.Predmet.ProtustrankaFormated_1">  AMBRELA d.o.o. ROVINJ zastupanog po punomoćniku Mario Justament</derivirana_varijabla>
  </DomainObject.Predmet.ProtustrankaFormated>
  <DomainObject.Predmet.ProtustrankaFormatedOIB>
    <izvorni_sadrzaj>  AMBRELA d.o.o. ROVINJ, OIB 49115743850 zastupanog po punomoćniku Mario Justament</izvorni_sadrzaj>
    <derivirana_varijabla naziv="DomainObject.Predmet.ProtustrankaFormatedOIB_1">  AMBRELA d.o.o. ROVINJ, OIB 49115743850 zastupanog po punomoćniku Mario Justament</derivirana_varijabla>
  </DomainObject.Predmet.ProtustrankaFormatedOIB>
  <DomainObject.Predmet.ProtustrankaFormatedWithAdress>
    <izvorni_sadrzaj> AMBRELA d.o.o. ROVINJ, M.Benussi 6, 52210 Rovinj zastupanog po punomoćniku Mario Justament</izvorni_sadrzaj>
    <derivirana_varijabla naziv="DomainObject.Predmet.ProtustrankaFormatedWithAdress_1"> AMBRELA d.o.o. ROVINJ, M.Benussi 6, 52210 Rovinj zastupanog po punomoćniku Mario Justament</derivirana_varijabla>
  </DomainObject.Predmet.ProtustrankaFormatedWithAdress>
  <DomainObject.Predmet.ProtustrankaFormatedWithAdressOIB>
    <izvorni_sadrzaj> AMBRELA d.o.o. ROVINJ, OIB 49115743850, M.Benussi 6, 52210 Rovinj zastupanog po punomoćniku Mario Justament</izvorni_sadrzaj>
    <derivirana_varijabla naziv="DomainObject.Predmet.ProtustrankaFormatedWithAdressOIB_1"> AMBRELA d.o.o. ROVINJ, OIB 49115743850, M.Benussi 6, 52210 Rovinj zastupanog po punomoćniku Mario Justament</derivirana_varijabla>
  </DomainObject.Predmet.ProtustrankaFormatedWithAdressOIB>
  <DomainObject.Predmet.ProtustrankaWithAdress>
    <izvorni_sadrzaj>AMBRELA d.o.o. ROVINJ M.Benussi 6, 52210 Rovinj</izvorni_sadrzaj>
    <derivirana_varijabla naziv="DomainObject.Predmet.ProtustrankaWithAdress_1">AMBRELA d.o.o. ROVINJ M.Benussi 6, 52210 Rovinj</derivirana_varijabla>
  </DomainObject.Predmet.ProtustrankaWithAdress>
  <DomainObject.Predmet.ProtustrankaWithAdressOIB>
    <izvorni_sadrzaj>AMBRELA d.o.o. ROVINJ, OIB 49115743850, M.Benussi 6, 52210 Rovinj</izvorni_sadrzaj>
    <derivirana_varijabla naziv="DomainObject.Predmet.ProtustrankaWithAdressOIB_1">AMBRELA d.o.o. ROVINJ, OIB 49115743850, M.Benussi 6, 52210 Rovinj</derivirana_varijabla>
  </DomainObject.Predmet.ProtustrankaWithAdressOIB>
  <DomainObject.Predmet.ProtustrankaNazivFormated>
    <izvorni_sadrzaj>AMBRELA d.o.o. ROVINJ</izvorni_sadrzaj>
    <derivirana_varijabla naziv="DomainObject.Predmet.ProtustrankaNazivFormated_1">AMBRELA d.o.o. ROVINJ</derivirana_varijabla>
  </DomainObject.Predmet.ProtustrankaNazivFormated>
  <DomainObject.Predmet.ProtustrankaNazivFormatedOIB>
    <izvorni_sadrzaj>AMBRELA d.o.o. ROVINJ, OIB 49115743850</izvorni_sadrzaj>
    <derivirana_varijabla naziv="DomainObject.Predmet.ProtustrankaNazivFormatedOIB_1">AMBRELA d.o.o. ROVINJ, OIB 49115743850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68437.68</izvorni_sadrzaj>
    <derivirana_varijabla naziv="DomainObject.Predmet.TrenutnaVrijednost_1">68437.68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AMBRELA d.o.o. ROVINJ zastupanog po punomoćniku Mario Justament</item>
    </izvorni_sadrzaj>
    <derivirana_varijabla naziv="DomainObject.Predmet.ProtuStrankaListFormated_1">
      <item>AMBRELA d.o.o. ROVINJ zastupanog po punomoćniku Mario Justament</item>
    </derivirana_varijabla>
  </DomainObject.Predmet.ProtuStrankaListFormated>
  <DomainObject.Predmet.ProtuStrankaListFormatedOIB>
    <izvorni_sadrzaj>
      <item>AMBRELA d.o.o. ROVINJ, OIB 49115743850 zastupanog po punomoćniku Mario Justament</item>
    </izvorni_sadrzaj>
    <derivirana_varijabla naziv="DomainObject.Predmet.ProtuStrankaListFormatedOIB_1">
      <item>AMBRELA d.o.o. ROVINJ, OIB 49115743850 zastupanog po punomoćniku Mario Justament</item>
    </derivirana_varijabla>
  </DomainObject.Predmet.ProtuStrankaListFormatedOIB>
  <DomainObject.Predmet.ProtuStrankaListFormatedWithAdress>
    <izvorni_sadrzaj>
      <item>AMBRELA d.o.o. ROVINJ, M.Benussi 6, 52210 Rovinj zastupanog po punomoćniku Mario Justament</item>
    </izvorni_sadrzaj>
    <derivirana_varijabla naziv="DomainObject.Predmet.ProtuStrankaListFormatedWithAdress_1">
      <item>AMBRELA d.o.o. ROVINJ, M.Benussi 6, 52210 Rovinj zastupanog po punomoćniku Mario Justament</item>
    </derivirana_varijabla>
  </DomainObject.Predmet.ProtuStrankaListFormatedWithAdress>
  <DomainObject.Predmet.ProtuStrankaListFormatedWithAdressOIB>
    <izvorni_sadrzaj>
      <item>AMBRELA d.o.o. ROVINJ, OIB 49115743850, M.Benussi 6, 52210 Rovinj zastupanog po punomoćniku Mario Justament</item>
    </izvorni_sadrzaj>
    <derivirana_varijabla naziv="DomainObject.Predmet.ProtuStrankaListFormatedWithAdressOIB_1">
      <item>AMBRELA d.o.o. ROVINJ, OIB 49115743850, M.Benussi 6, 52210 Rovinj zastupanog po punomoćniku Mario Justament</item>
    </derivirana_varijabla>
  </DomainObject.Predmet.ProtuStrankaListFormatedWithAdressOIB>
  <DomainObject.Predmet.ProtuStrankaListNazivFormated>
    <izvorni_sadrzaj>
      <item>AMBRELA d.o.o. ROVINJ</item>
    </izvorni_sadrzaj>
    <derivirana_varijabla naziv="DomainObject.Predmet.ProtuStrankaListNazivFormated_1">
      <item>AMBRELA d.o.o. ROVINJ</item>
    </derivirana_varijabla>
  </DomainObject.Predmet.ProtuStrankaListNazivFormated>
  <DomainObject.Predmet.ProtuStrankaListNazivFormatedOIB>
    <izvorni_sadrzaj>
      <item>AMBRELA d.o.o. ROVINJ, OIB 49115743850</item>
    </izvorni_sadrzaj>
    <derivirana_varijabla naziv="DomainObject.Predmet.ProtuStrankaListNazivFormatedOIB_1">
      <item>AMBRELA d.o.o. ROVINJ, OIB 49115743850</item>
    </derivirana_varijabla>
  </DomainObject.Predmet.ProtuStrankaListNazivFormatedOIB>
  <DomainObject.Predmet.OstaliListFormated>
    <izvorni_sadrzaj>
      <item>Mario Justament punomoćnik sudionika u postupku AMBRELA d.o.o. ROVINJ</item>
    </izvorni_sadrzaj>
    <derivirana_varijabla naziv="DomainObject.Predmet.OstaliListFormated_1">
      <item>Mario Justament punomoćnik sudionika u postupku AMBRELA d.o.o. ROVINJ</item>
    </derivirana_varijabla>
  </DomainObject.Predmet.OstaliListFormated>
  <DomainObject.Predmet.OstaliListFormatedOIB>
    <izvorni_sadrzaj>
      <item>Mario Justament, OIB 86306220888 punomoćnik sudionika u postupku AMBRELA d.o.o. ROVINJ</item>
    </izvorni_sadrzaj>
    <derivirana_varijabla naziv="DomainObject.Predmet.OstaliListFormatedOIB_1">
      <item>Mario Justament, OIB 86306220888 punomoćnik sudionika u postupku AMBRELA d.o.o. ROVINJ</item>
    </derivirana_varijabla>
  </DomainObject.Predmet.OstaliListFormatedOIB>
  <DomainObject.Predmet.OstaliListFormatedWithAdress>
    <izvorni_sadrzaj>
      <item>Mario Justament, Trg Ulika 9, 52210 Rovinj punomoćnik sudionika u postupku AMBRELA d.o.o. ROVINJ</item>
    </izvorni_sadrzaj>
    <derivirana_varijabla naziv="DomainObject.Predmet.OstaliListFormatedWithAdress_1">
      <item>Mario Justament, Trg Ulika 9, 52210 Rovinj punomoćnik sudionika u postupku AMBRELA d.o.o. ROVINJ</item>
    </derivirana_varijabla>
  </DomainObject.Predmet.OstaliListFormatedWithAdress>
  <DomainObject.Predmet.OstaliListFormatedWithAdressOIB>
    <izvorni_sadrzaj>
      <item>Mario Justament, OIB 86306220888, Trg Ulika 9, 52210 Rovinj punomoćnik sudionika u postupku AMBRELA d.o.o. ROVINJ</item>
    </izvorni_sadrzaj>
    <derivirana_varijabla naziv="DomainObject.Predmet.OstaliListFormatedWithAdressOIB_1">
      <item>Mario Justament, OIB 86306220888, Trg Ulika 9, 52210 Rovinj punomoćnik sudionika u postupku AMBRELA d.o.o. ROVINJ</item>
    </derivirana_varijabla>
  </DomainObject.Predmet.OstaliListFormatedWithAdressOIB>
  <DomainObject.Predmet.OstaliListNazivFormated>
    <izvorni_sadrzaj>
      <item>Mario Justament</item>
    </izvorni_sadrzaj>
    <derivirana_varijabla naziv="DomainObject.Predmet.OstaliListNazivFormated_1">
      <item>Mario Justament</item>
    </derivirana_varijabla>
  </DomainObject.Predmet.OstaliListNazivFormated>
  <DomainObject.Predmet.OstaliListNazivFormatedOIB>
    <izvorni_sadrzaj>
      <item>Mario Justament, OIB 86306220888</item>
    </izvorni_sadrzaj>
    <derivirana_varijabla naziv="DomainObject.Predmet.OstaliListNazivFormatedOIB_1">
      <item>Mario Justament, OIB 86306220888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AMBRELA d.o.o. ROVINJ</izvorni_sadrzaj>
    <derivirana_varijabla naziv="DomainObject.Predmet.ProtustrankaIDrugi_1">AMBRELA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AMBRELA d.o.o. ROVINJ, OIB 49115743850, M.Benussi 6, 52210 Rovinj</izvorni_sadrzaj>
    <derivirana_varijabla naziv="DomainObject.Predmet.ProtustrankaIDrugiAdressOIB_1">AMBRELA d.o.o. ROVINJ, OIB 49115743850, M.Benussi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AMBRELA d.o.o. ROVINJ</item>
      <item>Mario Justament</item>
    </izvorni_sadrzaj>
    <derivirana_varijabla naziv="DomainObject.Predmet.SudioniciListNaziv_1">
      <item>FINANCIJSKA AGENCIJA, RC RIJEKA, PODRUŽNICA PULA, PULA</item>
      <item>AMBRELA d.o.o. ROVINJ</item>
      <item>Mario Justament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AMBRELA d.o.o. ROVINJ, OIB 49115743850, M.Benussi 6,52210 Rovinj</item>
      <item>Mario Justament, OIB 86306220888, Trg Ulika 9,52210 Rovinj</item>
    </izvorni_sadrzaj>
    <derivirana_varijabla naziv="DomainObject.Predmet.SudioniciListAdressOIB_1">
      <item>FINANCIJSKA AGENCIJA, RC RIJEKA, PODRUŽNICA PULA, PULA, OIB 85821130368, Ulica grada Vukovara 70,10000 Zagreb</item>
      <item>AMBRELA d.o.o. ROVINJ, OIB 49115743850, M.Benussi 6,52210 Rovinj</item>
      <item>Mario Justament, OIB 86306220888, Trg Ulika 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49115743850</item>
      <item>, OIB 86306220888</item>
    </izvorni_sadrzaj>
    <derivirana_varijabla naziv="DomainObject.Predmet.SudioniciListNazivOIB_1">
      <item>, OIB 85821130368</item>
      <item>, OIB 49115743850</item>
      <item>, OIB 86306220888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60606-D2CA-4D8C-829C-EF9041EBF3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1077</properties:Characters>
  <properties:Lines>46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1300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2016-07-12T06:03:00Z</dcterms:created>
  <dc:creator>epincin</dc:creator>
  <cp:lastModifiedBy>Sanja Prodan</cp:lastModifiedBy>
  <cp:lastPrinted>2015-12-17T09:17:00Z</cp:lastPrinted>
  <dcterms:modified xmlns:xsi="http://www.w3.org/2001/XMLSchema-instance" xsi:type="dcterms:W3CDTF">2016-07-14T10:41:00Z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