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c2c9f" w14:paraId="dec2c9f" w:rsidRDefault="00D45A95" w:rsidP="004033B6" w:rsidR="004033B6">
      <w:pPr>
        <w:jc w:val="right"/>
        <w15:collapsed w:val="false"/>
        <w:rPr>
          <w:bCs/>
        </w:rPr>
      </w:pPr>
      <w:bookmarkStart w:name="_GoBack" w:id="0"/>
      <w:bookmarkEnd w:id="0"/>
      <w:r>
        <w:rPr>
          <w:bCs/>
        </w:rPr>
        <w:t>8. St</w:t>
      </w:r>
      <w:r w:rsidR="004C174F">
        <w:rPr>
          <w:bCs/>
        </w:rPr>
        <w:t>-</w:t>
      </w:r>
      <w:r w:rsidR="00465AE1">
        <w:rPr>
          <w:bCs/>
        </w:rPr>
        <w:t>1409/2015</w:t>
      </w:r>
    </w:p>
    <w:p w:rsidRDefault="0029190A" w:rsidP="004033B6" w:rsidR="004033B6">
      <w:r>
        <w:rPr>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A47007" w:rsidP="004033B6" w:rsidR="00A47007"/>
    <w:p w:rsidRDefault="004033B6" w:rsidP="004033B6" w:rsidR="004033B6">
      <w:r>
        <w:t>REPUBLIKA HRVATSKA</w:t>
      </w:r>
    </w:p>
    <w:p w:rsidRDefault="004033B6" w:rsidP="004033B6" w:rsidR="004033B6">
      <w:r>
        <w:t xml:space="preserve"> Trgovački sud u Zagrebu</w:t>
      </w:r>
    </w:p>
    <w:p w:rsidRDefault="004033B6" w:rsidP="004033B6" w:rsidR="004033B6">
      <w:r>
        <w:t xml:space="preserve">  Zagreb, </w:t>
      </w:r>
      <w:proofErr w:type="spellStart"/>
      <w:r>
        <w:t>Amruševa</w:t>
      </w:r>
      <w:proofErr w:type="spellEnd"/>
      <w:r>
        <w:t xml:space="preserve"> 2/II</w:t>
      </w:r>
    </w:p>
    <w:p w:rsidRDefault="004033B6" w:rsidP="004033B6" w:rsidR="004033B6"/>
    <w:p w:rsidRDefault="004033B6" w:rsidP="004033B6" w:rsidR="004033B6">
      <w:pPr>
        <w:jc w:val="center"/>
      </w:pPr>
      <w:r>
        <w:t>R E P U B L I K A   H R V A T S K A</w:t>
      </w:r>
    </w:p>
    <w:p w:rsidRDefault="004033B6" w:rsidP="004033B6" w:rsidR="004033B6">
      <w:pPr>
        <w:jc w:val="center"/>
      </w:pPr>
    </w:p>
    <w:p w:rsidRDefault="004033B6" w:rsidP="004033B6" w:rsidR="004033B6">
      <w:pPr>
        <w:jc w:val="center"/>
      </w:pPr>
      <w:r>
        <w:t>R J E Š E NJ E</w:t>
      </w:r>
    </w:p>
    <w:p w:rsidRDefault="004033B6" w:rsidP="004033B6" w:rsidR="004033B6">
      <w:pPr>
        <w:jc w:val="both"/>
      </w:pPr>
    </w:p>
    <w:p w:rsidRDefault="00474448" w:rsidP="00080F01" w:rsidR="00D11409">
      <w:pPr>
        <w:pStyle w:val="Bezproreda"/>
        <w:ind w:firstLine="708"/>
        <w:jc w:val="both"/>
      </w:pPr>
      <w:r>
        <w:t xml:space="preserve">Trgovački sud u Zagrebu po sucu </w:t>
      </w:r>
      <w:r w:rsidR="00D45A95">
        <w:t>pojedincu Mariji Jurdana</w:t>
      </w:r>
      <w:r>
        <w:t xml:space="preserve"> u </w:t>
      </w:r>
      <w:r w:rsidR="00080F01">
        <w:t xml:space="preserve">stečajnom predmetu u povodu zahtjeva </w:t>
      </w:r>
      <w:r>
        <w:t xml:space="preserve"> </w:t>
      </w:r>
      <w:r w:rsidR="00D45A95">
        <w:t>Financijske agencije za pokretanjem skraćenog st</w:t>
      </w:r>
      <w:r w:rsidR="00080F01">
        <w:t xml:space="preserve">ečajnog postupka nad dužnikom </w:t>
      </w:r>
      <w:r w:rsidR="00465AE1">
        <w:t xml:space="preserve">Međunarodne konzultacije </w:t>
      </w:r>
      <w:proofErr w:type="spellStart"/>
      <w:r w:rsidR="00465AE1">
        <w:t>Verte</w:t>
      </w:r>
      <w:proofErr w:type="spellEnd"/>
      <w:r w:rsidR="00465AE1">
        <w:t xml:space="preserve"> d.o.o. OIB: 05758755508, Zagreb, </w:t>
      </w:r>
      <w:proofErr w:type="spellStart"/>
      <w:r w:rsidR="00465AE1">
        <w:t>Petari</w:t>
      </w:r>
      <w:proofErr w:type="spellEnd"/>
      <w:r w:rsidR="00465AE1">
        <w:t xml:space="preserve"> 20, dana 22. studenog 2017. godine</w:t>
      </w:r>
    </w:p>
    <w:p w:rsidRDefault="00080F01" w:rsidP="00080F01" w:rsidR="00080F01" w:rsidRPr="00D335B0">
      <w:pPr>
        <w:pStyle w:val="Bezproreda"/>
        <w:ind w:firstLine="708"/>
        <w:jc w:val="both"/>
      </w:pPr>
    </w:p>
    <w:p w:rsidRDefault="00E1631A" w:rsidP="00E1631A" w:rsidR="00E1631A">
      <w:pPr>
        <w:jc w:val="center"/>
      </w:pPr>
      <w:r w:rsidRPr="00D335B0">
        <w:t>r i j e š i o    j e</w:t>
      </w:r>
    </w:p>
    <w:p w:rsidRDefault="00D7498F" w:rsidP="00E1631A" w:rsidR="00D7498F">
      <w:pPr>
        <w:jc w:val="center"/>
      </w:pPr>
    </w:p>
    <w:p w:rsidRDefault="00080F01" w:rsidP="00080F01" w:rsidR="00D7498F" w:rsidRPr="00D335B0">
      <w:pPr>
        <w:ind w:firstLine="708"/>
        <w:jc w:val="both"/>
      </w:pPr>
      <w:r>
        <w:t>Obustavlja</w:t>
      </w:r>
      <w:r w:rsidR="00D7498F">
        <w:t xml:space="preserve"> se </w:t>
      </w:r>
      <w:r>
        <w:t>skraćeni stečajni postupak</w:t>
      </w:r>
      <w:r w:rsidR="00D7498F">
        <w:t xml:space="preserve"> nad dužnikom</w:t>
      </w:r>
      <w:r w:rsidR="00987FB6">
        <w:t xml:space="preserve"> </w:t>
      </w:r>
      <w:proofErr w:type="spellStart"/>
      <w:r w:rsidR="00465AE1">
        <w:t>Verte</w:t>
      </w:r>
      <w:proofErr w:type="spellEnd"/>
      <w:r w:rsidR="00465AE1">
        <w:t xml:space="preserve"> d.o.o. OIB: 05758755508, Zagreb, </w:t>
      </w:r>
      <w:proofErr w:type="spellStart"/>
      <w:r w:rsidR="00465AE1">
        <w:t>Petari</w:t>
      </w:r>
      <w:proofErr w:type="spellEnd"/>
      <w:r w:rsidR="00465AE1">
        <w:t xml:space="preserve"> 20.</w:t>
      </w:r>
    </w:p>
    <w:p w:rsidRDefault="00D11409" w:rsidP="00FF4F64" w:rsidR="00D11409" w:rsidRPr="000C375A">
      <w:pPr>
        <w:jc w:val="both"/>
      </w:pPr>
    </w:p>
    <w:p w:rsidRDefault="0076207B" w:rsidP="00953883" w:rsidR="00953883" w:rsidRPr="00D335B0">
      <w:pPr>
        <w:jc w:val="center"/>
      </w:pPr>
      <w:r w:rsidRPr="00D335B0">
        <w:t>Obrazloženje</w:t>
      </w:r>
    </w:p>
    <w:p w:rsidRDefault="00D11409" w:rsidP="004C174F" w:rsidR="00D11409">
      <w:pPr>
        <w:rPr>
          <w:b/>
        </w:rPr>
      </w:pPr>
    </w:p>
    <w:p w:rsidRDefault="00D7498F" w:rsidP="00465AE1" w:rsidR="00080F01">
      <w:pPr>
        <w:ind w:firstLine="709"/>
        <w:jc w:val="both"/>
      </w:pPr>
      <w:r>
        <w:t>Finan</w:t>
      </w:r>
      <w:r w:rsidR="00080F01">
        <w:t xml:space="preserve">cijska agencija (dalje: FINA) </w:t>
      </w:r>
      <w:r>
        <w:t>podnijela</w:t>
      </w:r>
      <w:r w:rsidR="00080F01">
        <w:t xml:space="preserve"> je na temelju odredbe čl. 444 st. 1 Stečajnog zakona (NN br. 71/15 dalje SZ) </w:t>
      </w:r>
      <w:r>
        <w:t xml:space="preserve"> zahtjev za provedbu skraćenog stečajnog postupka nad</w:t>
      </w:r>
      <w:r w:rsidR="00080F01">
        <w:t xml:space="preserve"> dužnikom</w:t>
      </w:r>
      <w:r>
        <w:t xml:space="preserve"> </w:t>
      </w:r>
      <w:proofErr w:type="spellStart"/>
      <w:r w:rsidR="00465AE1">
        <w:t>Verte</w:t>
      </w:r>
      <w:proofErr w:type="spellEnd"/>
      <w:r w:rsidR="00465AE1">
        <w:t xml:space="preserve"> d.o.o. OIB: 05758755508, Zagreb, </w:t>
      </w:r>
      <w:proofErr w:type="spellStart"/>
      <w:r w:rsidR="00465AE1">
        <w:t>Petari</w:t>
      </w:r>
      <w:proofErr w:type="spellEnd"/>
      <w:r w:rsidR="00465AE1">
        <w:t xml:space="preserve"> 20.</w:t>
      </w:r>
    </w:p>
    <w:p w:rsidRDefault="00465AE1" w:rsidP="00465AE1" w:rsidR="00465AE1">
      <w:pPr>
        <w:jc w:val="both"/>
      </w:pPr>
      <w:r>
        <w:tab/>
      </w:r>
    </w:p>
    <w:p w:rsidRDefault="00465AE1" w:rsidP="00465AE1" w:rsidR="004C174F">
      <w:pPr>
        <w:ind w:firstLine="708"/>
        <w:jc w:val="both"/>
      </w:pPr>
      <w:r>
        <w:t xml:space="preserve">Prema odredbi čl. 428 st. 1. SZ sud će provesti skraćeni stečajni postupak nad pravnom osobom ako su ispunjenje sljedeće pretpostavke: ako nema zaposlenih, ako u Očevidniku redoslijeda osnova za plaćanje ima evidentirano neizvršene osnove za plaćanje u neprekidnom razdoblju od 120 dana i ako nisu ispunjene pretpostavke za pokretanje drugog postupka radi brisanja iz sudskog registra. </w:t>
      </w:r>
    </w:p>
    <w:p w:rsidRDefault="00465AE1" w:rsidP="00465AE1" w:rsidR="00465AE1">
      <w:pPr>
        <w:jc w:val="both"/>
      </w:pPr>
      <w:r>
        <w:tab/>
      </w:r>
    </w:p>
    <w:p w:rsidRDefault="00465AE1" w:rsidP="00465AE1" w:rsidR="00465AE1">
      <w:pPr>
        <w:ind w:firstLine="708"/>
        <w:jc w:val="both"/>
      </w:pPr>
      <w:r>
        <w:t xml:space="preserve">Sud je temeljem čl. 430. SZ na mrežnoj stranici e- oglasne ploče suda dana 10.11.2015 objavio oglas kojim je pozvao osobe ovlaštene za zastupanje dužnika po zakonu u roku od 15 dana od dana objave oglasu, da podnesu sudu javnobilježničku ovjerovljen popis imovine i obveze na propisanom obrascu te je pozvao vjerovnike dužnika da najkasnije u roku od 45 dana od dana objave oglase predlaže otvaranje stečajnog postupka i da se po pozivu suda predujme sredstva za namirenje troškova postupka uz upozorenje na pravne posljedice nepodnošenja takvog prijedloga. </w:t>
      </w:r>
    </w:p>
    <w:p w:rsidRDefault="00465AE1" w:rsidP="00465AE1" w:rsidR="00465AE1">
      <w:pPr>
        <w:jc w:val="both"/>
      </w:pPr>
      <w:r>
        <w:tab/>
      </w:r>
    </w:p>
    <w:p w:rsidRDefault="00465AE1" w:rsidP="00465AE1" w:rsidR="00465AE1">
      <w:pPr>
        <w:ind w:firstLine="708"/>
        <w:jc w:val="both"/>
      </w:pPr>
      <w:r>
        <w:t xml:space="preserve">Vjerovnik dužnika Republika Hrvatska je dana 14.12.2015. podnio prijedlog za otvaranje stečajnog postupka nad dužnikom te je izvijestio sud da prema dužniku ne dan 09.12.2015. ima potraživanje u iznosu od 12.725,92 kn temeljem knjigovodstvenog stanje duga na taj dan. </w:t>
      </w:r>
    </w:p>
    <w:p w:rsidRDefault="00465AE1" w:rsidP="00465AE1" w:rsidR="00465AE1">
      <w:pPr>
        <w:jc w:val="both"/>
      </w:pPr>
      <w:r>
        <w:tab/>
      </w:r>
    </w:p>
    <w:p w:rsidRDefault="00465AE1" w:rsidP="00465AE1" w:rsidR="00465AE1">
      <w:pPr>
        <w:jc w:val="both"/>
      </w:pPr>
    </w:p>
    <w:p w:rsidRDefault="00465AE1" w:rsidP="00465AE1" w:rsidR="00465AE1">
      <w:pPr>
        <w:jc w:val="both"/>
      </w:pPr>
    </w:p>
    <w:p w:rsidRDefault="00465AE1" w:rsidP="00465AE1" w:rsidR="00465AE1">
      <w:pPr>
        <w:jc w:val="both"/>
      </w:pPr>
    </w:p>
    <w:p w:rsidRDefault="00465AE1" w:rsidP="00465AE1" w:rsidR="00465AE1">
      <w:pPr>
        <w:ind w:firstLine="708"/>
        <w:jc w:val="both"/>
      </w:pPr>
      <w:r>
        <w:lastRenderedPageBreak/>
        <w:t xml:space="preserve">Republika Hrvatska je sukladno čl. 114. st.3. SZ, oslobođena predujmljivanja iznosa od 1.000,00 kn u Fond za namirenje troškova stečajnog postupka te dodatnog iznosa koji ne može biti viši od 20.000,00 kn u smislu stavka 1 navedenog članka. </w:t>
      </w:r>
    </w:p>
    <w:p w:rsidRDefault="00465AE1" w:rsidP="00465AE1" w:rsidR="00465AE1">
      <w:pPr>
        <w:ind w:firstLine="708"/>
        <w:jc w:val="both"/>
      </w:pPr>
      <w:r>
        <w:t xml:space="preserve">Obzirom da iz stanja spisa proizlazi da u konkretnom slučaju nisu ispunjene pretpostavke za provedbu skraćenog stečajnog postupka koji završava otvorenjem i istovremenim zatvaranjem skraćenog stečajnog postupka jer je RH predložila otvaranje stečajnog postupka nad dužnikom, valjalo je primjenom odredbe čl. 433. SZ-a odlučiti kao u izreci ovog rješenja. </w:t>
      </w:r>
    </w:p>
    <w:p w:rsidRDefault="00465AE1" w:rsidP="00465AE1" w:rsidR="00465AE1">
      <w:pPr>
        <w:ind w:firstLine="708"/>
        <w:jc w:val="both"/>
      </w:pPr>
    </w:p>
    <w:p w:rsidRDefault="00465AE1" w:rsidP="00465AE1" w:rsidR="00465AE1">
      <w:pPr>
        <w:ind w:firstLine="708"/>
        <w:jc w:val="both"/>
      </w:pPr>
      <w:r>
        <w:t>Nakon pravomoćnosti ovog rješenja posebnim će se rješenjem odlučiti da li će se nad gore navedenim dužnikom pokrenuti prethodni postupak ili će se rješenjem odmah otvoriti redovni stečajni postupak. (čl. 433. SZ).</w:t>
      </w:r>
    </w:p>
    <w:p w:rsidRDefault="00465AE1" w:rsidP="00465AE1" w:rsidR="00465AE1">
      <w:pPr>
        <w:jc w:val="both"/>
      </w:pPr>
    </w:p>
    <w:p w:rsidRDefault="00465AE1" w:rsidP="00465AE1" w:rsidR="00465AE1">
      <w:pPr>
        <w:jc w:val="both"/>
      </w:pPr>
    </w:p>
    <w:p w:rsidRDefault="00465AE1" w:rsidP="00080F01" w:rsidR="00465AE1"/>
    <w:p w:rsidRDefault="00465AE1" w:rsidP="00080F01" w:rsidR="00465AE1"/>
    <w:p w:rsidRDefault="008501F6" w:rsidP="00805973" w:rsidR="00805973" w:rsidRPr="00D335B0">
      <w:pPr>
        <w:jc w:val="center"/>
      </w:pPr>
      <w:r w:rsidRPr="00D335B0">
        <w:t>U Zagre</w:t>
      </w:r>
      <w:r w:rsidR="006C4FBE" w:rsidRPr="00D335B0">
        <w:t>bu</w:t>
      </w:r>
      <w:r w:rsidR="00FA23E6">
        <w:t xml:space="preserve">, </w:t>
      </w:r>
      <w:r w:rsidR="00465AE1">
        <w:t>22. studenog</w:t>
      </w:r>
      <w:r w:rsidR="000B79E8">
        <w:t xml:space="preserve"> </w:t>
      </w:r>
      <w:r w:rsidR="009361D5">
        <w:t>201</w:t>
      </w:r>
      <w:r w:rsidR="00465AE1">
        <w:t>7</w:t>
      </w:r>
      <w:r w:rsidR="00805973" w:rsidRPr="00D335B0">
        <w:t>. godine</w:t>
      </w:r>
    </w:p>
    <w:p w:rsidRDefault="00805973" w:rsidP="00BA74F4" w:rsidR="00805973" w:rsidRPr="00D335B0"/>
    <w:p w:rsidRDefault="00805973" w:rsidP="00035F8A" w:rsidR="00406E59" w:rsidRPr="00D335B0">
      <w:pPr>
        <w:ind w:firstLine="708" w:left="6372"/>
        <w:jc w:val="center"/>
      </w:pPr>
      <w:r w:rsidRPr="00D335B0">
        <w:t>SUDAC:</w:t>
      </w:r>
    </w:p>
    <w:p w:rsidRDefault="00805973" w:rsidP="00465AE1" w:rsidR="00080F01">
      <w:pPr>
        <w:ind w:left="6372"/>
        <w:jc w:val="right"/>
      </w:pPr>
      <w:r w:rsidRPr="00D335B0">
        <w:t xml:space="preserve">       Marija Jurdana</w:t>
      </w:r>
      <w:r w:rsidR="00575EB4">
        <w:t>, v.r.</w:t>
      </w:r>
    </w:p>
    <w:p w:rsidRDefault="00575EB4" w:rsidP="00465AE1" w:rsidR="00575EB4">
      <w:pPr>
        <w:ind w:left="6372"/>
        <w:jc w:val="right"/>
      </w:pPr>
    </w:p>
    <w:p w:rsidRDefault="00575EB4" w:rsidP="00575EB4" w:rsidR="00575EB4">
      <w:pPr>
        <w:ind w:left="7080"/>
      </w:pPr>
      <w:r>
        <w:t xml:space="preserve">Za točnost </w:t>
      </w:r>
      <w:proofErr w:type="spellStart"/>
      <w:r>
        <w:t>otpravka</w:t>
      </w:r>
      <w:proofErr w:type="spellEnd"/>
    </w:p>
    <w:p w:rsidRDefault="00575EB4" w:rsidP="00575EB4" w:rsidR="00575EB4">
      <w:pPr>
        <w:ind w:left="7080"/>
      </w:pPr>
      <w:r>
        <w:t>Nikolina Krunić</w:t>
      </w:r>
    </w:p>
    <w:p w:rsidRDefault="00575EB4" w:rsidP="00465AE1" w:rsidR="00575EB4">
      <w:pPr>
        <w:ind w:left="6372"/>
        <w:jc w:val="right"/>
      </w:pPr>
    </w:p>
    <w:p w:rsidRDefault="000B79E8" w:rsidP="0029190A" w:rsidR="000B79E8">
      <w:pPr>
        <w:ind w:left="6372"/>
        <w:jc w:val="right"/>
      </w:pPr>
    </w:p>
    <w:p w:rsidRDefault="00035F8A" w:rsidP="000B79E8" w:rsidR="00D11409">
      <w:r>
        <w:tab/>
      </w:r>
      <w:r w:rsidR="00BA74F4" w:rsidRPr="00D335B0">
        <w:tab/>
      </w:r>
    </w:p>
    <w:p w:rsidRDefault="00365E99" w:rsidP="00805973" w:rsidR="00805973" w:rsidRPr="00D335B0">
      <w:r w:rsidRPr="00D335B0">
        <w:t>UPUTA O PRAVNOM LIJEKU:</w:t>
      </w:r>
    </w:p>
    <w:p w:rsidRDefault="00C36649" w:rsidP="00365E99" w:rsidR="00365E99">
      <w:pPr>
        <w:jc w:val="both"/>
      </w:pPr>
      <w:r>
        <w:t>Protiv ovog rješenja podnositelj zahtjeva ima pravo na žalbu Visokom trgovačkom sudu RH a koja se podnosi u roku od 8 dana ovome sudu u 3 primjerka.</w:t>
      </w:r>
    </w:p>
    <w:p w:rsidRDefault="00C36649" w:rsidP="000B79E8" w:rsidR="00C36649"/>
    <w:p w:rsidRDefault="00D70533" w:rsidP="000B79E8" w:rsidR="00D70533"/>
    <w:p w:rsidRDefault="00D70533" w:rsidP="00575EB4" w:rsidR="00D70533">
      <w:pPr>
        <w:pStyle w:val="Odlomakpopisa"/>
      </w:pPr>
    </w:p>
    <w:sectPr w:rsidSect="0096614F" w:rsidR="00D70533">
      <w:pgSz w:h="16838" w:w="11906"/>
      <w:pgMar w:gutter="0" w:footer="708" w:header="708" w:left="1417" w:bottom="539"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4D09C2"/>
    <w:multiLevelType w:val="hybridMultilevel"/>
    <w:tmpl w:val="85CC79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7033CE"/>
    <w:multiLevelType w:val="hybridMultilevel"/>
    <w:tmpl w:val="AA540B06"/>
    <w:lvl w:tplc="8AB02C18"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DA946E6"/>
    <w:multiLevelType w:val="hybridMultilevel"/>
    <w:tmpl w:val="DC0686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1243C3E"/>
    <w:multiLevelType w:val="hybridMultilevel"/>
    <w:tmpl w:val="46C2EE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DC133AE"/>
    <w:multiLevelType w:val="hybridMultilevel"/>
    <w:tmpl w:val="5AE218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C365AAC"/>
    <w:multiLevelType w:val="hybridMultilevel"/>
    <w:tmpl w:val="5AE218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DB056C6"/>
    <w:multiLevelType w:val="hybridMultilevel"/>
    <w:tmpl w:val="5AE218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71E52C7E"/>
    <w:multiLevelType w:val="hybridMultilevel"/>
    <w:tmpl w:val="9000E3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7"/>
  </w:num>
  <w:num w:numId="2">
    <w:abstractNumId w:val="1"/>
  </w:num>
  <w:num w:numId="3">
    <w:abstractNumId w:val="3"/>
  </w:num>
  <w:num w:numId="4">
    <w:abstractNumId w:val="2"/>
  </w:num>
  <w:num w:numId="5">
    <w:abstractNumId w:val="4"/>
  </w:num>
  <w:num w:numId="6">
    <w:abstractNumId w:val="6"/>
  </w:num>
  <w:num w:numId="7">
    <w:abstractNumId w:val="5"/>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631A"/>
    <w:rsid w:val="00035F8A"/>
    <w:rsid w:val="000478B5"/>
    <w:rsid w:val="00080F01"/>
    <w:rsid w:val="00090A08"/>
    <w:rsid w:val="000B79E8"/>
    <w:rsid w:val="000C375A"/>
    <w:rsid w:val="000C5274"/>
    <w:rsid w:val="000F5BAF"/>
    <w:rsid w:val="000F7512"/>
    <w:rsid w:val="00164686"/>
    <w:rsid w:val="00180038"/>
    <w:rsid w:val="001B50BC"/>
    <w:rsid w:val="001C3C37"/>
    <w:rsid w:val="001D63C3"/>
    <w:rsid w:val="00211AD3"/>
    <w:rsid w:val="0023039A"/>
    <w:rsid w:val="0023332F"/>
    <w:rsid w:val="0029190A"/>
    <w:rsid w:val="002972EB"/>
    <w:rsid w:val="002C1B46"/>
    <w:rsid w:val="002C60A5"/>
    <w:rsid w:val="002E3177"/>
    <w:rsid w:val="002F25DD"/>
    <w:rsid w:val="00337615"/>
    <w:rsid w:val="00365E99"/>
    <w:rsid w:val="00394AB8"/>
    <w:rsid w:val="00395159"/>
    <w:rsid w:val="00402C70"/>
    <w:rsid w:val="004033B6"/>
    <w:rsid w:val="00406E59"/>
    <w:rsid w:val="00416F15"/>
    <w:rsid w:val="004342FF"/>
    <w:rsid w:val="004504A9"/>
    <w:rsid w:val="00465AE1"/>
    <w:rsid w:val="00474448"/>
    <w:rsid w:val="00476565"/>
    <w:rsid w:val="00477DC5"/>
    <w:rsid w:val="00480644"/>
    <w:rsid w:val="004B029E"/>
    <w:rsid w:val="004C174F"/>
    <w:rsid w:val="00517959"/>
    <w:rsid w:val="00525B49"/>
    <w:rsid w:val="00565D4F"/>
    <w:rsid w:val="00575EB4"/>
    <w:rsid w:val="005952A2"/>
    <w:rsid w:val="005D6106"/>
    <w:rsid w:val="005E3AE2"/>
    <w:rsid w:val="005E5A35"/>
    <w:rsid w:val="0061091D"/>
    <w:rsid w:val="00624A7F"/>
    <w:rsid w:val="0068360B"/>
    <w:rsid w:val="0068369B"/>
    <w:rsid w:val="006C4FBE"/>
    <w:rsid w:val="006D31CD"/>
    <w:rsid w:val="006E09C6"/>
    <w:rsid w:val="006F0D35"/>
    <w:rsid w:val="007406FE"/>
    <w:rsid w:val="0076207B"/>
    <w:rsid w:val="007A6C7D"/>
    <w:rsid w:val="007A7A34"/>
    <w:rsid w:val="007C02D0"/>
    <w:rsid w:val="007D1897"/>
    <w:rsid w:val="00805973"/>
    <w:rsid w:val="00817B2D"/>
    <w:rsid w:val="008255E5"/>
    <w:rsid w:val="00834EDA"/>
    <w:rsid w:val="008501F6"/>
    <w:rsid w:val="0088481D"/>
    <w:rsid w:val="008C6ABA"/>
    <w:rsid w:val="008E50E6"/>
    <w:rsid w:val="009107B9"/>
    <w:rsid w:val="0092096D"/>
    <w:rsid w:val="009361D5"/>
    <w:rsid w:val="00942080"/>
    <w:rsid w:val="00953883"/>
    <w:rsid w:val="0096614F"/>
    <w:rsid w:val="009674BC"/>
    <w:rsid w:val="00987FB6"/>
    <w:rsid w:val="009B0217"/>
    <w:rsid w:val="009B571A"/>
    <w:rsid w:val="009E7932"/>
    <w:rsid w:val="009F3FF4"/>
    <w:rsid w:val="009F55B5"/>
    <w:rsid w:val="00A47007"/>
    <w:rsid w:val="00A61D76"/>
    <w:rsid w:val="00A7710E"/>
    <w:rsid w:val="00A86C70"/>
    <w:rsid w:val="00A93E2E"/>
    <w:rsid w:val="00AA205A"/>
    <w:rsid w:val="00AB0F39"/>
    <w:rsid w:val="00AB18E4"/>
    <w:rsid w:val="00AD614F"/>
    <w:rsid w:val="00AF704F"/>
    <w:rsid w:val="00B02C49"/>
    <w:rsid w:val="00B74FC8"/>
    <w:rsid w:val="00BA128E"/>
    <w:rsid w:val="00BA74F4"/>
    <w:rsid w:val="00BF2B4F"/>
    <w:rsid w:val="00C06DFC"/>
    <w:rsid w:val="00C10300"/>
    <w:rsid w:val="00C155C9"/>
    <w:rsid w:val="00C36649"/>
    <w:rsid w:val="00C75056"/>
    <w:rsid w:val="00CD1C84"/>
    <w:rsid w:val="00CE5FE6"/>
    <w:rsid w:val="00D11409"/>
    <w:rsid w:val="00D335B0"/>
    <w:rsid w:val="00D45A95"/>
    <w:rsid w:val="00D70533"/>
    <w:rsid w:val="00D7498F"/>
    <w:rsid w:val="00D74A04"/>
    <w:rsid w:val="00D812AD"/>
    <w:rsid w:val="00D93BD5"/>
    <w:rsid w:val="00DE696A"/>
    <w:rsid w:val="00E00643"/>
    <w:rsid w:val="00E03B79"/>
    <w:rsid w:val="00E066A5"/>
    <w:rsid w:val="00E1631A"/>
    <w:rsid w:val="00E2625A"/>
    <w:rsid w:val="00E27964"/>
    <w:rsid w:val="00E344AC"/>
    <w:rsid w:val="00E371F5"/>
    <w:rsid w:val="00E73467"/>
    <w:rsid w:val="00E9641C"/>
    <w:rsid w:val="00EA1794"/>
    <w:rsid w:val="00EC5361"/>
    <w:rsid w:val="00F2335A"/>
    <w:rsid w:val="00F3124A"/>
    <w:rsid w:val="00F56C00"/>
    <w:rsid w:val="00F611E6"/>
    <w:rsid w:val="00F73F87"/>
    <w:rsid w:val="00FA1B45"/>
    <w:rsid w:val="00FA23E6"/>
    <w:rsid w:val="00FC2827"/>
    <w:rsid w:val="00FE7746"/>
    <w:rsid w:val="00FF4F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631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C5361"/>
    <w:rPr>
      <w:rFonts w:cs="Tahoma" w:hAnsi="Tahoma" w:ascii="Tahoma"/>
      <w:sz w:val="16"/>
      <w:szCs w:val="16"/>
    </w:rPr>
  </w:style>
  <w:style w:customStyle="true" w:styleId="st" w:type="character">
    <w:name w:val="st"/>
    <w:rsid w:val="00476565"/>
  </w:style>
  <w:style w:styleId="Bezproreda" w:type="paragraph">
    <w:name w:val="No Spacing"/>
    <w:uiPriority w:val="1"/>
    <w:qFormat/>
    <w:rsid w:val="009B571A"/>
    <w:rPr>
      <w:rFonts w:cstheme="minorBidi" w:eastAsiaTheme="minorHAnsi"/>
      <w:sz w:val="24"/>
      <w:szCs w:val="22"/>
      <w:lang w:eastAsia="en-US"/>
    </w:rPr>
  </w:style>
  <w:style w:customStyle="true" w:styleId="PozadinaSvijetloZelena" w:type="character">
    <w:name w:val="Pozadina_SvijetloZelena"/>
    <w:basedOn w:val="Zadanifontodlomka"/>
    <w:rsid w:val="009361D5"/>
    <w:rPr>
      <w:noProof/>
      <w:bdr w:frame="true" w:space="0" w:sz="0" w:color="auto" w:val="none"/>
      <w:shd w:fill="CCFFCC" w:color="auto" w:val="clear"/>
      <w:lang w:val="hr-HR"/>
    </w:rPr>
  </w:style>
  <w:style w:styleId="Odlomakpopisa" w:type="paragraph">
    <w:name w:val="List Paragraph"/>
    <w:basedOn w:val="Normal"/>
    <w:uiPriority w:val="34"/>
    <w:qFormat/>
    <w:rsid w:val="0088481D"/>
    <w:pPr>
      <w:ind w:left="720"/>
      <w:contextualSpacing/>
    </w:pPr>
  </w:style>
  <w:style w:styleId="Tekstrezerviranogmjesta" w:type="character">
    <w:name w:val="Placeholder Text"/>
    <w:basedOn w:val="Zadanifontodlomka"/>
    <w:uiPriority w:val="99"/>
    <w:semiHidden/>
    <w:rsid w:val="00575EB4"/>
    <w:rPr>
      <w:color w:val="808080"/>
      <w:bdr w:space="0" w:sz="0" w:color="auto" w:val="none"/>
      <w:shd w:fill="auto" w:color="auto" w:val="clear"/>
    </w:rPr>
  </w:style>
  <w:style w:customStyle="true" w:styleId="eSPISCCParagraphDefaultFont" w:type="character">
    <w:name w:val="eSPIS_CC_Paragraph Default Font"/>
    <w:basedOn w:val="Zadanifontodlomka"/>
    <w:rsid w:val="00575EB4"/>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575EB4"/>
    <w:rPr>
      <w:bCs/>
      <w:bdr w:space="0" w:sz="0" w:color="auto" w:val="none"/>
      <w:shd w:fill="FFFFCC" w:color="auto" w:val="clear"/>
      <w:lang w:val="hr-HR"/>
    </w:rPr>
  </w:style>
  <w:style w:customStyle="true" w:styleId="PozadinaSvijetloCrvena" w:type="character">
    <w:name w:val="Pozadina_SvijetloCrvena"/>
    <w:basedOn w:val="eSPISCCParagraphDefaultFont"/>
    <w:rsid w:val="00575EB4"/>
    <w:rPr>
      <w:rFonts w:cs="Times New Roman" w:hAnsi="Times New Roman" w:ascii="Times New Roman"/>
      <w:bCs w:val="false"/>
      <w:sz w:val="24"/>
      <w:bdr w:space="0" w:sz="0" w:color="auto" w:val="none"/>
      <w:shd w:fill="FFCC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631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C5361"/>
    <w:rPr>
      <w:rFonts w:ascii="Tahoma" w:cs="Tahoma" w:hAnsi="Tahoma"/>
      <w:sz w:val="16"/>
      <w:szCs w:val="16"/>
    </w:rPr>
  </w:style>
  <w:style w:customStyle="1" w:styleId="st" w:type="character">
    <w:name w:val="st"/>
    <w:rsid w:val="00476565"/>
  </w:style>
  <w:style w:styleId="Bezproreda" w:type="paragraph">
    <w:name w:val="No Spacing"/>
    <w:uiPriority w:val="1"/>
    <w:qFormat/>
    <w:rsid w:val="009B571A"/>
    <w:rPr>
      <w:rFonts w:cstheme="minorBidi" w:eastAsiaTheme="minorHAnsi"/>
      <w:sz w:val="24"/>
      <w:szCs w:val="22"/>
      <w:lang w:eastAsia="en-US"/>
    </w:rPr>
  </w:style>
  <w:style w:customStyle="1" w:styleId="PozadinaSvijetloZelena" w:type="character">
    <w:name w:val="Pozadina_SvijetloZelena"/>
    <w:basedOn w:val="Zadanifontodlomka"/>
    <w:rsid w:val="009361D5"/>
    <w:rPr>
      <w:noProof/>
      <w:bdr w:color="auto" w:frame="1" w:space="0" w:sz="0" w:val="none"/>
      <w:shd w:color="auto" w:fill="CCFFCC" w:val="clear"/>
      <w:lang w:val="hr-HR"/>
    </w:rPr>
  </w:style>
  <w:style w:styleId="Odlomakpopisa" w:type="paragraph">
    <w:name w:val="List Paragraph"/>
    <w:basedOn w:val="Normal"/>
    <w:uiPriority w:val="34"/>
    <w:qFormat/>
    <w:rsid w:val="0088481D"/>
    <w:pPr>
      <w:ind w:left="720"/>
      <w:contextualSpacing/>
    </w:pPr>
  </w:style>
  <w:style w:styleId="Tekstrezerviranogmjesta" w:type="character">
    <w:name w:val="Placeholder Text"/>
    <w:basedOn w:val="Zadanifontodlomka"/>
    <w:uiPriority w:val="99"/>
    <w:semiHidden/>
    <w:rsid w:val="00575EB4"/>
    <w:rPr>
      <w:color w:val="808080"/>
      <w:bdr w:color="auto" w:space="0" w:sz="0" w:val="none"/>
      <w:shd w:color="auto" w:fill="auto" w:val="clear"/>
    </w:rPr>
  </w:style>
  <w:style w:customStyle="1" w:styleId="eSPISCCParagraphDefaultFont" w:type="character">
    <w:name w:val="eSPIS_CC_Paragraph Default Font"/>
    <w:basedOn w:val="Zadanifontodlomka"/>
    <w:rsid w:val="00575EB4"/>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575EB4"/>
    <w:rPr>
      <w:bCs/>
      <w:bdr w:color="auto" w:space="0" w:sz="0" w:val="none"/>
      <w:shd w:color="auto" w:fill="FFFFCC" w:val="clear"/>
      <w:lang w:val="hr-HR"/>
    </w:rPr>
  </w:style>
  <w:style w:customStyle="1" w:styleId="PozadinaSvijetloCrvena" w:type="character">
    <w:name w:val="Pozadina_SvijetloCrvena"/>
    <w:basedOn w:val="eSPISCCParagraphDefaultFont"/>
    <w:rsid w:val="00575EB4"/>
    <w:rPr>
      <w:rFonts w:ascii="Times New Roman" w:cs="Times New Roman" w:hAnsi="Times New Roman"/>
      <w:bCs w:val="0"/>
      <w:sz w:val="24"/>
      <w:bdr w:color="auto" w:space="0" w:sz="0" w:val="none"/>
      <w:shd w:color="auto" w:fill="FFCC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Jurdana</izvorni_sadrzaj>
    <derivirana_varijabla naziv="DomainObject.DonositeljOdluke.Prezime_1">Jurdana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1409</izvorni_sadrzaj>
    <derivirana_varijabla naziv="DomainObject.Predmet.Broj_1">1409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St-1409/2015</izvorni_sadrzaj>
    <derivirana_varijabla naziv="DomainObject.Predmet.OznakaBroj_1">St-1409/2015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Međunarodne konzultacije Verte d.o.o.</izvorni_sadrzaj>
    <derivirana_varijabla naziv="DomainObject.Predmet.ProtustrankaFormated_1">  Međunarodne konzultacije Verte d.o.o.</derivirana_varijabla>
  </DomainObject.Predmet.ProtustrankaFormated>
  <DomainObject.Predmet.ProtustrankaFormatedOIB>
    <izvorni_sadrzaj>  Međunarodne konzultacije Verte d.o.o., OIB 05758755508</izvorni_sadrzaj>
    <derivirana_varijabla naziv="DomainObject.Predmet.ProtustrankaFormatedOIB_1">  Međunarodne konzultacije Verte d.o.o., OIB 05758755508</derivirana_varijabla>
  </DomainObject.Predmet.ProtustrankaFormatedOIB>
  <DomainObject.Predmet.ProtustrankaFormatedWithAdress>
    <izvorni_sadrzaj> Međunarodne konzultacije Verte d.o.o., Petari 20, 10000 Zagreb</izvorni_sadrzaj>
    <derivirana_varijabla naziv="DomainObject.Predmet.ProtustrankaFormatedWithAdress_1"> Međunarodne konzultacije Verte d.o.o., Petari 20, 10000 Zagreb</derivirana_varijabla>
  </DomainObject.Predmet.ProtustrankaFormatedWithAdress>
  <DomainObject.Predmet.ProtustrankaFormatedWithAdressOIB>
    <izvorni_sadrzaj> Međunarodne konzultacije Verte d.o.o., OIB 05758755508, Petari 20, 10000 Zagreb</izvorni_sadrzaj>
    <derivirana_varijabla naziv="DomainObject.Predmet.ProtustrankaFormatedWithAdressOIB_1"> Međunarodne konzultacije Verte d.o.o., OIB 05758755508, Petari 20, 10000 Zagreb</derivirana_varijabla>
  </DomainObject.Predmet.ProtustrankaFormatedWithAdressOIB>
  <DomainObject.Predmet.ProtustrankaWithAdress>
    <izvorni_sadrzaj>Međunarodne konzultacije Verte d.o.o. Petari 20, 10000 Zagreb</izvorni_sadrzaj>
    <derivirana_varijabla naziv="DomainObject.Predmet.ProtustrankaWithAdress_1">Međunarodne konzultacije Verte d.o.o. Petari 20, 10000 Zagreb</derivirana_varijabla>
  </DomainObject.Predmet.ProtustrankaWithAdress>
  <DomainObject.Predmet.ProtustrankaWithAdressOIB>
    <izvorni_sadrzaj>Međunarodne konzultacije Verte d.o.o., OIB 05758755508, Petari 20, 10000 Zagreb</izvorni_sadrzaj>
    <derivirana_varijabla naziv="DomainObject.Predmet.ProtustrankaWithAdressOIB_1">Međunarodne konzultacije Verte d.o.o., OIB 05758755508, Petari 20, 10000 Zagreb</derivirana_varijabla>
  </DomainObject.Predmet.ProtustrankaWithAdressOIB>
  <DomainObject.Predmet.ProtustrankaNazivFormated>
    <izvorni_sadrzaj>Međunarodne konzultacije Verte d.o.o.</izvorni_sadrzaj>
    <derivirana_varijabla naziv="DomainObject.Predmet.ProtustrankaNazivFormated_1">Međunarodne konzultacije Verte d.o.o.</derivirana_varijabla>
  </DomainObject.Predmet.ProtustrankaNazivFormated>
  <DomainObject.Predmet.ProtustrankaNazivFormatedOIB>
    <izvorni_sadrzaj>Međunarodne konzultacije Verte d.o.o., OIB 05758755508</izvorni_sadrzaj>
    <derivirana_varijabla naziv="DomainObject.Predmet.ProtustrankaNazivFormatedOIB_1">Međunarodne konzultacije Verte d.o.o., OIB 05758755508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 St - M. Jurdana</izvorni_sadrzaj>
    <derivirana_varijabla naziv="DomainObject.Predmet.Referada.Naziv_1">8. St - M. Jurdana</derivirana_varijabla>
  </DomainObject.Predmet.Referada.Naziv>
  <DomainObject.Predmet.Referada.Oznaka>
    <izvorni_sadrzaj>8. St</izvorni_sadrzaj>
    <derivirana_varijabla naziv="DomainObject.Predmet.Referada.Oznaka_1">8.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Jurdana</izvorni_sadrzaj>
    <derivirana_varijabla naziv="DomainObject.Predmet.Referada.Sudac_1">Marija Jurdana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St - M. Jurdana</izvorni_sadrzaj>
    <derivirana_varijabla naziv="DomainObject.Predmet.TrenutnaLokacijaSpisa.Naziv_1">8. St - M. Jurdana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Međunarodne konzultacije Verte d.o.o.</item>
    </izvorni_sadrzaj>
    <derivirana_varijabla naziv="DomainObject.Predmet.ProtuStrankaListFormated_1">
      <item>Međunarodne konzultacije Verte d.o.o.</item>
    </derivirana_varijabla>
  </DomainObject.Predmet.ProtuStrankaListFormated>
  <DomainObject.Predmet.ProtuStrankaListFormatedOIB>
    <izvorni_sadrzaj>
      <item>Međunarodne konzultacije Verte d.o.o., OIB 05758755508</item>
    </izvorni_sadrzaj>
    <derivirana_varijabla naziv="DomainObject.Predmet.ProtuStrankaListFormatedOIB_1">
      <item>Međunarodne konzultacije Verte d.o.o., OIB 05758755508</item>
    </derivirana_varijabla>
  </DomainObject.Predmet.ProtuStrankaListFormatedOIB>
  <DomainObject.Predmet.ProtuStrankaListFormatedWithAdress>
    <izvorni_sadrzaj>
      <item>Međunarodne konzultacije Verte d.o.o., Petari 20, 10000 Zagreb</item>
    </izvorni_sadrzaj>
    <derivirana_varijabla naziv="DomainObject.Predmet.ProtuStrankaListFormatedWithAdress_1">
      <item>Međunarodne konzultacije Verte d.o.o., Petari 20, 10000 Zagreb</item>
    </derivirana_varijabla>
  </DomainObject.Predmet.ProtuStrankaListFormatedWithAdress>
  <DomainObject.Predmet.ProtuStrankaListFormatedWithAdressOIB>
    <izvorni_sadrzaj>
      <item>Međunarodne konzultacije Verte d.o.o., OIB 05758755508, Petari 20, 10000 Zagreb</item>
    </izvorni_sadrzaj>
    <derivirana_varijabla naziv="DomainObject.Predmet.ProtuStrankaListFormatedWithAdressOIB_1">
      <item>Međunarodne konzultacije Verte d.o.o., OIB 05758755508, Petari 20, 10000 Zagreb</item>
    </derivirana_varijabla>
  </DomainObject.Predmet.ProtuStrankaListFormatedWithAdressOIB>
  <DomainObject.Predmet.ProtuStrankaListNazivFormated>
    <izvorni_sadrzaj>
      <item>Međunarodne konzultacije Verte d.o.o.</item>
    </izvorni_sadrzaj>
    <derivirana_varijabla naziv="DomainObject.Predmet.ProtuStrankaListNazivFormated_1">
      <item>Međunarodne konzultacije Verte d.o.o.</item>
    </derivirana_varijabla>
  </DomainObject.Predmet.ProtuStrankaListNazivFormated>
  <DomainObject.Predmet.ProtuStrankaListNazivFormatedOIB>
    <izvorni_sadrzaj>
      <item>Međunarodne konzultacije Verte d.o.o., OIB 05758755508</item>
    </izvorni_sadrzaj>
    <derivirana_varijabla naziv="DomainObject.Predmet.ProtuStrankaListNazivFormatedOIB_1">
      <item>Međunarodne konzultacije Verte d.o.o., OIB 05758755508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Međunarodne konzultacije Verte d.o.o.</izvorni_sadrzaj>
    <derivirana_varijabla naziv="DomainObject.Predmet.ProtustrankaIDrugi_1">Međunarodne konzultacije Verte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Međunarodne konzultacije Verte d.o.o., OIB 05758755508, Petari 20, 10000 Zagreb</izvorni_sadrzaj>
    <derivirana_varijabla naziv="DomainObject.Predmet.ProtustrankaIDrugiAdressOIB_1">Međunarodne konzultacije Verte d.o.o., OIB 05758755508, Petari 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Međunarodne konzultacije Verte d.o.o.</item>
    </izvorni_sadrzaj>
    <derivirana_varijabla naziv="DomainObject.Predmet.SudioniciListNaziv_1">
      <item>FINA Regionalni centar Zagreb</item>
      <item>Međunarodne konzultacije Verte d.o.o.</item>
    </derivirana_varijabla>
  </DomainObject.Predmet.SudioniciListNaziv>
  <DomainObject.Predmet.SudioniciListAdressOIB>
    <izvorni_sadrzaj>
      <item>FINA Regionalni centar Zagreb, OIB 85821130368, Trg svibanjskih žrtava 1995. 1,10000 Zagreb</item>
      <item>Međunarodne konzultacije Verte d.o.o., OIB 05758755508, Petari 20,10000 Zagreb</item>
    </izvorni_sadrzaj>
    <derivirana_varijabla naziv="DomainObject.Predmet.SudioniciListAdressOIB_1">
      <item>FINA Regionalni centar Zagreb, OIB 85821130368, Trg svibanjskih žrtava 1995. 1,10000 Zagreb</item>
      <item>Međunarodne konzultacije Verte d.o.o., OIB 05758755508, Petari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05758755508</item>
    </izvorni_sadrzaj>
    <derivirana_varijabla naziv="DomainObject.Predmet.SudioniciListNazivOIB_1">
      <item>, OIB 85821130368</item>
      <item>, OIB 05758755508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8F7ACA3-413B-4D93-90E7-C9287FAAC2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481</properties:Words>
  <properties:Characters>2594</properties:Characters>
  <properties:Lines>80</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2017-11-22T10:11:00Z</dcterms:created>
  <dc:creator>mjurdana</dc:creator>
  <cp:lastModifiedBy>Nikolina Krunić</cp:lastModifiedBy>
  <cp:lastPrinted>2017-11-22T10:13:00Z</cp:lastPrinted>
  <dcterms:modified xmlns:xsi="http://www.w3.org/2001/XMLSchema-instance" xsi:type="dcterms:W3CDTF">2017-11-22T10:13:00Z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