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c3e5" w14:paraId="8adc3e5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150C5" w:rsidRPr="000150C5">
        <w:rPr>
          <w:lang w:val="hr-HR"/>
        </w:rPr>
        <w:t>KUPREŠKIĆ d.o.o. Split, Zajčeva 18, OIB: 15550135750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2C77">
        <w:rPr>
          <w:lang w:val="hr-HR"/>
        </w:rPr>
        <w:t>2</w:t>
      </w:r>
      <w:r w:rsidR="00C17789">
        <w:rPr>
          <w:lang w:val="hr-HR"/>
        </w:rPr>
        <w:t>8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0150C5" w:rsidRPr="000150C5">
        <w:rPr>
          <w:lang w:val="hr-HR"/>
        </w:rPr>
        <w:t>KUPREŠKIĆ d.o.o. Split, Zajčeva 18, OIB: 15550135750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C17789">
        <w:rPr>
          <w:lang w:val="hr-HR"/>
        </w:rPr>
        <w:t>8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C17789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0150C5" w:rsidRPr="000150C5">
        <w:rPr>
          <w:lang w:val="hr-HR"/>
        </w:rPr>
        <w:t>KUPREŠKIĆ d.o.o. Split, Zajčeva 18, OIB: 15550135750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0150C5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150C5" w:rsidRPr="000150C5">
        <w:t>KUPREŠKIĆ d.o.o. Split, Zajčeva 18, OIB: 15550135750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0150C5">
        <w:rPr>
          <w:lang w:val="hr-HR"/>
        </w:rPr>
        <w:t>7</w:t>
      </w:r>
      <w:r w:rsidR="00C17789">
        <w:rPr>
          <w:lang w:val="hr-HR"/>
        </w:rPr>
        <w:t>14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0150C5">
        <w:rPr>
          <w:lang w:val="hr-HR"/>
        </w:rPr>
        <w:t>420.672,49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0150C5">
        <w:rPr>
          <w:lang w:val="hr-HR"/>
        </w:rPr>
        <w:t>4</w:t>
      </w:r>
      <w:r w:rsidR="00942C77">
        <w:rPr>
          <w:lang w:val="hr-HR"/>
        </w:rPr>
        <w:t>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C17789">
        <w:rPr>
          <w:lang w:val="hr-HR"/>
        </w:rPr>
        <w:t>8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0150C5">
      <w:t>280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0150C5">
      <w:t>1280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50C5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261EB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St-1280/2015</izvorni_sadrzaj>
    <derivirana_varijabla naziv="DomainObject.Predmet.OznakaBroj_1">St-1280/2015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KUPREŠKIĆ za turizam i ugostiteljstvo, društvo s ograničenom odgovornošću</izvorni_sadrzaj>
    <derivirana_varijabla naziv="DomainObject.Predmet.ProtustrankaFormated_1">  KUPREŠKIĆ za turizam i ugostiteljstvo, društvo s ograničenom odgovornošću</derivirana_varijabla>
  </DomainObject.Predmet.ProtustrankaFormated>
  <DomainObject.Predmet.ProtustrankaFormatedOIB>
    <izvorni_sadrzaj>  KUPREŠKIĆ za turizam i ugostiteljstvo, društvo s ograničenom odgovornošću, OIB 15550135750</izvorni_sadrzaj>
    <derivirana_varijabla naziv="DomainObject.Predmet.ProtustrankaFormatedOIB_1">  KUPREŠKIĆ za turizam i ugostiteljstvo, društvo s ograničenom odgovornošću, OIB 15550135750</derivirana_varijabla>
  </DomainObject.Predmet.ProtustrankaFormatedOIB>
  <DomainObject.Predmet.ProtustrankaFormatedWithAdress>
    <izvorni_sadrzaj> KUPREŠKIĆ za turizam i ugostiteljstvo, društvo s ograničenom odgovornošću, Zajčeva 18, 21000 Split</izvorni_sadrzaj>
    <derivirana_varijabla naziv="DomainObject.Predmet.ProtustrankaFormatedWithAdress_1"> KUPREŠKIĆ za turizam i ugostiteljstvo, društvo s ograničenom odgovornošću, Zajčeva 18, 21000 Split</derivirana_varijabla>
  </DomainObject.Predmet.ProtustrankaFormatedWithAdress>
  <DomainObject.Predmet.ProtustrankaFormatedWithAdressOIB>
    <izvorni_sadrzaj> KUPREŠKIĆ za turizam i ugostiteljstvo, društvo s ograničenom odgovornošću, OIB 15550135750, Zajčeva 18, 21000 Split</izvorni_sadrzaj>
    <derivirana_varijabla naziv="DomainObject.Predmet.ProtustrankaFormatedWithAdressOIB_1"> KUPREŠKIĆ za turizam i ugostiteljstvo, društvo s ograničenom odgovornošću, OIB 15550135750, Zajčeva 18, 21000 Split</derivirana_varijabla>
  </DomainObject.Predmet.ProtustrankaFormatedWithAdressOIB>
  <DomainObject.Predmet.ProtustrankaWithAdress>
    <izvorni_sadrzaj>KUPREŠKIĆ za turizam i ugostiteljstvo, društvo s ograničenom odgovornošću Zajčeva 18, 21000 Split</izvorni_sadrzaj>
    <derivirana_varijabla naziv="DomainObject.Predmet.ProtustrankaWithAdress_1">KUPREŠKIĆ za turizam i ugostiteljstvo, društvo s ograničenom odgovornošću Zajčeva 18, 21000 Split</derivirana_varijabla>
  </DomainObject.Predmet.ProtustrankaWithAdress>
  <DomainObject.Predmet.ProtustrankaWithAdressOIB>
    <izvorni_sadrzaj>KUPREŠKIĆ za turizam i ugostiteljstvo, društvo s ograničenom odgovornošću, OIB 15550135750, Zajčeva 18, 21000 Split</izvorni_sadrzaj>
    <derivirana_varijabla naziv="DomainObject.Predmet.ProtustrankaWithAdressOIB_1">KUPREŠKIĆ za turizam i ugostiteljstvo, društvo s ograničenom odgovornošću, OIB 15550135750, Zajčeva 18, 21000 Split</derivirana_varijabla>
  </DomainObject.Predmet.ProtustrankaWithAdressOIB>
  <DomainObject.Predmet.ProtustrankaNazivFormated>
    <izvorni_sadrzaj>KUPREŠKIĆ za turizam i ugostiteljstvo, društvo s ograničenom odgovornošću</izvorni_sadrzaj>
    <derivirana_varijabla naziv="DomainObject.Predmet.ProtustrankaNazivFormated_1">KUPREŠKIĆ za turizam i ugostiteljstvo, društvo s ograničenom odgovornošću</derivirana_varijabla>
  </DomainObject.Predmet.ProtustrankaNazivFormated>
  <DomainObject.Predmet.ProtustrankaNazivFormatedOIB>
    <izvorni_sadrzaj>KUPREŠKIĆ za turizam i ugostiteljstvo, društvo s ograničenom odgovornošću, OIB 15550135750</izvorni_sadrzaj>
    <derivirana_varijabla naziv="DomainObject.Predmet.ProtustrankaNazivFormatedOIB_1">KUPREŠKIĆ za turizam i ugostiteljstvo, društvo s ograničenom odgovornošću, OIB 15550135750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420672.49</izvorni_sadrzaj>
    <derivirana_varijabla naziv="DomainObject.Predmet.TrenutnaVrijednost_1">420672.49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KUPREŠKIĆ za turizam i ugostiteljstvo, društvo s ograničenom odgovornošću</item>
    </izvorni_sadrzaj>
    <derivirana_varijabla naziv="DomainObject.Predmet.ProtuStrankaListFormated_1">
      <item>KUPREŠKIĆ za turizam i ugostiteljstvo, društvo s ograničenom odgovornošću</item>
    </derivirana_varijabla>
  </DomainObject.Predmet.ProtuStrankaListFormated>
  <DomainObject.Predmet.ProtuStrankaListFormatedOIB>
    <izvorni_sadrzaj>
      <item>KUPREŠKIĆ za turizam i ugostiteljstvo, društvo s ograničenom odgovornošću, OIB 15550135750</item>
    </izvorni_sadrzaj>
    <derivirana_varijabla naziv="DomainObject.Predmet.ProtuStrankaListFormatedOIB_1">
      <item>KUPREŠKIĆ za turizam i ugostiteljstvo, društvo s ograničenom odgovornošću, OIB 15550135750</item>
    </derivirana_varijabla>
  </DomainObject.Predmet.ProtuStrankaListFormatedOIB>
  <DomainObject.Predmet.ProtuStrankaListFormatedWithAdress>
    <izvorni_sadrzaj>
      <item>KUPREŠKIĆ za turizam i ugostiteljstvo, društvo s ograničenom odgovornošću, Zajčeva 18, 21000 Split</item>
    </izvorni_sadrzaj>
    <derivirana_varijabla naziv="DomainObject.Predmet.ProtuStrankaListFormatedWithAdress_1">
      <item>KUPREŠKIĆ za turizam i ugostiteljstvo, društvo s ograničenom odgovornošću, Zajčeva 18, 21000 Split</item>
    </derivirana_varijabla>
  </DomainObject.Predmet.ProtuStrankaListFormatedWithAdress>
  <DomainObject.Predmet.ProtuStrankaListFormatedWithAdressOIB>
    <izvorni_sadrzaj>
      <item>KUPREŠKIĆ za turizam i ugostiteljstvo, društvo s ograničenom odgovornošću, OIB 15550135750, Zajčeva 18, 21000 Split</item>
    </izvorni_sadrzaj>
    <derivirana_varijabla naziv="DomainObject.Predmet.ProtuStrankaListFormatedWithAdressOIB_1">
      <item>KUPREŠKIĆ za turizam i ugostiteljstvo, društvo s ograničenom odgovornošću, OIB 15550135750, Zajčeva 18, 21000 Split</item>
    </derivirana_varijabla>
  </DomainObject.Predmet.ProtuStrankaListFormatedWithAdressOIB>
  <DomainObject.Predmet.ProtuStrankaListNazivFormated>
    <izvorni_sadrzaj>
      <item>KUPREŠKIĆ za turizam i ugostiteljstvo, društvo s ograničenom odgovornošću</item>
    </izvorni_sadrzaj>
    <derivirana_varijabla naziv="DomainObject.Predmet.ProtuStrankaListNazivFormated_1">
      <item>KUPREŠKIĆ za turizam i ugostiteljstvo, društvo s ograničenom odgovornošću</item>
    </derivirana_varijabla>
  </DomainObject.Predmet.ProtuStrankaListNazivFormated>
  <DomainObject.Predmet.ProtuStrankaListNazivFormatedOIB>
    <izvorni_sadrzaj>
      <item>KUPREŠKIĆ za turizam i ugostiteljstvo, društvo s ograničenom odgovornošću, OIB 15550135750</item>
    </izvorni_sadrzaj>
    <derivirana_varijabla naziv="DomainObject.Predmet.ProtuStrankaListNazivFormatedOIB_1">
      <item>KUPREŠKIĆ za turizam i ugostiteljstvo, društvo s ograničenom odgovornošću, OIB 15550135750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KUPREŠKIĆ za turizam i ugostiteljstvo, društvo s ograničenom odgovornošću</izvorni_sadrzaj>
    <derivirana_varijabla naziv="DomainObject.Predmet.ProtustrankaIDrugi_1">KUPREŠKIĆ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KUPREŠKIĆ za turizam i ugostiteljstvo, društvo s ograničenom odgovornošću, OIB 15550135750, Zajčeva 18, 21000 Split</izvorni_sadrzaj>
    <derivirana_varijabla naziv="DomainObject.Predmet.ProtustrankaIDrugiAdressOIB_1">KUPREŠKIĆ za turizam i ugostiteljstvo, društvo s ograničenom odgovornošću, OIB 15550135750, Zajčeva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KUPREŠKIĆ za turizam i ugostiteljstvo, društvo s ograničenom odgovornošću</item>
      <item>FINANCIJSKA AGENCIJA, RC SPLIT</item>
    </izvorni_sadrzaj>
    <derivirana_varijabla naziv="DomainObject.Predmet.SudioniciListNaziv_1">
      <item>KUPREŠKIĆ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KUPREŠKIĆ za turizam i ugostiteljstvo, društvo s ograničenom odgovornošću, OIB 15550135750, Zajčeva 18,21000 Split</item>
      <item>FINANCIJSKA AGENCIJA, RC SPLIT, OIB 85821130368, Mažuranićevo šetalište 24 b,21000 Split</item>
    </izvorni_sadrzaj>
    <derivirana_varijabla naziv="DomainObject.Predmet.SudioniciListAdressOIB_1">
      <item>KUPREŠKIĆ za turizam i ugostiteljstvo, društvo s ograničenom odgovornošću, OIB 15550135750, Zajčeva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15550135750</item>
      <item>, OIB 85821130368</item>
    </izvorni_sadrzaj>
    <derivirana_varijabla naziv="DomainObject.Predmet.SudioniciListNazivOIB_1">
      <item>, OIB 15550135750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F2011-D149-4468-9309-2097B2F98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4076</properties:Characters>
  <properties:Lines>84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2016-04-28T06:31:00Z</cp:lastPrinted>
  <dcterms:modified xmlns:xsi="http://www.w3.org/2001/XMLSchema-instance" xsi:type="dcterms:W3CDTF">2016-04-28T09:48:00Z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